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3247" w14:paraId="269324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B34F2">
        <w:t>26</w:t>
      </w:r>
      <w:r w:rsidR="001A39BB">
        <w:t>78</w:t>
      </w:r>
      <w:r>
        <w:t>/201</w:t>
      </w:r>
      <w:r w:rsidR="00A1716A">
        <w:t>7</w:t>
      </w:r>
      <w:r w:rsidR="00847C6F">
        <w:t>-</w:t>
      </w:r>
      <w:r w:rsidR="002B7F4A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BD513F">
        <w:t>VARESIMIL j.d.o.o</w:t>
      </w:r>
      <w:r w:rsidR="00BD513F" w:rsidRPr="006A11BD">
        <w:t xml:space="preserve">. iz Zagreba, </w:t>
      </w:r>
      <w:r w:rsidR="00BD513F">
        <w:t>Stara Lozica 19</w:t>
      </w:r>
      <w:r w:rsidR="00BD513F" w:rsidRPr="006A11BD">
        <w:t xml:space="preserve">, OIB: </w:t>
      </w:r>
      <w:r w:rsidR="00BD513F" w:rsidRPr="00487741">
        <w:t>22440314203</w:t>
      </w:r>
      <w:r w:rsidR="004C6607">
        <w:t xml:space="preserve">, dana </w:t>
      </w:r>
      <w:r w:rsidR="00A93B7D">
        <w:t>29</w:t>
      </w:r>
      <w:r w:rsidR="00A1716A">
        <w:t>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D513F">
        <w:t>VARESIMIL j.d.o.o</w:t>
      </w:r>
      <w:r w:rsidR="00BD513F" w:rsidRPr="006A11BD">
        <w:t xml:space="preserve">. iz Zagreba, </w:t>
      </w:r>
      <w:r w:rsidR="00BD513F">
        <w:t>Stara Lozica 19</w:t>
      </w:r>
      <w:r w:rsidR="00BD513F" w:rsidRPr="006A11BD">
        <w:t xml:space="preserve">, OIB: </w:t>
      </w:r>
      <w:r w:rsidR="00BD513F" w:rsidRPr="00487741">
        <w:t>22440314203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93B7D">
        <w:t>29</w:t>
      </w:r>
      <w:r w:rsidR="00A1716A">
        <w:t>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2C39DC" w:rsidR="002C39DC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80798B">
        <w:t>SNJEŽANA VRKLJAN, OIB:44740101731, iz Zagreba, Kralja Zvonimira 75</w:t>
      </w:r>
      <w:r w:rsidR="002C39DC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D513F">
        <w:t>VARESIMIL j.d.o.o</w:t>
      </w:r>
      <w:r w:rsidR="00BD513F" w:rsidRPr="006A11BD">
        <w:t xml:space="preserve">. iz Zagreba, </w:t>
      </w:r>
      <w:r w:rsidR="00BD513F">
        <w:t>Stara Lozica 19</w:t>
      </w:r>
      <w:r w:rsidR="00BD513F" w:rsidRPr="006A11BD">
        <w:t xml:space="preserve">, OIB: </w:t>
      </w:r>
      <w:r w:rsidR="00BD513F" w:rsidRPr="00487741">
        <w:t>22440314203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93B7D">
        <w:t>29</w:t>
      </w:r>
      <w:r w:rsidR="00A1716A">
        <w:t>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57B28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57B28" w:rsidP="00B57B28" w:rsidR="00047C0E">
      <w:pPr>
        <w:pStyle w:val="Bezproreda"/>
        <w:jc w:val="right"/>
      </w:pPr>
      <w:r>
        <w:t xml:space="preserve">Za točnost otpravka - ovlašteni službenik: </w:t>
      </w:r>
    </w:p>
    <w:p w:rsidRDefault="00B57B28" w:rsidP="00B57B28" w:rsidR="00B57B28">
      <w:pPr>
        <w:pStyle w:val="Bezproreda"/>
        <w:jc w:val="right"/>
      </w:pPr>
      <w:r>
        <w:t>Maja Šipek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0FF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3B34F2">
          <w:t>26</w:t>
        </w:r>
        <w:r w:rsidR="001A39BB">
          <w:t>78</w:t>
        </w:r>
        <w:r>
          <w:t>/2017</w:t>
        </w:r>
        <w:r w:rsidR="002B7F4A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86637"/>
    <w:rsid w:val="001901D5"/>
    <w:rsid w:val="001A39BB"/>
    <w:rsid w:val="001B22F8"/>
    <w:rsid w:val="00227768"/>
    <w:rsid w:val="0024571E"/>
    <w:rsid w:val="00247445"/>
    <w:rsid w:val="002760FF"/>
    <w:rsid w:val="002B00A7"/>
    <w:rsid w:val="002B7F4A"/>
    <w:rsid w:val="002C39DC"/>
    <w:rsid w:val="002D5B3F"/>
    <w:rsid w:val="002F6712"/>
    <w:rsid w:val="00326435"/>
    <w:rsid w:val="00347A0B"/>
    <w:rsid w:val="00375728"/>
    <w:rsid w:val="00386DAD"/>
    <w:rsid w:val="003A3366"/>
    <w:rsid w:val="003B34F2"/>
    <w:rsid w:val="003C03CE"/>
    <w:rsid w:val="003C4308"/>
    <w:rsid w:val="004223B4"/>
    <w:rsid w:val="00453E80"/>
    <w:rsid w:val="00453E9D"/>
    <w:rsid w:val="004732BB"/>
    <w:rsid w:val="004C6607"/>
    <w:rsid w:val="004E266D"/>
    <w:rsid w:val="00560218"/>
    <w:rsid w:val="00610C35"/>
    <w:rsid w:val="006316EF"/>
    <w:rsid w:val="00661915"/>
    <w:rsid w:val="0067013D"/>
    <w:rsid w:val="00677951"/>
    <w:rsid w:val="00682681"/>
    <w:rsid w:val="006E5664"/>
    <w:rsid w:val="0074535D"/>
    <w:rsid w:val="00776E83"/>
    <w:rsid w:val="007C12CC"/>
    <w:rsid w:val="0080798B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9F0D54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50CDF"/>
    <w:rsid w:val="00B57B28"/>
    <w:rsid w:val="00BA01C4"/>
    <w:rsid w:val="00BA2A5A"/>
    <w:rsid w:val="00BB5A62"/>
    <w:rsid w:val="00BC1874"/>
    <w:rsid w:val="00BD513F"/>
    <w:rsid w:val="00C136F3"/>
    <w:rsid w:val="00C47D0B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74CD0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57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57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St-2678/2017</izvorni_sadrzaj>
    <derivirana_varijabla naziv="DomainObject.Predmet.OznakaBroj_1">St-2678/2017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VARESIMIL j.d.o.o.</izvorni_sadrzaj>
    <derivirana_varijabla naziv="DomainObject.Predmet.ProtustrankaFormated_1">  VARESIMIL j.d.o.o.</derivirana_varijabla>
  </DomainObject.Predmet.ProtustrankaFormated>
  <DomainObject.Predmet.ProtustrankaFormatedOIB>
    <izvorni_sadrzaj>  VARESIMIL j.d.o.o., OIB 22440314203</izvorni_sadrzaj>
    <derivirana_varijabla naziv="DomainObject.Predmet.ProtustrankaFormatedOIB_1">  VARESIMIL j.d.o.o., OIB 22440314203</derivirana_varijabla>
  </DomainObject.Predmet.ProtustrankaFormatedOIB>
  <DomainObject.Predmet.ProtustrankaFormatedWithAdress>
    <izvorni_sadrzaj> VARESIMIL j.d.o.o., Stara Lozica 19, 10000 Zagreb</izvorni_sadrzaj>
    <derivirana_varijabla naziv="DomainObject.Predmet.ProtustrankaFormatedWithAdress_1"> VARESIMIL j.d.o.o., Stara Lozica 19, 10000 Zagreb</derivirana_varijabla>
  </DomainObject.Predmet.ProtustrankaFormatedWithAdress>
  <DomainObject.Predmet.ProtustrankaFormatedWithAdressOIB>
    <izvorni_sadrzaj> VARESIMIL j.d.o.o., OIB 22440314203, Stara Lozica 19, 10000 Zagreb</izvorni_sadrzaj>
    <derivirana_varijabla naziv="DomainObject.Predmet.ProtustrankaFormatedWithAdressOIB_1"> VARESIMIL j.d.o.o., OIB 22440314203, Stara Lozica 19, 10000 Zagreb</derivirana_varijabla>
  </DomainObject.Predmet.ProtustrankaFormatedWithAdressOIB>
  <DomainObject.Predmet.ProtustrankaWithAdress>
    <izvorni_sadrzaj>VARESIMIL j.d.o.o. Stara Lozica 19, 10000 Zagreb</izvorni_sadrzaj>
    <derivirana_varijabla naziv="DomainObject.Predmet.ProtustrankaWithAdress_1">VARESIMIL j.d.o.o. Stara Lozica 19, 10000 Zagreb</derivirana_varijabla>
  </DomainObject.Predmet.ProtustrankaWithAdress>
  <DomainObject.Predmet.ProtustrankaWithAdressOIB>
    <izvorni_sadrzaj>VARESIMIL j.d.o.o., OIB 22440314203, Stara Lozica 19, 10000 Zagreb</izvorni_sadrzaj>
    <derivirana_varijabla naziv="DomainObject.Predmet.ProtustrankaWithAdressOIB_1">VARESIMIL j.d.o.o., OIB 22440314203, Stara Lozica 19, 10000 Zagreb</derivirana_varijabla>
  </DomainObject.Predmet.ProtustrankaWithAdressOIB>
  <DomainObject.Predmet.ProtustrankaNazivFormated>
    <izvorni_sadrzaj>VARESIMIL j.d.o.o.</izvorni_sadrzaj>
    <derivirana_varijabla naziv="DomainObject.Predmet.ProtustrankaNazivFormated_1">VARESIMIL j.d.o.o.</derivirana_varijabla>
  </DomainObject.Predmet.ProtustrankaNazivFormated>
  <DomainObject.Predmet.ProtustrankaNazivFormatedOIB>
    <izvorni_sadrzaj>VARESIMIL j.d.o.o., OIB 22440314203</izvorni_sadrzaj>
    <derivirana_varijabla naziv="DomainObject.Predmet.ProtustrankaNazivFormatedOIB_1">VARESIMIL j.d.o.o., OIB 22440314203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VARESIMIL j.d.o.o.</item>
    </izvorni_sadrzaj>
    <derivirana_varijabla naziv="DomainObject.Predmet.ProtuStrankaListFormated_1">
      <item>VARESIMIL j.d.o.o.</item>
    </derivirana_varijabla>
  </DomainObject.Predmet.ProtuStrankaListFormated>
  <DomainObject.Predmet.ProtuStrankaListFormatedOIB>
    <izvorni_sadrzaj>
      <item>VARESIMIL j.d.o.o., OIB 22440314203</item>
    </izvorni_sadrzaj>
    <derivirana_varijabla naziv="DomainObject.Predmet.ProtuStrankaListFormatedOIB_1">
      <item>VARESIMIL j.d.o.o., OIB 22440314203</item>
    </derivirana_varijabla>
  </DomainObject.Predmet.ProtuStrankaListFormatedOIB>
  <DomainObject.Predmet.ProtuStrankaListFormatedWithAdress>
    <izvorni_sadrzaj>
      <item>VARESIMIL j.d.o.o., Stara Lozica 19, 10000 Zagreb</item>
    </izvorni_sadrzaj>
    <derivirana_varijabla naziv="DomainObject.Predmet.ProtuStrankaListFormatedWithAdress_1">
      <item>VARESIMIL j.d.o.o., Stara Lozica 19, 10000 Zagreb</item>
    </derivirana_varijabla>
  </DomainObject.Predmet.ProtuStrankaListFormatedWithAdress>
  <DomainObject.Predmet.ProtuStrankaListFormatedWithAdressOIB>
    <izvorni_sadrzaj>
      <item>VARESIMIL j.d.o.o., OIB 22440314203, Stara Lozica 19, 10000 Zagreb</item>
    </izvorni_sadrzaj>
    <derivirana_varijabla naziv="DomainObject.Predmet.ProtuStrankaListFormatedWithAdressOIB_1">
      <item>VARESIMIL j.d.o.o., OIB 22440314203, Stara Lozica 19, 10000 Zagreb</item>
    </derivirana_varijabla>
  </DomainObject.Predmet.ProtuStrankaListFormatedWithAdressOIB>
  <DomainObject.Predmet.ProtuStrankaListNazivFormated>
    <izvorni_sadrzaj>
      <item>VARESIMIL j.d.o.o.</item>
    </izvorni_sadrzaj>
    <derivirana_varijabla naziv="DomainObject.Predmet.ProtuStrankaListNazivFormated_1">
      <item>VARESIMIL j.d.o.o.</item>
    </derivirana_varijabla>
  </DomainObject.Predmet.ProtuStrankaListNazivFormated>
  <DomainObject.Predmet.ProtuStrankaListNazivFormatedOIB>
    <izvorni_sadrzaj>
      <item>VARESIMIL j.d.o.o., OIB 22440314203</item>
    </izvorni_sadrzaj>
    <derivirana_varijabla naziv="DomainObject.Predmet.ProtuStrankaListNazivFormatedOIB_1">
      <item>VARESIMIL j.d.o.o., OIB 22440314203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VARESIMIL j.d.o.o.</izvorni_sadrzaj>
    <derivirana_varijabla naziv="DomainObject.Predmet.ProtustrankaIDrugi_1">VARESIMIL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VARESIMIL j.d.o.o., OIB 22440314203, Stara Lozica 19, 10000 Zagreb</izvorni_sadrzaj>
    <derivirana_varijabla naziv="DomainObject.Predmet.ProtustrankaIDrugiAdressOIB_1">VARESIMIL j.d.o.o., OIB 22440314203, Stara Lozica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VARESIMIL j.d.o.o.</item>
      <item>FINA Regionalni centar Zagreb</item>
    </izvorni_sadrzaj>
    <derivirana_varijabla naziv="DomainObject.Predmet.SudioniciListNaziv_1">
      <item>VARESIMIL j.d.o.o.</item>
      <item>FINA Regionalni centar Zagreb</item>
    </derivirana_varijabla>
  </DomainObject.Predmet.SudioniciListNaziv>
  <DomainObject.Predmet.SudioniciListAdressOIB>
    <izvorni_sadrzaj>
      <item>VARESIMIL j.d.o.o., OIB 22440314203, Stara Lozica 19,10000 Zagreb</item>
      <item>FINA Regionalni centar Zagreb, OIB 85821130368, Trg svibanjskih žrtava 1995. 1,10000 Zagreb</item>
    </izvorni_sadrzaj>
    <derivirana_varijabla naziv="DomainObject.Predmet.SudioniciListAdressOIB_1">
      <item>VARESIMIL j.d.o.o., OIB 22440314203, Stara Lozica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22440314203</item>
      <item>, OIB 85821130368</item>
    </izvorni_sadrzaj>
    <derivirana_varijabla naziv="DomainObject.Predmet.SudioniciListNazivOIB_1">
      <item>, OIB 22440314203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1990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2018-06-29T09:03:00Z</dcterms:created>
  <dc:creator>Sandra Rotar Vogrin</dc:creator>
  <cp:lastModifiedBy>Maja Šipek</cp:lastModifiedBy>
  <cp:lastPrinted>2018-06-29T09:57:00Z</cp:lastPrinted>
  <dcterms:modified xmlns:xsi="http://www.w3.org/2001/XMLSchema-instance" xsi:type="dcterms:W3CDTF">2018-06-29T09:58:00Z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