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c47f" w14:paraId="143c47f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  <w:r w:rsidR="00BE1447">
        <w:rPr>
          <w:b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615013" w:rsidP="00615013" w:rsidR="00615013">
      <w:pPr>
        <w:tabs>
          <w:tab w:pos="180" w:val="left"/>
          <w:tab w:pos="4251" w:val="center"/>
        </w:tabs>
        <w:jc w:val="right"/>
      </w:pPr>
      <w:r>
        <w:t>40. St-</w:t>
      </w:r>
      <w:r w:rsidR="000E6965">
        <w:t>5430</w:t>
      </w:r>
      <w:r>
        <w:t>/</w:t>
      </w:r>
      <w:r w:rsidR="000E6965">
        <w:t>20</w:t>
      </w:r>
      <w:r>
        <w:t>1</w:t>
      </w:r>
      <w:r w:rsidR="00D100C6">
        <w:t>5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>
        <w:t xml:space="preserve">Anti Galiću, u stečajnom postupku nad Stečajnom masom </w:t>
      </w:r>
      <w:r w:rsidR="00366998">
        <w:t xml:space="preserve">iza </w:t>
      </w:r>
      <w:r>
        <w:t xml:space="preserve">stečajnog dužnika </w:t>
      </w:r>
      <w:r w:rsidR="000E6965">
        <w:t>TEM d.o.o.</w:t>
      </w:r>
      <w:r w:rsidR="00366998">
        <w:t xml:space="preserve">, u stečaju, </w:t>
      </w:r>
      <w:r w:rsidR="000E6965">
        <w:t>Zagreb, Gračanska cesta 127</w:t>
      </w:r>
      <w:r w:rsidR="00F979E1">
        <w:t>.</w:t>
      </w:r>
      <w:r w:rsidR="000E6965">
        <w:t xml:space="preserve"> d</w:t>
      </w:r>
      <w:r w:rsidR="00366998">
        <w:t>,</w:t>
      </w:r>
      <w:r>
        <w:t xml:space="preserve"> dana </w:t>
      </w:r>
      <w:r w:rsidR="00F979E1">
        <w:t>6</w:t>
      </w:r>
      <w:r w:rsidR="000E6965">
        <w:t>.ožujka</w:t>
      </w:r>
      <w:r>
        <w:t xml:space="preserve"> 201</w:t>
      </w:r>
      <w:r w:rsidR="000E6965">
        <w:t>7</w:t>
      </w:r>
      <w:r>
        <w:t xml:space="preserve">.   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I. U stečajnom postupku nad </w:t>
      </w:r>
      <w:r>
        <w:t>Stečajn</w:t>
      </w:r>
      <w:r w:rsidR="00366998">
        <w:t xml:space="preserve">a masa iza </w:t>
      </w:r>
      <w:r>
        <w:t>stečajnog dužnika</w:t>
      </w:r>
      <w:r w:rsidR="00366998" w:rsidRPr="00366998">
        <w:t xml:space="preserve"> </w:t>
      </w:r>
      <w:r w:rsidR="000E6965">
        <w:t>TEM d.o.o., u stečaju, Zagreb, Gračanska cesta 127 d</w:t>
      </w:r>
      <w:r>
        <w:rPr>
          <w:noProof w:val="false"/>
        </w:rPr>
        <w:t xml:space="preserve">, nastavlja se stečajni postupak  radi naknadne diobe. </w:t>
      </w:r>
    </w:p>
    <w:p w:rsidRDefault="00615013" w:rsidP="00615013" w:rsidR="00615013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II.. </w:t>
      </w:r>
      <w:r>
        <w:t xml:space="preserve">Stečajni postupak </w:t>
      </w:r>
      <w:r w:rsidR="00D100C6">
        <w:t xml:space="preserve">nad dužnikom </w:t>
      </w:r>
      <w:r>
        <w:t xml:space="preserve">otvoren je rješenjem od </w:t>
      </w:r>
      <w:r w:rsidR="00910DA1">
        <w:t>12.srpnja</w:t>
      </w:r>
      <w:r w:rsidR="00D100C6">
        <w:t xml:space="preserve"> 2016.</w:t>
      </w:r>
      <w:r>
        <w:t xml:space="preserve"> Oglas o otvaranju stečajnog postupka objavljen je  i stavljen na oglasnu ploču suda dana </w:t>
      </w:r>
      <w:r w:rsidR="00910DA1">
        <w:t>12. srpnja</w:t>
      </w:r>
      <w:r w:rsidR="00D100C6">
        <w:t xml:space="preserve"> 2016.</w:t>
      </w:r>
      <w:r w:rsidR="00990B49">
        <w:t xml:space="preserve"> u </w:t>
      </w:r>
      <w:r w:rsidR="00910DA1">
        <w:t>12,00</w:t>
      </w:r>
      <w:r w:rsidR="00990B49">
        <w:t xml:space="preserve"> sati.</w:t>
      </w:r>
      <w:r>
        <w:rPr>
          <w:noProof w:val="false"/>
        </w:rPr>
        <w:t xml:space="preserve"> </w:t>
      </w:r>
    </w:p>
    <w:p w:rsidRDefault="00910DA1" w:rsidP="00910DA1" w:rsidR="00910DA1">
      <w:pPr>
        <w:ind w:firstLine="720"/>
        <w:jc w:val="both"/>
      </w:pPr>
      <w:r>
        <w:t xml:space="preserve">III. Jasna Hromadko iz </w:t>
      </w:r>
      <w:r w:rsidR="00926B12">
        <w:t>Z</w:t>
      </w:r>
      <w:r>
        <w:t>agreba, Zelengorska br.1. OIB 22088644509, razrješava se dužnosti stečajnog upravitelja dužnika TEM d.o.o., u stečaju, Zagreb, Gračanska cesta 127 d</w:t>
      </w:r>
      <w:r w:rsidRPr="00C92289">
        <w:t xml:space="preserve"> </w:t>
      </w:r>
    </w:p>
    <w:p w:rsidRDefault="00497EF1" w:rsidP="00910DA1" w:rsidR="00910DA1">
      <w:pPr>
        <w:ind w:firstLine="720"/>
        <w:jc w:val="both"/>
      </w:pPr>
      <w:r>
        <w:t>I</w:t>
      </w:r>
      <w:r w:rsidR="00962ED9">
        <w:t>V</w:t>
      </w:r>
      <w:r w:rsidR="00910DA1" w:rsidRPr="003240C3">
        <w:t xml:space="preserve">. </w:t>
      </w:r>
      <w:r w:rsidR="00D36D71">
        <w:t>Zdenko Bešlić iz Slavonskog broda, P.Krešimira IV, br. 4., OIB 40568270984</w:t>
      </w:r>
      <w:r w:rsidR="00910DA1" w:rsidRPr="003240C3">
        <w:t xml:space="preserve">, </w:t>
      </w:r>
      <w:r w:rsidR="00910DA1">
        <w:t xml:space="preserve">imenuje </w:t>
      </w:r>
      <w:r w:rsidR="00910DA1" w:rsidRPr="003240C3">
        <w:t>se stečajn</w:t>
      </w:r>
      <w:r w:rsidR="00910DA1">
        <w:t>im</w:t>
      </w:r>
      <w:r w:rsidR="00910DA1" w:rsidRPr="003240C3">
        <w:t xml:space="preserve"> upravitelj</w:t>
      </w:r>
      <w:r w:rsidR="00910DA1">
        <w:t xml:space="preserve">em </w:t>
      </w:r>
      <w:r>
        <w:t>Stečajn</w:t>
      </w:r>
      <w:r w:rsidR="00697F67">
        <w:t>e</w:t>
      </w:r>
      <w:r>
        <w:t xml:space="preserve"> mas</w:t>
      </w:r>
      <w:r w:rsidR="00697F67">
        <w:t>e</w:t>
      </w:r>
      <w:r>
        <w:t xml:space="preserve"> iza stečajnog dužnika TEM d.o.o., u stečaju, Zagreb, Gračanska cesta 127 d</w:t>
      </w:r>
      <w:r w:rsidRPr="00C92289">
        <w:t xml:space="preserve"> </w:t>
      </w:r>
    </w:p>
    <w:p w:rsidRDefault="00697F67" w:rsidP="006A18AE" w:rsidR="006A18AE" w:rsidRPr="001D5467">
      <w:pPr>
        <w:ind w:firstLine="708"/>
        <w:jc w:val="both"/>
      </w:pPr>
      <w:r>
        <w:t>V</w:t>
      </w:r>
      <w:r w:rsidR="006A18AE">
        <w:t xml:space="preserve">. </w:t>
      </w:r>
      <w:r w:rsidR="006A18AE" w:rsidRPr="001D5467">
        <w:t xml:space="preserve">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4D4D19">
        <w:t>Zdenko Bešlić iz Slavonskog broda, P.Krešimira IV, br. 4.</w:t>
      </w:r>
      <w:r w:rsidR="006A18AE" w:rsidRPr="001D5467">
        <w:t xml:space="preserve">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227FAC">
        <w:t>I</w:t>
      </w:r>
      <w:r>
        <w:t xml:space="preserve">. </w:t>
      </w:r>
      <w:r w:rsidRPr="001D5467">
        <w:t xml:space="preserve">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5467">
      <w:pPr>
        <w:ind w:firstLine="708"/>
        <w:jc w:val="both"/>
      </w:pPr>
      <w:r>
        <w:t>V</w:t>
      </w:r>
      <w:r w:rsidR="00962ED9">
        <w:t>II</w:t>
      </w:r>
      <w:r>
        <w:t xml:space="preserve">. </w:t>
      </w:r>
      <w:r w:rsidRPr="001D5467">
        <w:t>Pozivaju se dužnikovi dužnici da svoje obveze bez odgode ispunjavaju stečajnom upravitelju za stečajnog dužnika.</w:t>
      </w:r>
    </w:p>
    <w:p w:rsidRDefault="006A18AE" w:rsidP="006A18AE" w:rsidR="006A18AE" w:rsidRPr="001D5467">
      <w:pPr>
        <w:ind w:firstLine="708"/>
        <w:jc w:val="both"/>
        <w:rPr>
          <w:b/>
        </w:rPr>
      </w:pPr>
      <w:r w:rsidRPr="001D5467">
        <w:t>V</w:t>
      </w:r>
      <w:r w:rsidR="00227FAC">
        <w:t>I</w:t>
      </w:r>
      <w:r w:rsidRPr="001D5467">
        <w:t>I</w:t>
      </w:r>
      <w:r w:rsidR="00962ED9">
        <w:t>I</w:t>
      </w:r>
      <w:r>
        <w:t>.</w:t>
      </w:r>
      <w:r w:rsidRPr="001D5467">
        <w:t xml:space="preserve"> </w:t>
      </w:r>
      <w:r>
        <w:t xml:space="preserve"> Zakazuje se</w:t>
      </w:r>
      <w:r w:rsidRPr="001D5467">
        <w:t xml:space="preserve"> ročište vjerovnika na kojem će se ispitati prijavljene tražbine (ispitno ročište) za </w:t>
      </w:r>
      <w:r w:rsidRPr="001D5467">
        <w:rPr>
          <w:b/>
        </w:rPr>
        <w:t xml:space="preserve">dan: </w:t>
      </w:r>
      <w:r w:rsidR="00231790">
        <w:rPr>
          <w:b/>
        </w:rPr>
        <w:t>30.svibnja 2017.</w:t>
      </w:r>
      <w:r w:rsidRPr="001D5467">
        <w:rPr>
          <w:b/>
        </w:rPr>
        <w:t xml:space="preserve"> u </w:t>
      </w:r>
      <w:r>
        <w:rPr>
          <w:b/>
        </w:rPr>
        <w:t>9,30</w:t>
      </w:r>
      <w:r w:rsidRPr="001D5467">
        <w:rPr>
          <w:b/>
        </w:rPr>
        <w:t xml:space="preserve"> </w:t>
      </w:r>
      <w:r w:rsidRPr="001D5467">
        <w:t xml:space="preserve">sati koje će se održati u zgradi ovog suda, Zagreb, Petrinjska 8, soba broj 96/II (dvorišna zgrada). </w:t>
      </w:r>
    </w:p>
    <w:p w:rsidRDefault="00962ED9" w:rsidP="006A18AE" w:rsidR="006A18AE" w:rsidRPr="007B4324">
      <w:pPr>
        <w:ind w:firstLine="708"/>
        <w:jc w:val="both"/>
      </w:pPr>
      <w:r>
        <w:t>IX</w:t>
      </w:r>
      <w:r w:rsidR="006A18AE">
        <w:t xml:space="preserve">. </w:t>
      </w:r>
      <w:r w:rsidR="006A18AE" w:rsidRPr="001D5467">
        <w:t xml:space="preserve">Ročište vjerovnika na kojem će se na temelju izvješća stečajnog upravitelja odlučivati o daljnjem tijeku  stečajnog postupka (izvještajno ročište) </w:t>
      </w:r>
      <w:r w:rsidR="006A18AE">
        <w:t xml:space="preserve">zakazuje se </w:t>
      </w:r>
      <w:r w:rsidR="006A18AE" w:rsidRPr="001D5467">
        <w:t xml:space="preserve">za isti dan i na istom mjestu u </w:t>
      </w:r>
      <w:r w:rsidR="00231790" w:rsidRPr="00231790">
        <w:rPr>
          <w:b/>
        </w:rPr>
        <w:t>9,40</w:t>
      </w:r>
      <w:r w:rsidR="00231790">
        <w:rPr>
          <w:b/>
        </w:rPr>
        <w:t xml:space="preserve"> </w:t>
      </w:r>
      <w:r w:rsidR="006A18AE" w:rsidRPr="001C7874">
        <w:rPr>
          <w:b/>
        </w:rPr>
        <w:t>sati</w:t>
      </w:r>
      <w:r w:rsidR="006A18AE" w:rsidRPr="001D5467">
        <w:t xml:space="preserve">. </w:t>
      </w:r>
    </w:p>
    <w:p w:rsidRDefault="00227FAC" w:rsidP="006A18AE" w:rsidR="006A18AE" w:rsidRPr="007B4324">
      <w:pPr>
        <w:ind w:firstLine="708"/>
        <w:jc w:val="both"/>
      </w:pPr>
      <w:r>
        <w:t>X</w:t>
      </w:r>
      <w:r w:rsidR="006A18AE" w:rsidRPr="007B4324">
        <w:t xml:space="preserve">. Nalaže se zemljišnoknjižnom odjelu Općinskog </w:t>
      </w:r>
      <w:r>
        <w:t>građanskog suda u Zagrebu</w:t>
      </w:r>
      <w:r w:rsidR="007B4324" w:rsidRPr="007B4324">
        <w:t xml:space="preserve"> </w:t>
      </w:r>
      <w:r w:rsidR="006A18AE" w:rsidRPr="007B4324">
        <w:t xml:space="preserve">zabilježba ovog rješenja u zemljišnim knjigama u zk. ul. br. </w:t>
      </w:r>
      <w:r w:rsidR="007B4324" w:rsidRPr="007B4324">
        <w:t>63</w:t>
      </w:r>
      <w:r>
        <w:t>19,</w:t>
      </w:r>
      <w:r w:rsidR="006A18AE" w:rsidRPr="007B4324">
        <w:t xml:space="preserve"> k.o. </w:t>
      </w:r>
      <w:r>
        <w:t>335355 Remete</w:t>
      </w:r>
    </w:p>
    <w:p w:rsidRDefault="006A18AE" w:rsidP="006A18AE" w:rsidR="006A18AE" w:rsidRPr="007B4324">
      <w:pPr>
        <w:jc w:val="both"/>
      </w:pPr>
    </w:p>
    <w:p w:rsidRDefault="00351FD7" w:rsidP="00615013" w:rsidR="00351FD7">
      <w:pPr>
        <w:overflowPunct w:val="false"/>
        <w:autoSpaceDE w:val="false"/>
        <w:autoSpaceDN w:val="false"/>
        <w:jc w:val="center"/>
        <w:rPr>
          <w:i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615013" w:rsidP="00615013" w:rsidR="00615013" w:rsidRPr="00351FD7">
      <w:pPr>
        <w:jc w:val="both"/>
      </w:pPr>
      <w:r w:rsidRPr="00351FD7">
        <w:tab/>
        <w:t>Uvidom u spis utvrđeno je kako slijedi:</w:t>
      </w:r>
    </w:p>
    <w:p w:rsidRDefault="00615013" w:rsidP="00615013" w:rsidR="00862E23" w:rsidRPr="00351FD7">
      <w:pPr>
        <w:ind w:firstLine="708"/>
        <w:jc w:val="both"/>
      </w:pPr>
      <w:r w:rsidRPr="00351FD7">
        <w:lastRenderedPageBreak/>
        <w:t xml:space="preserve">-rješenjem ovog suda </w:t>
      </w:r>
      <w:r w:rsidR="00926B12">
        <w:t>12.srpnja</w:t>
      </w:r>
      <w:r w:rsidRPr="00351FD7">
        <w:t xml:space="preserve"> 201</w:t>
      </w:r>
      <w:r w:rsidR="00990B49" w:rsidRPr="00351FD7">
        <w:t>6</w:t>
      </w:r>
      <w:r w:rsidRPr="00351FD7">
        <w:t>.  poslovni broj St-</w:t>
      </w:r>
      <w:r w:rsidR="00926B12">
        <w:t>5430/2015</w:t>
      </w:r>
      <w:r w:rsidRPr="00351FD7">
        <w:t xml:space="preserve"> otvoren je stečajni postupak nad dužnikom (točka I. rješenja), za stečajnog upravitelja imenovan</w:t>
      </w:r>
      <w:r w:rsidR="00862E23" w:rsidRPr="00351FD7">
        <w:t>a</w:t>
      </w:r>
      <w:r w:rsidRPr="00351FD7">
        <w:t xml:space="preserve"> je </w:t>
      </w:r>
      <w:r w:rsidR="00926B12">
        <w:t>Jasna Hromadko iz Zagreba, Zelengorska br.1. OIB 22088644509,</w:t>
      </w:r>
      <w:r w:rsidRPr="00351FD7">
        <w:t xml:space="preserve"> (točka II. rješenja), te </w:t>
      </w:r>
      <w:r w:rsidR="002A1C34" w:rsidRPr="00351FD7">
        <w:t xml:space="preserve">istodobno dan dužnikom i zaključen stečajni postupak </w:t>
      </w:r>
      <w:r w:rsidR="00862E23" w:rsidRPr="00351FD7">
        <w:t xml:space="preserve"> (toč.</w:t>
      </w:r>
      <w:r w:rsidRPr="00351FD7">
        <w:t xml:space="preserve"> I</w:t>
      </w:r>
      <w:r w:rsidR="002A1C34" w:rsidRPr="00351FD7">
        <w:t>II</w:t>
      </w:r>
      <w:r w:rsidR="00862E23" w:rsidRPr="00351FD7">
        <w:t xml:space="preserve"> rješenja</w:t>
      </w:r>
      <w:r w:rsidRPr="00351FD7">
        <w:t>)</w:t>
      </w:r>
    </w:p>
    <w:p w:rsidRDefault="00615013" w:rsidP="00351FD7" w:rsidR="00544364">
      <w:pPr>
        <w:ind w:firstLine="708"/>
        <w:jc w:val="both"/>
      </w:pPr>
      <w:r w:rsidRPr="00351FD7">
        <w:t xml:space="preserve">-podneskom od </w:t>
      </w:r>
      <w:r w:rsidR="00926B12">
        <w:t xml:space="preserve">27.srpnja 2016. izlučni vjerovnik Marinko </w:t>
      </w:r>
      <w:r w:rsidR="00DE6AE8">
        <w:t>K</w:t>
      </w:r>
      <w:r w:rsidR="00926B12">
        <w:t xml:space="preserve">aramatić iz </w:t>
      </w:r>
      <w:r w:rsidR="00DE6AE8">
        <w:t>Z</w:t>
      </w:r>
      <w:r w:rsidR="00926B12">
        <w:t xml:space="preserve">agreba, </w:t>
      </w:r>
      <w:r w:rsidR="00753503">
        <w:t>G</w:t>
      </w:r>
      <w:r w:rsidR="00926B12">
        <w:t>račanska cesta 127 d. obavjestio je sud o svom izlučnom pravu</w:t>
      </w:r>
      <w:r w:rsidR="00CD0E0E">
        <w:t xml:space="preserve"> na nekretninama stečajnog dužnika</w:t>
      </w:r>
      <w:r w:rsidR="00926B12">
        <w:t xml:space="preserve">, a </w:t>
      </w:r>
      <w:r w:rsidR="00CD0E0E">
        <w:t xml:space="preserve">podneskom 21.listopada 2016. </w:t>
      </w:r>
      <w:r w:rsidR="00544364">
        <w:t xml:space="preserve">vjerovnik Zoran </w:t>
      </w:r>
      <w:r w:rsidR="00331573">
        <w:t>B</w:t>
      </w:r>
      <w:r w:rsidR="00544364">
        <w:t xml:space="preserve">arić stavio prijedlog za nastavak postupka radi naknadne diobe navodeći kako je stečajni dužnik vlasnik nekretnina upisanih kod </w:t>
      </w:r>
      <w:r w:rsidR="00544364" w:rsidRPr="007B4324">
        <w:t>zemljišnoknjižno</w:t>
      </w:r>
      <w:r w:rsidR="00544364">
        <w:t xml:space="preserve">g </w:t>
      </w:r>
      <w:r w:rsidR="00544364" w:rsidRPr="007B4324">
        <w:t>odjel</w:t>
      </w:r>
      <w:r w:rsidR="00544364">
        <w:t>a</w:t>
      </w:r>
      <w:r w:rsidR="00544364" w:rsidRPr="007B4324">
        <w:t xml:space="preserve"> Općinskog </w:t>
      </w:r>
      <w:r w:rsidR="00544364">
        <w:t>građanskog suda u Zagrebu</w:t>
      </w:r>
      <w:r w:rsidR="00544364" w:rsidRPr="007B4324">
        <w:t xml:space="preserve"> u zk. ul. br. 63</w:t>
      </w:r>
      <w:r w:rsidR="00544364">
        <w:t>19,</w:t>
      </w:r>
      <w:r w:rsidR="00544364" w:rsidRPr="007B4324">
        <w:t xml:space="preserve"> k.o. </w:t>
      </w:r>
      <w:r w:rsidR="00544364">
        <w:t xml:space="preserve">335355 Remete. </w:t>
      </w:r>
      <w:r w:rsidR="005A3244">
        <w:t xml:space="preserve"> Uz prijedlog je vjerovnik dostavio izvadak iz zemljišnih knjiga.</w:t>
      </w:r>
    </w:p>
    <w:p w:rsidRDefault="00544364" w:rsidP="00351FD7" w:rsidR="00544364">
      <w:pPr>
        <w:ind w:firstLine="708"/>
        <w:jc w:val="both"/>
      </w:pPr>
    </w:p>
    <w:p w:rsidRDefault="00615013" w:rsidP="00615013" w:rsidR="00615013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Prema odredbi čl. </w:t>
      </w:r>
      <w:r w:rsidR="00A65D29" w:rsidRPr="00351FD7">
        <w:rPr>
          <w:noProof w:val="false"/>
        </w:rPr>
        <w:t>289</w:t>
      </w:r>
      <w:r w:rsidRPr="00351FD7">
        <w:rPr>
          <w:noProof w:val="false"/>
        </w:rPr>
        <w:t>. st. 1.</w:t>
      </w:r>
      <w:r w:rsidR="005908E0" w:rsidRPr="00351FD7">
        <w:rPr>
          <w:noProof w:val="false"/>
        </w:rPr>
        <w:t>toč</w:t>
      </w:r>
      <w:r w:rsidR="00BE561D" w:rsidRPr="00351FD7">
        <w:rPr>
          <w:noProof w:val="false"/>
        </w:rPr>
        <w:t xml:space="preserve">. </w:t>
      </w:r>
      <w:r w:rsidR="005908E0" w:rsidRPr="00351FD7">
        <w:rPr>
          <w:noProof w:val="false"/>
        </w:rPr>
        <w:t>1.</w:t>
      </w:r>
      <w:r w:rsidRPr="00351FD7">
        <w:rPr>
          <w:noProof w:val="false"/>
        </w:rPr>
        <w:t xml:space="preserve"> Stečajnog zakona </w:t>
      </w:r>
      <w:r w:rsidRPr="00351FD7">
        <w:t xml:space="preserve">Stečajnog zakona (NN br. </w:t>
      </w:r>
      <w:r w:rsidR="005908E0" w:rsidRPr="00351FD7">
        <w:t>71/15, dalje: SZ)</w:t>
      </w:r>
      <w:r w:rsidRPr="00351FD7">
        <w:t xml:space="preserve"> </w:t>
      </w:r>
      <w:r w:rsidR="005908E0" w:rsidRPr="00351FD7">
        <w:t>sud</w:t>
      </w:r>
      <w:r w:rsidRPr="00351FD7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331573" w:rsidP="00F15FBF" w:rsidR="00F15FBF">
      <w:pPr>
        <w:ind w:firstLine="708"/>
        <w:jc w:val="both"/>
      </w:pPr>
      <w:r>
        <w:rPr>
          <w:noProof w:val="false"/>
        </w:rPr>
        <w:t xml:space="preserve">U konkretnom slučaju, uvidom </w:t>
      </w:r>
      <w:r w:rsidR="00F15FBF">
        <w:rPr>
          <w:noProof w:val="false"/>
        </w:rPr>
        <w:t xml:space="preserve">izvadak iz zemljišnih knjiga </w:t>
      </w:r>
      <w:r w:rsidR="005D59D9">
        <w:rPr>
          <w:noProof w:val="false"/>
        </w:rPr>
        <w:t xml:space="preserve">sud je utvrdio da je stečajni dužnik vlasnik nekretnina upisanih </w:t>
      </w:r>
      <w:r w:rsidR="00F979E1">
        <w:rPr>
          <w:noProof w:val="false"/>
        </w:rPr>
        <w:t xml:space="preserve">kod Zemljišnoknjižnog odjela općinskog građanskog suda u Zagrebu, </w:t>
      </w:r>
      <w:r w:rsidR="00F15FBF" w:rsidRPr="007B4324">
        <w:t>u zk. ul. br. 63</w:t>
      </w:r>
      <w:r w:rsidR="00F15FBF">
        <w:t>19,</w:t>
      </w:r>
      <w:r w:rsidR="00F15FBF" w:rsidRPr="007B4324">
        <w:t xml:space="preserve"> k.o. </w:t>
      </w:r>
      <w:r w:rsidR="00F15FBF">
        <w:t xml:space="preserve">335355 Remete.  </w:t>
      </w:r>
    </w:p>
    <w:p w:rsidRDefault="00753503" w:rsidP="00615013" w:rsidR="00753503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  <w:t xml:space="preserve">Člankom </w:t>
      </w:r>
      <w:r w:rsidR="005908E0" w:rsidRPr="00351FD7">
        <w:rPr>
          <w:noProof w:val="false"/>
        </w:rPr>
        <w:t>133</w:t>
      </w:r>
      <w:r w:rsidRPr="00351FD7">
        <w:rPr>
          <w:noProof w:val="false"/>
        </w:rPr>
        <w:t xml:space="preserve">. stavak </w:t>
      </w:r>
      <w:r w:rsidR="00D02061" w:rsidRPr="00351FD7">
        <w:rPr>
          <w:noProof w:val="false"/>
        </w:rPr>
        <w:t>5</w:t>
      </w:r>
      <w:r w:rsidRPr="00351FD7">
        <w:rPr>
          <w:noProof w:val="false"/>
        </w:rPr>
        <w:t xml:space="preserve">. SZ-a propisano je </w:t>
      </w:r>
      <w:r w:rsidR="00D02061" w:rsidRPr="00351FD7">
        <w:rPr>
          <w:noProof w:val="false"/>
        </w:rPr>
        <w:t xml:space="preserve">kako </w:t>
      </w:r>
      <w:r w:rsidRPr="00351FD7">
        <w:rPr>
          <w:noProof w:val="false"/>
        </w:rPr>
        <w:t xml:space="preserve"> će u slučaju ispunjenja pretpostavki iz članka </w:t>
      </w:r>
      <w:r w:rsidR="00D02061" w:rsidRPr="00351FD7">
        <w:rPr>
          <w:noProof w:val="false"/>
        </w:rPr>
        <w:t>289.</w:t>
      </w:r>
      <w:r w:rsidRPr="00351FD7">
        <w:rPr>
          <w:noProof w:val="false"/>
        </w:rPr>
        <w:t xml:space="preserve"> st</w:t>
      </w:r>
      <w:r w:rsidR="00D02061" w:rsidRPr="00351FD7">
        <w:rPr>
          <w:noProof w:val="false"/>
        </w:rPr>
        <w:t xml:space="preserve">avak </w:t>
      </w:r>
      <w:r w:rsidRPr="00351FD7">
        <w:rPr>
          <w:noProof w:val="false"/>
        </w:rPr>
        <w:t xml:space="preserve">1. SZ-a </w:t>
      </w:r>
      <w:r w:rsidR="00331573">
        <w:rPr>
          <w:noProof w:val="false"/>
        </w:rPr>
        <w:t>sud</w:t>
      </w:r>
      <w:r w:rsidRPr="00351FD7">
        <w:rPr>
          <w:noProof w:val="false"/>
        </w:rPr>
        <w:t xml:space="preserve"> rješenjem o nastav</w:t>
      </w:r>
      <w:r w:rsidR="00824379" w:rsidRPr="00351FD7">
        <w:rPr>
          <w:noProof w:val="false"/>
        </w:rPr>
        <w:t xml:space="preserve">ljanju </w:t>
      </w:r>
      <w:r w:rsidR="00331573">
        <w:rPr>
          <w:noProof w:val="false"/>
        </w:rPr>
        <w:t>postupka</w:t>
      </w:r>
      <w:r w:rsidRPr="00351FD7">
        <w:rPr>
          <w:noProof w:val="false"/>
        </w:rPr>
        <w:t xml:space="preserve"> pozvati </w:t>
      </w:r>
      <w:r w:rsidR="00824379" w:rsidRPr="00351FD7">
        <w:rPr>
          <w:noProof w:val="false"/>
        </w:rPr>
        <w:t>steč</w:t>
      </w:r>
      <w:r w:rsidR="002E3D57">
        <w:rPr>
          <w:noProof w:val="false"/>
        </w:rPr>
        <w:t>a</w:t>
      </w:r>
      <w:r w:rsidR="00824379" w:rsidRPr="00351FD7">
        <w:rPr>
          <w:noProof w:val="false"/>
        </w:rPr>
        <w:t xml:space="preserve">jne </w:t>
      </w:r>
      <w:r w:rsidRPr="00351FD7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351FD7">
        <w:rPr>
          <w:noProof w:val="false"/>
        </w:rPr>
        <w:t xml:space="preserve">sud </w:t>
      </w:r>
      <w:r w:rsidRPr="00351FD7">
        <w:rPr>
          <w:noProof w:val="false"/>
        </w:rPr>
        <w:t>će zakazati istovremeno i izvještajno ročište</w:t>
      </w:r>
      <w:r w:rsidR="00824379" w:rsidRPr="00351FD7">
        <w:rPr>
          <w:noProof w:val="false"/>
        </w:rPr>
        <w:t xml:space="preserve"> (članak 133. stavak 6. SZ-a)</w:t>
      </w:r>
      <w:r w:rsidRPr="00351FD7">
        <w:rPr>
          <w:noProof w:val="false"/>
        </w:rPr>
        <w:t xml:space="preserve">. </w:t>
      </w:r>
    </w:p>
    <w:p w:rsidRDefault="00615013" w:rsidP="00990B49" w:rsidR="00990B49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ab/>
      </w:r>
      <w:r w:rsidR="002F7538">
        <w:rPr>
          <w:noProof w:val="false"/>
        </w:rPr>
        <w:t>S</w:t>
      </w:r>
      <w:r w:rsidR="00BE561D" w:rsidRPr="00351FD7">
        <w:rPr>
          <w:noProof w:val="false"/>
        </w:rPr>
        <w:t xml:space="preserve">lijedom svega naprijed navedenog, a temeljem citiranog članka 289. stavak 1.SZ-a, te članka  </w:t>
      </w:r>
      <w:r w:rsidR="00990B49" w:rsidRPr="00351FD7">
        <w:rPr>
          <w:noProof w:val="false"/>
        </w:rPr>
        <w:t>133. stavak 5. i 6. SZ-a r</w:t>
      </w:r>
      <w:r w:rsidR="005D59D9">
        <w:rPr>
          <w:noProof w:val="false"/>
        </w:rPr>
        <w:t>i</w:t>
      </w:r>
      <w:r w:rsidR="00990B49" w:rsidRPr="00351FD7">
        <w:rPr>
          <w:noProof w:val="false"/>
        </w:rPr>
        <w:t xml:space="preserve">ješeno je kao </w:t>
      </w:r>
      <w:r w:rsidR="005D59D9">
        <w:rPr>
          <w:noProof w:val="false"/>
        </w:rPr>
        <w:t xml:space="preserve">pod toč. </w:t>
      </w:r>
      <w:r w:rsidR="00753503">
        <w:rPr>
          <w:noProof w:val="false"/>
        </w:rPr>
        <w:t>I.</w:t>
      </w:r>
    </w:p>
    <w:p w:rsidRDefault="001762B4" w:rsidP="001762B4" w:rsidR="001762B4">
      <w:pPr>
        <w:tabs>
          <w:tab w:pos="0" w:val="left"/>
        </w:tabs>
        <w:jc w:val="both"/>
      </w:pPr>
    </w:p>
    <w:p w:rsidRDefault="001762B4" w:rsidP="001762B4" w:rsidR="00C27F2A">
      <w:pPr>
        <w:tabs>
          <w:tab w:pos="0" w:val="left"/>
        </w:tabs>
        <w:jc w:val="both"/>
      </w:pPr>
      <w:r w:rsidRPr="001D5467">
        <w:tab/>
      </w:r>
      <w:r w:rsidR="00BB12B5">
        <w:t>O</w:t>
      </w:r>
      <w:r>
        <w:t>dredb</w:t>
      </w:r>
      <w:r w:rsidR="00BB12B5">
        <w:t>om</w:t>
      </w:r>
      <w:r>
        <w:t xml:space="preserve"> članka 432.</w:t>
      </w:r>
      <w:r w:rsidR="00BB12B5">
        <w:t xml:space="preserve"> propisano je kako se</w:t>
      </w:r>
      <w:r>
        <w:t xml:space="preserve"> izbor stečajnog upravitelja u skraćenom stečajnom popstupku obavlja  metodom slučajnog odabira s liste A stečajnioh upravitelja i s liste B stečajnih upravitelja </w:t>
      </w:r>
      <w:r w:rsidR="00C27F2A">
        <w:t xml:space="preserve">za područje nadležnog suda, a </w:t>
      </w:r>
      <w:r w:rsidR="00BB12B5">
        <w:t xml:space="preserve">odredbom </w:t>
      </w:r>
      <w:r w:rsidR="00C27F2A">
        <w:t xml:space="preserve"> članka 84. stavak 1. SZ-a </w:t>
      </w:r>
      <w:r w:rsidR="00BB12B5">
        <w:t xml:space="preserve">propisano je kako se </w:t>
      </w:r>
      <w:r w:rsidR="00C27F2A">
        <w:t>izbor stečajnih upravitelja u stečajnom postupku obavlja metodom slučajnog odabira  s liste A stečajnih upravitelja za područje nadležnog suda.</w:t>
      </w:r>
    </w:p>
    <w:p w:rsidRDefault="00C27F2A" w:rsidP="001762B4" w:rsidR="00044AEA">
      <w:pPr>
        <w:tabs>
          <w:tab w:pos="0" w:val="left"/>
        </w:tabs>
        <w:jc w:val="both"/>
      </w:pPr>
      <w:r>
        <w:tab/>
      </w:r>
      <w:r w:rsidR="00237B07">
        <w:t>Prema tome, o</w:t>
      </w:r>
      <w:r>
        <w:t>dredb</w:t>
      </w:r>
      <w:r w:rsidR="00BB12B5">
        <w:t xml:space="preserve">a </w:t>
      </w:r>
      <w:r>
        <w:t>članka 432. SZ-a</w:t>
      </w:r>
      <w:r w:rsidR="00BB12B5">
        <w:t xml:space="preserve"> propisuje postupak imenovanja stečajnih upravitelja u posebnom postupku – skraćenom stečajnom postupku</w:t>
      </w:r>
      <w:r w:rsidR="000A6F30">
        <w:t xml:space="preserve"> i prema toj odredbi konkureti za imenovanje su stečajni upravitelji s liste A i B</w:t>
      </w:r>
      <w:r w:rsidR="0012432C">
        <w:t xml:space="preserve"> stečajnih upravitelja</w:t>
      </w:r>
      <w:r w:rsidR="00BB12B5">
        <w:t>. S druge strane,</w:t>
      </w:r>
      <w:r w:rsidR="000A6F30">
        <w:t xml:space="preserve"> odredba članka 84. SZ-a kao konkurente za imenovanje za stečajnog upravitelja u redovnom </w:t>
      </w:r>
      <w:r w:rsidR="00237B07">
        <w:t xml:space="preserve">stečajnom </w:t>
      </w:r>
      <w:r w:rsidR="000A6F30">
        <w:t>postupku predviđa isključivo steač</w:t>
      </w:r>
      <w:r w:rsidR="0012432C">
        <w:t>a</w:t>
      </w:r>
      <w:r w:rsidR="000A6F30">
        <w:t>jne upravitelje sa A liste za područje određenog suda</w:t>
      </w:r>
      <w:r w:rsidR="00044AEA">
        <w:t>.</w:t>
      </w:r>
    </w:p>
    <w:p w:rsidRDefault="00044AEA" w:rsidP="001762B4" w:rsidR="007605D8">
      <w:pPr>
        <w:tabs>
          <w:tab w:pos="0" w:val="left"/>
        </w:tabs>
        <w:jc w:val="both"/>
      </w:pPr>
      <w:r>
        <w:tab/>
        <w:t xml:space="preserve">Da bi </w:t>
      </w:r>
      <w:r w:rsidR="007605D8">
        <w:t xml:space="preserve">stečajni upravitelj </w:t>
      </w:r>
      <w:r>
        <w:t xml:space="preserve">sa B liste </w:t>
      </w:r>
      <w:r w:rsidR="00501E8C">
        <w:t xml:space="preserve">dospio </w:t>
      </w:r>
      <w:r>
        <w:t xml:space="preserve">na A listu stečajnih upravitelja mora ispuniti određene Zakonom i podzakonskim propisima </w:t>
      </w:r>
      <w:r w:rsidR="00665CB8">
        <w:t xml:space="preserve">propisane </w:t>
      </w:r>
      <w:r>
        <w:t>uvjete</w:t>
      </w:r>
      <w:r w:rsidR="00053DF5">
        <w:t xml:space="preserve"> u pogledu iskustva i stručnog osposobljavanja. Nedvojbeno je kako </w:t>
      </w:r>
      <w:r w:rsidR="00501E8C">
        <w:t xml:space="preserve">su redovni stečajni postupci zahtjevniji od skraćenih stečajnih postupaka, </w:t>
      </w:r>
      <w:r w:rsidR="00237B07">
        <w:t xml:space="preserve"> </w:t>
      </w:r>
      <w:r w:rsidR="00501E8C">
        <w:t xml:space="preserve">te je </w:t>
      </w:r>
      <w:r w:rsidR="00665CB8">
        <w:t xml:space="preserve">za </w:t>
      </w:r>
      <w:r w:rsidR="00501E8C">
        <w:t xml:space="preserve">njihovo </w:t>
      </w:r>
      <w:r w:rsidR="00053DF5">
        <w:t xml:space="preserve">vođenje </w:t>
      </w:r>
      <w:r w:rsidR="00501E8C">
        <w:t xml:space="preserve">potrebna </w:t>
      </w:r>
      <w:r w:rsidR="007605D8">
        <w:t>veća razina znanja i iskustva stečajnih upravitelja</w:t>
      </w:r>
      <w:r w:rsidR="00665CB8">
        <w:t xml:space="preserve">. U tom smislu </w:t>
      </w:r>
      <w:r w:rsidR="00DC3BF8">
        <w:t xml:space="preserve">prema odredbi </w:t>
      </w:r>
      <w:r>
        <w:t xml:space="preserve">članka </w:t>
      </w:r>
      <w:r w:rsidR="00053DF5">
        <w:t xml:space="preserve">84. SZ-a </w:t>
      </w:r>
      <w:r w:rsidR="00DC3BF8">
        <w:t xml:space="preserve">u redovnim stečajnim postupcima </w:t>
      </w:r>
      <w:r w:rsidR="007605D8">
        <w:t>kao kandidat</w:t>
      </w:r>
      <w:r w:rsidR="00665CB8">
        <w:t xml:space="preserve">i </w:t>
      </w:r>
      <w:r w:rsidR="007605D8">
        <w:t>za imenovanje za stečajn</w:t>
      </w:r>
      <w:r w:rsidR="00DC3BF8">
        <w:t>og</w:t>
      </w:r>
      <w:r w:rsidR="007605D8">
        <w:t xml:space="preserve"> upravitelja mogu </w:t>
      </w:r>
      <w:r w:rsidR="00665CB8">
        <w:t xml:space="preserve">konkurirati </w:t>
      </w:r>
      <w:r w:rsidR="00192070">
        <w:t xml:space="preserve">isključivo </w:t>
      </w:r>
      <w:r w:rsidR="00501E8C">
        <w:t>stečajni upravitelji sa A liste.</w:t>
      </w:r>
      <w:r w:rsidR="00DC3BF8">
        <w:t xml:space="preserve"> To opet ima za posljedicu da otvaranje redovnog stečajnog</w:t>
      </w:r>
      <w:r w:rsidR="00192070">
        <w:t xml:space="preserve"> postupka kao kandidate za stečajnog upravitelja isključuje stečajne upravitelje sa B liste.</w:t>
      </w:r>
      <w:r w:rsidR="00DC3BF8">
        <w:t xml:space="preserve"> </w:t>
      </w:r>
    </w:p>
    <w:p w:rsidRDefault="00501E8C" w:rsidP="001762B4" w:rsidR="00501E8C">
      <w:pPr>
        <w:tabs>
          <w:tab w:pos="0" w:val="left"/>
        </w:tabs>
        <w:jc w:val="both"/>
      </w:pPr>
    </w:p>
    <w:p w:rsidRDefault="00192070" w:rsidP="001762B4" w:rsidR="00EC72DB">
      <w:pPr>
        <w:tabs>
          <w:tab w:pos="0" w:val="left"/>
        </w:tabs>
        <w:jc w:val="both"/>
      </w:pPr>
      <w:r>
        <w:tab/>
        <w:t xml:space="preserve">Uvidom u listu stečajnih upravitelja utvrđeno je da je dasadašnji stečajni upravitelj </w:t>
      </w:r>
      <w:r w:rsidR="00EC72DB">
        <w:t xml:space="preserve">Jasna Hromadko iz Zagreba, Zelengorska br.1. OIB 22088644509 upisana na listu B stečajnih upravitelja. </w:t>
      </w:r>
    </w:p>
    <w:p w:rsidRDefault="00EC72DB" w:rsidP="001762B4" w:rsidR="00192070">
      <w:pPr>
        <w:tabs>
          <w:tab w:pos="0" w:val="left"/>
        </w:tabs>
        <w:jc w:val="both"/>
      </w:pPr>
      <w:r>
        <w:tab/>
        <w:t>Slijedomnavedenog odlučeno je kao pod toč.</w:t>
      </w:r>
      <w:r w:rsidR="0044178B">
        <w:t>III.</w:t>
      </w:r>
    </w:p>
    <w:p w:rsidRDefault="0044178B" w:rsidP="001762B4" w:rsidR="0044178B">
      <w:pPr>
        <w:tabs>
          <w:tab w:pos="0" w:val="left"/>
        </w:tabs>
        <w:jc w:val="both"/>
      </w:pPr>
    </w:p>
    <w:p w:rsidRDefault="00EC72DB" w:rsidP="00C349DA" w:rsidR="001762B4" w:rsidRPr="001D5467">
      <w:pPr>
        <w:tabs>
          <w:tab w:pos="0" w:val="left"/>
        </w:tabs>
        <w:jc w:val="both"/>
      </w:pPr>
      <w:r>
        <w:lastRenderedPageBreak/>
        <w:tab/>
      </w:r>
      <w:r w:rsidR="0044178B">
        <w:t>S</w:t>
      </w:r>
      <w:r>
        <w:t xml:space="preserve">tečajni uperavitelj </w:t>
      </w:r>
      <w:r w:rsidR="002627DD">
        <w:t>Zdenko Bešlić iz Slavonskog broda, P.Krešimira IV, br. 4.</w:t>
      </w:r>
      <w:r>
        <w:t xml:space="preserve"> </w:t>
      </w:r>
      <w:r w:rsidR="0044178B">
        <w:t xml:space="preserve">je </w:t>
      </w:r>
      <w:r>
        <w:t>imenova</w:t>
      </w:r>
      <w:r w:rsidR="0044178B">
        <w:t xml:space="preserve">n </w:t>
      </w:r>
      <w:r>
        <w:t>metodom slučajnog odabira sa liste A stečajnih upravitelja kako to propisuje odredba članka 84. stavak 1. SZ-a</w:t>
      </w:r>
      <w:r w:rsidR="0044178B">
        <w:t xml:space="preserve"> (</w:t>
      </w:r>
      <w:r w:rsidR="00C349DA">
        <w:t>toč.IV)</w:t>
      </w:r>
    </w:p>
    <w:p w:rsidRDefault="001762B4" w:rsidP="001762B4" w:rsidR="001762B4" w:rsidRPr="001D5467">
      <w:pPr>
        <w:jc w:val="right"/>
      </w:pPr>
    </w:p>
    <w:p w:rsidRDefault="001762B4" w:rsidP="001762B4" w:rsidR="001762B4" w:rsidRPr="001D5467">
      <w:pPr>
        <w:jc w:val="both"/>
      </w:pPr>
      <w:r w:rsidRPr="001D5467">
        <w:tab/>
        <w:t>Točka V. rješenja utemeljena je na članku 1</w:t>
      </w:r>
      <w:r w:rsidR="00C349DA">
        <w:t>29</w:t>
      </w:r>
      <w:r w:rsidRPr="001D5467">
        <w:t xml:space="preserve">. stavak 1. </w:t>
      </w:r>
      <w:r w:rsidR="00635290">
        <w:t>podstavak 4.</w:t>
      </w:r>
      <w:r w:rsidRPr="001D5467">
        <w:t>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. rješenja utemeljena je na članku 1</w:t>
      </w:r>
      <w:r w:rsidR="00635290">
        <w:t>29.</w:t>
      </w:r>
      <w:r w:rsidRPr="001D5467">
        <w:t xml:space="preserve"> stavak </w:t>
      </w:r>
      <w:r w:rsidR="00635290">
        <w:t>1. pods</w:t>
      </w:r>
      <w:r w:rsidR="008F206F">
        <w:t>t</w:t>
      </w:r>
      <w:r w:rsidR="00635290">
        <w:t xml:space="preserve">vak </w:t>
      </w:r>
      <w:r w:rsidRPr="001D5467">
        <w:t xml:space="preserve"> 5. SZ-a.</w:t>
      </w:r>
    </w:p>
    <w:p w:rsidRDefault="001762B4" w:rsidP="001762B4" w:rsidR="001762B4" w:rsidRPr="001D5467">
      <w:pPr>
        <w:jc w:val="both"/>
      </w:pPr>
      <w:r w:rsidRPr="001D5467">
        <w:tab/>
        <w:t>Točka V</w:t>
      </w:r>
      <w:r w:rsidR="00C349DA">
        <w:t>I</w:t>
      </w:r>
      <w:r w:rsidRPr="001D5467">
        <w:t>I. rješenja utemeljena je na odredbi članka 129.stavak 1., podstavak 6. SZ-a</w:t>
      </w:r>
    </w:p>
    <w:p w:rsidRDefault="001762B4" w:rsidP="001762B4" w:rsidR="001762B4">
      <w:pPr>
        <w:jc w:val="both"/>
      </w:pPr>
      <w:r w:rsidRPr="001D5467">
        <w:tab/>
        <w:t>Točka VI</w:t>
      </w:r>
      <w:r w:rsidR="00C349DA">
        <w:t>I</w:t>
      </w:r>
      <w:r w:rsidRPr="001D5467">
        <w:t xml:space="preserve">I. i </w:t>
      </w:r>
      <w:r w:rsidR="00C349DA">
        <w:t>IX</w:t>
      </w:r>
      <w:r w:rsidRPr="001D5467">
        <w:t>. utemeljene su na odr</w:t>
      </w:r>
      <w:r w:rsidR="00690CFA">
        <w:t xml:space="preserve"> </w:t>
      </w:r>
      <w:r w:rsidRPr="001D5467">
        <w:t>edbi članka 130.stavak 1.toč. 1. i 2. SZ-a.</w:t>
      </w:r>
    </w:p>
    <w:p w:rsidRDefault="005D59D9" w:rsidP="00990B49" w:rsidR="005D59D9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5D59D9" w:rsidP="005D59D9" w:rsidR="000C6BC8">
      <w:pPr>
        <w:ind w:firstLine="720"/>
        <w:jc w:val="both"/>
      </w:pPr>
      <w:r>
        <w:t>Toč</w:t>
      </w:r>
      <w:r w:rsidR="00B0163E">
        <w:t xml:space="preserve">ka X utemeljena je na odredbama </w:t>
      </w:r>
      <w:r>
        <w:t xml:space="preserve">članka </w:t>
      </w:r>
      <w:r w:rsidR="000C6BC8">
        <w:t xml:space="preserve">129. </w:t>
      </w:r>
      <w:r w:rsidR="00635290">
        <w:t xml:space="preserve">stavak </w:t>
      </w:r>
      <w:r w:rsidR="000C6BC8">
        <w:t xml:space="preserve">2. SZ-a i </w:t>
      </w:r>
      <w:r w:rsidR="00635290">
        <w:t xml:space="preserve">članka </w:t>
      </w:r>
      <w:r w:rsidR="000C6BC8">
        <w:t>131. stavak 2. SZ-a</w:t>
      </w:r>
    </w:p>
    <w:p w:rsidRDefault="00615013" w:rsidP="00BE1447" w:rsidR="00615013" w:rsidRPr="00351FD7">
      <w:pPr>
        <w:ind w:firstLine="720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F979E1">
        <w:rPr>
          <w:bCs/>
          <w:noProof w:val="false"/>
        </w:rPr>
        <w:t>6</w:t>
      </w:r>
      <w:r w:rsidR="00635290">
        <w:rPr>
          <w:bCs/>
          <w:noProof w:val="false"/>
        </w:rPr>
        <w:t>.ožujka</w:t>
      </w:r>
      <w:r w:rsidRPr="00351FD7">
        <w:rPr>
          <w:bCs/>
          <w:noProof w:val="false"/>
        </w:rPr>
        <w:t xml:space="preserve"> 201</w:t>
      </w:r>
      <w:r w:rsidR="00B87C90">
        <w:rPr>
          <w:bCs/>
          <w:noProof w:val="false"/>
        </w:rPr>
        <w:t>7</w:t>
      </w:r>
      <w:r w:rsidRPr="00351FD7">
        <w:rPr>
          <w:bCs/>
          <w:noProof w:val="false"/>
        </w:rPr>
        <w:t>.</w:t>
      </w:r>
    </w:p>
    <w:p w:rsidRDefault="00615013" w:rsidP="00615013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</w:t>
      </w:r>
    </w:p>
    <w:p w:rsidRDefault="00615013" w:rsidP="00F979E1" w:rsidR="00615013" w:rsidRPr="00351FD7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351FD7">
        <w:rPr>
          <w:noProof w:val="false"/>
        </w:rPr>
        <w:t xml:space="preserve">               SUDAC:</w:t>
      </w:r>
    </w:p>
    <w:p w:rsidRDefault="00615013" w:rsidP="00BE1447" w:rsidR="00615013" w:rsidRPr="00351FD7">
      <w:pPr>
        <w:overflowPunct w:val="false"/>
        <w:autoSpaceDE w:val="false"/>
        <w:autoSpaceDN w:val="false"/>
        <w:jc w:val="right"/>
        <w:rPr>
          <w:bCs/>
          <w:noProof w:val="false"/>
        </w:rPr>
      </w:pPr>
      <w:r w:rsidRPr="00351FD7">
        <w:rPr>
          <w:noProof w:val="false"/>
        </w:rPr>
        <w:t xml:space="preserve">               Ante Galić </w:t>
      </w:r>
      <w:r w:rsidR="00D955DE">
        <w:rPr>
          <w:noProof w:val="false"/>
        </w:rPr>
        <w:t>v.r.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D955DE" w:rsidP="00D955DE" w:rsidR="00D955DE">
      <w:pPr>
        <w:ind w:left="4956"/>
        <w:jc w:val="both"/>
      </w:pPr>
      <w:r>
        <w:t>Za točnost otpravka- ovlašteni službenik:</w:t>
      </w:r>
    </w:p>
    <w:p w:rsidRDefault="00D955DE" w:rsidP="00422EE0" w:rsidR="00D955D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15013" w:rsidP="00D955DE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1"/>
      <w:headerReference w:type="default" r:id="rId12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432" w:rsidR="00047432">
      <w:r>
        <w:separator/>
      </w:r>
    </w:p>
  </w:endnote>
  <w:endnote w:id="0" w:type="continuationSeparator">
    <w:p w:rsidRDefault="00047432" w:rsidR="00047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432" w:rsidR="00047432">
      <w:r>
        <w:separator/>
      </w:r>
    </w:p>
  </w:footnote>
  <w:footnote w:id="0" w:type="continuationSeparator">
    <w:p w:rsidRDefault="00047432" w:rsidR="000474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5DE">
      <w:rPr>
        <w:rStyle w:val="Brojstranice"/>
      </w:rPr>
      <w:t>3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753503">
      <w:rPr>
        <w:bCs/>
        <w:noProof w:val="false"/>
      </w:rPr>
      <w:t>5430</w:t>
    </w:r>
    <w:r>
      <w:rPr>
        <w:bCs/>
        <w:noProof w:val="false"/>
      </w:rPr>
      <w:t>/</w:t>
    </w:r>
    <w:r w:rsidR="00753503">
      <w:rPr>
        <w:bCs/>
        <w:noProof w:val="false"/>
      </w:rPr>
      <w:t>20</w:t>
    </w:r>
    <w:r>
      <w:rPr>
        <w:bCs/>
        <w:noProof w:val="false"/>
      </w:rPr>
      <w:t>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447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5DE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5C4A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5D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5D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5D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5D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5D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5430</izvorni_sadrzaj>
    <derivirana_varijabla naziv="DomainObject.Predmet.Broj_1">5430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St-5430/2015</izvorni_sadrzaj>
    <derivirana_varijabla naziv="DomainObject.Predmet.OznakaBroj_1">St-5430/2015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65672303707</izvorni_sadrzaj>
    <derivirana_varijabla naziv="DomainObject.Predmet.PredmetRijesio.Oib_1">65672303707</derivirana_varijabla>
  </DomainObject.Predmet.PredmetRijesio.Oib>
  <DomainObject.Predmet.PredmetRijesio.Prezime>
    <izvorni_sadrzaj>Turčić</izvorni_sadrzaj>
    <derivirana_varijabla naziv="DomainObject.Predmet.PredmetRijesio.Prezime_1">Turčić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  d.o.o. zastupanog po punomoćniku Marinko Karamatić</izvorni_sadrzaj>
    <derivirana_varijabla naziv="DomainObject.Predmet.ProtustrankaFormated_1">  TEM  d.o.o. zastupanog po punomoćniku Marinko Karamatić</derivirana_varijabla>
  </DomainObject.Predmet.ProtustrankaFormated>
  <DomainObject.Predmet.ProtustrankaFormatedOIB>
    <izvorni_sadrzaj>  TEM  d.o.o., OIB 89223285851 zastupanog po punomoćniku Marinko Karamatić</izvorni_sadrzaj>
    <derivirana_varijabla naziv="DomainObject.Predmet.ProtustrankaFormatedOIB_1">  TEM  d.o.o., OIB 89223285851 zastupanog po punomoćniku Marinko Karamatić</derivirana_varijabla>
  </DomainObject.Predmet.ProtustrankaFormatedOIB>
  <DomainObject.Predmet.ProtustrankaFormatedWithAdress>
    <izvorni_sadrzaj> TEM  d.o.o., Gračanska cesta 127d, 10000 Zagreb zastupanog po punomoćniku Marinko Karamatić</izvorni_sadrzaj>
    <derivirana_varijabla naziv="DomainObject.Predmet.ProtustrankaFormatedWithAdress_1"> TEM  d.o.o., Gračanska cesta 127d, 10000 Zagreb zastupanog po punomoćniku Marinko Karamatić</derivirana_varijabla>
  </DomainObject.Predmet.ProtustrankaFormatedWithAdress>
  <DomainObject.Predmet.ProtustrankaFormatedWithAdressOIB>
    <izvorni_sadrzaj> TEM  d.o.o., OIB 89223285851, Gračanska cesta 127d, 10000 Zagreb zastupanog po punomoćniku Marinko Karamatić</izvorni_sadrzaj>
    <derivirana_varijabla naziv="DomainObject.Predmet.ProtustrankaFormatedWithAdressOIB_1"> TEM  d.o.o., OIB 89223285851, Gračanska cesta 127d, 10000 Zagreb zastupanog po punomoćniku Marinko Karamatić</derivirana_varijabla>
  </DomainObject.Predmet.ProtustrankaFormatedWithAdressOIB>
  <DomainObject.Predmet.ProtustrankaWithAdress>
    <izvorni_sadrzaj>TEM  d.o.o. Gračanska cesta 127d, 10000 Zagreb</izvorni_sadrzaj>
    <derivirana_varijabla naziv="DomainObject.Predmet.ProtustrankaWithAdress_1">TEM  d.o.o. Gračanska cesta 127d, 10000 Zagreb</derivirana_varijabla>
  </DomainObject.Predmet.ProtustrankaWithAdress>
  <DomainObject.Predmet.ProtustrankaWithAdressOIB>
    <izvorni_sadrzaj>TEM  d.o.o., OIB 89223285851, Gračanska cesta 127d, 10000 Zagreb</izvorni_sadrzaj>
    <derivirana_varijabla naziv="DomainObject.Predmet.ProtustrankaWithAdressOIB_1">TEM  d.o.o., OIB 89223285851, Gračanska cesta 127d, 10000 Zagreb</derivirana_varijabla>
  </DomainObject.Predmet.ProtustrankaWithAdressOIB>
  <DomainObject.Predmet.ProtustrankaNazivFormated>
    <izvorni_sadrzaj>TEM  d.o.o.</izvorni_sadrzaj>
    <derivirana_varijabla naziv="DomainObject.Predmet.ProtustrankaNazivFormated_1">TEM  d.o.o.</derivirana_varijabla>
  </DomainObject.Predmet.ProtustrankaNazivFormated>
  <DomainObject.Predmet.ProtustrankaNazivFormatedOIB>
    <izvorni_sadrzaj>TEM  d.o.o., OIB 89223285851</izvorni_sadrzaj>
    <derivirana_varijabla naziv="DomainObject.Predmet.ProtustrankaNazivFormatedOIB_1">TEM  d.o.o., OIB 89223285851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  d.o.o. zastupanog po punomoćniku Marinko Karamatić</item>
    </izvorni_sadrzaj>
    <derivirana_varijabla naziv="DomainObject.Predmet.ProtuStrankaListFormated_1">
      <item>TEM  d.o.o. zastupanog po punomoćniku Marinko Karamatić</item>
    </derivirana_varijabla>
  </DomainObject.Predmet.ProtuStrankaListFormated>
  <DomainObject.Predmet.ProtuStrankaListFormatedOIB>
    <izvorni_sadrzaj>
      <item>TEM  d.o.o., OIB 89223285851 zastupanog po punomoćniku Marinko Karamatić</item>
    </izvorni_sadrzaj>
    <derivirana_varijabla naziv="DomainObject.Predmet.ProtuStrankaListFormatedOIB_1">
      <item>TEM  d.o.o., OIB 89223285851 zastupanog po punomoćniku Marinko Karamatić</item>
    </derivirana_varijabla>
  </DomainObject.Predmet.ProtuStrankaListFormatedOIB>
  <DomainObject.Predmet.ProtuStrankaListFormatedWithAdress>
    <izvorni_sadrzaj>
      <item>TEM  d.o.o., Gračanska cesta 127d, 10000 Zagreb zastupanog po punomoćniku Marinko Karamatić</item>
    </izvorni_sadrzaj>
    <derivirana_varijabla naziv="DomainObject.Predmet.ProtuStrankaListFormatedWithAdress_1">
      <item>TEM  d.o.o., Gračanska cesta 127d, 10000 Zagreb zastupanog po punomoćniku Marinko Karamatić</item>
    </derivirana_varijabla>
  </DomainObject.Predmet.ProtuStrankaListFormatedWithAdress>
  <DomainObject.Predmet.ProtuStrankaListFormatedWithAdressOIB>
    <izvorni_sadrzaj>
      <item>TEM  d.o.o., OIB 89223285851, Gračanska cesta 127d, 10000 Zagreb zastupanog po punomoćniku Marinko Karamatić</item>
    </izvorni_sadrzaj>
    <derivirana_varijabla naziv="DomainObject.Predmet.ProtuStrankaListFormatedWithAdressOIB_1">
      <item>TEM  d.o.o., OIB 89223285851, Gračanska cesta 127d, 10000 Zagreb zastupanog po punomoćniku Marinko Karamatić</item>
    </derivirana_varijabla>
  </DomainObject.Predmet.ProtuStrankaListFormatedWithAdressOIB>
  <DomainObject.Predmet.ProtuStrankaListNazivFormated>
    <izvorni_sadrzaj>
      <item>TEM  d.o.o.</item>
    </izvorni_sadrzaj>
    <derivirana_varijabla naziv="DomainObject.Predmet.ProtuStrankaListNazivFormated_1">
      <item>TEM  d.o.o.</item>
    </derivirana_varijabla>
  </DomainObject.Predmet.ProtuStrankaListNazivFormated>
  <DomainObject.Predmet.ProtuStrankaListNazivFormatedOIB>
    <izvorni_sadrzaj>
      <item>TEM  d.o.o., OIB 89223285851</item>
    </izvorni_sadrzaj>
    <derivirana_varijabla naziv="DomainObject.Predmet.ProtuStrankaListNazivFormatedOIB_1">
      <item>TEM  d.o.o., OIB 89223285851</item>
    </derivirana_varijabla>
  </DomainObject.Predmet.ProtuStrankaListNazivFormatedOIB>
  <DomainObject.Predmet.OstaliListFormated>
    <izvorni_sadrzaj>
      <item>Marinko Karamatić punomoćnik sudionika u postupku TEM  d.o.o.</item>
    </izvorni_sadrzaj>
    <derivirana_varijabla naziv="DomainObject.Predmet.OstaliListFormated_1">
      <item>Marinko Karamatić punomoćnik sudionika u postupku TEM  d.o.o.</item>
    </derivirana_varijabla>
  </DomainObject.Predmet.OstaliListFormated>
  <DomainObject.Predmet.OstaliListFormatedOIB>
    <izvorni_sadrzaj>
      <item>Marinko Karamatić, OIB 12532203752 punomoćnik sudionika u postupku TEM  d.o.o.</item>
    </izvorni_sadrzaj>
    <derivirana_varijabla naziv="DomainObject.Predmet.OstaliListFormatedOIB_1">
      <item>Marinko Karamatić, OIB 12532203752 punomoćnik sudionika u postupku TEM  d.o.o.</item>
    </derivirana_varijabla>
  </DomainObject.Predmet.OstaliListFormatedOIB>
  <DomainObject.Predmet.OstaliListFormatedWithAdress>
    <izvorni_sadrzaj>
      <item>Marinko Karamatić, Gračanska Cesta 127d, 10000 Zagreb punomoćnik sudionika u postupku TEM  d.o.o.</item>
    </izvorni_sadrzaj>
    <derivirana_varijabla naziv="DomainObject.Predmet.OstaliListFormatedWithAdress_1">
      <item>Marinko Karamatić, Gračanska Cesta 127d, 10000 Zagreb punomoćnik sudionika u postupku TEM  d.o.o.</item>
    </derivirana_varijabla>
  </DomainObject.Predmet.OstaliListFormatedWithAdress>
  <DomainObject.Predmet.OstaliListFormatedWithAdressOIB>
    <izvorni_sadrzaj>
      <item>Marinko Karamatić, OIB 12532203752, Gračanska Cesta 127d, 10000 Zagreb punomoćnik sudionika u postupku TEM  d.o.o.</item>
    </izvorni_sadrzaj>
    <derivirana_varijabla naziv="DomainObject.Predmet.OstaliListFormatedWithAdressOIB_1">
      <item>Marinko Karamatić, OIB 12532203752, Gračanska Cesta 127d, 10000 Zagreb punomoćnik sudionika u postupku TEM  d.o.o.</item>
    </derivirana_varijabla>
  </DomainObject.Predmet.OstaliListFormatedWithAdressOIB>
  <DomainObject.Predmet.OstaliListNazivFormated>
    <izvorni_sadrzaj>
      <item>Marinko Karamatić</item>
    </izvorni_sadrzaj>
    <derivirana_varijabla naziv="DomainObject.Predmet.OstaliListNazivFormated_1">
      <item>Marinko Karamatić</item>
    </derivirana_varijabla>
  </DomainObject.Predmet.OstaliListNazivFormated>
  <DomainObject.Predmet.OstaliListNazivFormatedOIB>
    <izvorni_sadrzaj>
      <item>Marinko Karamatić, OIB 12532203752</item>
    </izvorni_sadrzaj>
    <derivirana_varijabla naziv="DomainObject.Predmet.OstaliListNazivFormatedOIB_1">
      <item>Marinko Karamatić, OIB 12532203752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  d.o.o.</izvorni_sadrzaj>
    <derivirana_varijabla naziv="DomainObject.Predmet.ProtustrankaIDrugi_1">TEM 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TEM  d.o.o., OIB 89223285851, Gračanska cesta 127d, 10000 Zagreb</izvorni_sadrzaj>
    <derivirana_varijabla naziv="DomainObject.Predmet.ProtustrankaIDrugiAdressOIB_1">TEM  d.o.o., OIB 89223285851, Gračanska cesta 127d,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srpnja 2016.</izvorni_sadrzaj>
    <derivirana_varijabla naziv="DomainObject.Predmet.OdlukaRjesenje.DatumDonosenjaOdluke_1">12.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St-5430/2015-6</izvorni_sadrzaj>
    <derivirana_varijabla naziv="DomainObject.Predmet.OdlukaRjesenje.Oznaka_1">St-5430/2015-6</derivirana_varijabla>
  </DomainObject.Predmet.OdlukaRjesenje.Oznaka>
  <DomainObject.Predmet.SudioniciListNaziv>
    <izvorni_sadrzaj>
      <item>FINA Regionalni centar Zagreb</item>
      <item>TEM  d.o.o.</item>
      <item>Marinko Karamatić</item>
    </izvorni_sadrzaj>
    <derivirana_varijabla naziv="DomainObject.Predmet.SudioniciListNaziv_1">
      <item>FINA Regionalni centar Zagreb</item>
      <item>TEM  d.o.o.</item>
      <item>Marinko Karamatić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TEM  d.o.o., OIB 89223285851, Gračanska cesta 127d,10000 Zagreb</item>
      <item>Marinko Karamatić, OIB 12532203752, Gračanska Cesta 127d,10000 Zagreb</item>
    </izvorni_sadrzaj>
    <derivirana_varijabla naziv="DomainObject.Predmet.SudioniciListAdressOIB_1">
      <item>FINA Regionalni centar Zagreb, OIB 85821130368, Trg svibanjskih žrtava 1995.br 1,10000 Zagreb</item>
      <item>TEM  d.o.o., OIB 89223285851, Gračanska cesta 127d,10000 Zagreb</item>
      <item>Marinko Karamatić, OIB 12532203752, Gračanska Cesta 127d,10000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89223285851</item>
      <item>, OIB 12532203752</item>
    </izvorni_sadrzaj>
    <derivirana_varijabla naziv="DomainObject.Predmet.SudioniciListNazivOIB_1">
      <item>, OIB 85821130368</item>
      <item>, OIB 89223285851</item>
      <item>, OIB 12532203752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B47784-8534-4160-B796-D5B431F99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1094</properties:Words>
  <properties:Characters>6103</properties:Characters>
  <properties:Lines>123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7291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2017-03-06T09:39:00Z</dcterms:created>
  <dc:creator>galica</dc:creator>
  <cp:lastModifiedBy>Valentina Delač</cp:lastModifiedBy>
  <cp:lastPrinted>2017-03-06T09:38:00Z</cp:lastPrinted>
  <dcterms:modified xmlns:xsi="http://www.w3.org/2001/XMLSchema-instance" xsi:type="dcterms:W3CDTF">2017-03-06T09:42:00Z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