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c8bf" w14:paraId="8f2c8bf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DF2187">
        <w:t>7</w:t>
      </w:r>
      <w:r w:rsidR="00F313AA">
        <w:t>4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F313AA">
        <w:t>7</w:t>
      </w:r>
      <w:r w:rsidR="00ED2B2D">
        <w:t xml:space="preserve">. </w:t>
      </w:r>
      <w:r w:rsidR="003674D1">
        <w:t>siječnja 2019</w:t>
      </w:r>
      <w:r w:rsidR="00F313AA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0F4F73" w:rsidP="001D7CD3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5238/1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6277, etaža 27, </w:t>
      </w:r>
      <w:r w:rsidRPr="004338D6">
        <w:t xml:space="preserve">površine </w:t>
      </w:r>
      <w:r>
        <w:t>648</w:t>
      </w:r>
      <w:r w:rsidRPr="004338D6">
        <w:t xml:space="preserve"> m2</w:t>
      </w:r>
      <w:r>
        <w:t>, u naravi poslovni prostor pp 3 u prizemlju koji se sastoji od ureda 1, ureda 2 i ostave ukupne korisne površine 36,21 m2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7664BF">
        <w:rPr>
          <w:b/>
          <w:u w:val="single"/>
        </w:rPr>
        <w:t>13</w:t>
      </w:r>
      <w:r w:rsidR="002C658E">
        <w:rPr>
          <w:b/>
          <w:u w:val="single"/>
        </w:rPr>
        <w:t>,</w:t>
      </w:r>
      <w:r w:rsidR="00F313AA">
        <w:rPr>
          <w:b/>
          <w:u w:val="single"/>
        </w:rPr>
        <w:t>05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F313AA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5E4541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5E4541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54260"/>
    <w:rsid w:val="00094CB1"/>
    <w:rsid w:val="000A0BEB"/>
    <w:rsid w:val="000A70B5"/>
    <w:rsid w:val="000B0697"/>
    <w:rsid w:val="000B1708"/>
    <w:rsid w:val="000B56A6"/>
    <w:rsid w:val="000D07E5"/>
    <w:rsid w:val="000E1FB1"/>
    <w:rsid w:val="000F4F73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196A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E0373"/>
    <w:rsid w:val="004E296D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E4541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664BF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733A7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13AA"/>
    <w:rsid w:val="00F336E7"/>
    <w:rsid w:val="00F33B10"/>
    <w:rsid w:val="00F455CE"/>
    <w:rsid w:val="00F71D8E"/>
    <w:rsid w:val="00F8597D"/>
    <w:rsid w:val="00F875E4"/>
    <w:rsid w:val="00F87ACC"/>
    <w:rsid w:val="00F90058"/>
    <w:rsid w:val="00FA271A"/>
    <w:rsid w:val="00FA6082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4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5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5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5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5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4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5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5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5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5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St-5/2018-172</izvorni_sadrzaj>
    <derivirana_varijabla naziv="DomainObject.PredzadnjaOdlukaIzPredmeta.Oznaka_1">St-5/2018-172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198</properties:Words>
  <properties:Characters>895</properties:Characters>
  <properties:Lines>45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2019-01-03T07:25:00Z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2019-01-08T13:08:00Z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(1st-5-18-179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