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9593" w14:paraId="bd79593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616" w:rsidP="00A16660" w:rsidR="00A66616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C1E52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9E475B">
        <w:t xml:space="preserve">FINANCIJSKA AGENCIJA OIB: 85821130368, Regionalni centar Osijek, L. </w:t>
      </w:r>
      <w:proofErr w:type="spellStart"/>
      <w:r w:rsidR="009E475B">
        <w:t>Jägera</w:t>
      </w:r>
      <w:proofErr w:type="spellEnd"/>
      <w:r w:rsidR="009E475B">
        <w:t xml:space="preserve"> 3, Osijek</w:t>
      </w:r>
      <w:r w:rsidR="003F3A5A">
        <w:t xml:space="preserve">, </w:t>
      </w:r>
      <w:r>
        <w:t xml:space="preserve">za otvaranje stečajnog postupka nad dužnikom </w:t>
      </w:r>
      <w:r w:rsidR="009E475B">
        <w:t>NIKI-COMMERCE j.d.o.o., Županja, Zrinskih i Frankopana 17, MBS: 030163415, OIB: 06799853144</w:t>
      </w:r>
      <w:r w:rsidR="00A16C5A">
        <w:rPr>
          <w:color w:val="000000"/>
        </w:rPr>
        <w:t xml:space="preserve">, dana </w:t>
      </w:r>
      <w:r w:rsidR="00A66616">
        <w:rPr>
          <w:color w:val="000000"/>
        </w:rPr>
        <w:t>2</w:t>
      </w:r>
      <w:r w:rsidR="009E475B">
        <w:rPr>
          <w:color w:val="000000"/>
        </w:rPr>
        <w:t>5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9E475B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E475B">
        <w:t>NIKI-COMMERCE j.d.o.o., Županja, Zrinskih i Frankopana 17, MBS: 030163415, OIB: 06799853144</w:t>
      </w:r>
      <w:r w:rsidR="00A34ADA">
        <w:t xml:space="preserve">, </w:t>
      </w:r>
      <w:r>
        <w:t>za dan</w:t>
      </w:r>
    </w:p>
    <w:p w:rsidRDefault="009E475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4</w:t>
      </w:r>
      <w:r w:rsidR="001379CF">
        <w:rPr>
          <w:b/>
          <w:u w:val="single"/>
        </w:rPr>
        <w:t>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6616">
      <w:pPr>
        <w:jc w:val="both"/>
      </w:pPr>
      <w:r>
        <w:t>-zakonski zastupnik dužnika</w:t>
      </w:r>
      <w:r w:rsidR="005368E5">
        <w:t xml:space="preserve"> – direktor </w:t>
      </w:r>
      <w:r w:rsidR="00CF481F" w:rsidRPr="00CF481F">
        <w:t>Jovan Ilić, OIB: 81649596796</w:t>
      </w:r>
      <w:r w:rsidR="005368E5">
        <w:t xml:space="preserve">, </w:t>
      </w:r>
      <w:r w:rsidR="00CF481F" w:rsidRPr="00CF481F">
        <w:t>Županja, Antuna Mihanovića 52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66616">
        <w:t>2</w:t>
      </w:r>
      <w:r w:rsidR="00CF481F">
        <w:t>5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CF481F" w:rsidR="00CF481F">
      <w:pPr>
        <w:pStyle w:val="Odlomakpopisa"/>
        <w:numPr>
          <w:ilvl w:val="0"/>
          <w:numId w:val="10"/>
        </w:numPr>
        <w:jc w:val="both"/>
      </w:pPr>
      <w:r w:rsidRPr="00CF481F">
        <w:rPr>
          <w:color w:val="000000"/>
        </w:rPr>
        <w:t>zakonski zastupnik</w:t>
      </w:r>
      <w:r w:rsidR="00527AA7" w:rsidRPr="00CF481F">
        <w:rPr>
          <w:color w:val="000000"/>
        </w:rPr>
        <w:t xml:space="preserve"> dužnika</w:t>
      </w:r>
      <w:r w:rsidR="00C342B1" w:rsidRPr="00C342B1">
        <w:t xml:space="preserve"> </w:t>
      </w:r>
      <w:r w:rsidR="00CF481F">
        <w:t>Jovan Ilić</w:t>
      </w:r>
      <w:r w:rsidR="009D4766">
        <w:t xml:space="preserve">, </w:t>
      </w:r>
      <w:r w:rsidR="00CF481F" w:rsidRPr="00CF481F">
        <w:t xml:space="preserve">Županja, Antuna Mihanovića 52 </w:t>
      </w:r>
    </w:p>
    <w:p w:rsidRDefault="00527AA7" w:rsidP="00CF481F" w:rsidR="0033460E" w:rsidRPr="00CC5FAF">
      <w:pPr>
        <w:pStyle w:val="Odlomakpopisa"/>
        <w:numPr>
          <w:ilvl w:val="0"/>
          <w:numId w:val="10"/>
        </w:numPr>
        <w:jc w:val="both"/>
      </w:pPr>
      <w:r w:rsidRPr="00CF481F">
        <w:rPr>
          <w:color w:val="000000"/>
        </w:rPr>
        <w:t xml:space="preserve">R </w:t>
      </w:r>
      <w:r w:rsidR="00CF481F">
        <w:rPr>
          <w:color w:val="000000"/>
        </w:rPr>
        <w:t>15</w:t>
      </w:r>
      <w:r w:rsidR="0044216B" w:rsidRPr="00CF481F">
        <w:rPr>
          <w:color w:val="000000"/>
        </w:rPr>
        <w:t>.11.2018</w:t>
      </w:r>
      <w:r w:rsidRPr="00CF481F">
        <w:rPr>
          <w:color w:val="000000"/>
        </w:rPr>
        <w:t>. u 9,</w:t>
      </w:r>
      <w:r w:rsidR="000A24F6">
        <w:rPr>
          <w:color w:val="000000"/>
        </w:rPr>
        <w:t>4</w:t>
      </w:r>
      <w:r w:rsidR="00CC5FAF" w:rsidRPr="00CF481F">
        <w:rPr>
          <w:color w:val="000000"/>
        </w:rPr>
        <w:t>5</w:t>
      </w:r>
      <w:r w:rsidR="0044216B" w:rsidRPr="00CF481F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2E8" w:rsidR="00F632E8">
      <w:r>
        <w:separator/>
      </w:r>
    </w:p>
  </w:endnote>
  <w:endnote w:id="0" w:type="continuationSeparator">
    <w:p w:rsidRDefault="00F632E8" w:rsidR="00F63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2E8" w:rsidR="00F632E8">
      <w:r>
        <w:separator/>
      </w:r>
    </w:p>
  </w:footnote>
  <w:footnote w:id="0" w:type="continuationSeparator">
    <w:p w:rsidRDefault="00F632E8" w:rsidR="00F63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9E475B" w:rsidR="009E475B">
    <w:pPr>
      <w:jc w:val="right"/>
    </w:pPr>
    <w:r>
      <w:tab/>
    </w:r>
    <w:r>
      <w:tab/>
    </w:r>
    <w:r w:rsidR="009E475B">
      <w:t>7 St-1171/18-8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24F6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758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E475B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81F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32E8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7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17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17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7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7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7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17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17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7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7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80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St-1171/2018</izvorni_sadrzaj>
    <derivirana_varijabla naziv="DomainObject.Predmet.OznakaBroj_1">St-1171/2018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NIKI-COMMERCE jednostavno društvo s ograničenom odgovornošću za trgovinu i usluge zastupanog po punomoćniku Jovan Ilić</izvorni_sadrzaj>
    <derivirana_varijabla naziv="DomainObject.Predmet.ProtustrankaFormated_1">  NIKI-COMMERCE jednostavno društvo s ograničenom odgovornošću za trgovinu i usluge zastupanog po punomoćniku Jovan Ilić</derivirana_varijabla>
  </DomainObject.Predmet.ProtustrankaFormated>
  <DomainObject.Predmet.ProtustrankaFormatedOIB>
    <izvorni_sadrzaj>  NIKI-COMMERCE jednostavno društvo s ograničenom odgovornošću za trgovinu i usluge, OIB 06799853144 zastupanog po punomoćniku Jovan Ilić</izvorni_sadrzaj>
    <derivirana_varijabla naziv="DomainObject.Predmet.ProtustrankaFormatedOIB_1">  NIKI-COMMERCE jednostavno društvo s ograničenom odgovornošću za trgovinu i usluge, OIB 06799853144 zastupanog po punomoćniku Jovan Ilić</derivirana_varijabla>
  </DomainObject.Predmet.ProtustrankaFormatedOIB>
  <DomainObject.Predmet.ProtustrankaFormatedWithAdress>
    <izvorni_sadrzaj> NIKI-COMMERCE jednostavno društvo s ograničenom odgovornošću za trgovinu i usluge, Zrinskih i Frankopana 17, 32270 Županja zastupanog po punomoćniku Jovan Ilić</izvorni_sadrzaj>
    <derivirana_varijabla naziv="DomainObject.Predmet.ProtustrankaFormatedWithAdress_1"> NIKI-COMMERCE jednostavno društvo s ograničenom odgovornošću za trgovinu i usluge, Zrinskih i Frankopana 17, 32270 Županja zastupanog po punomoćniku Jovan Ilić</derivirana_varijabla>
  </DomainObject.Predmet.ProtustrankaFormatedWithAdress>
  <DomainObject.Predmet.ProtustrankaFormatedWithAdressOIB>
    <izvorni_sadrzaj> NIKI-COMMERCE jednostavno društvo s ograničenom odgovornošću za trgovinu i usluge, OIB 06799853144, Zrinskih i Frankopana 17, 32270 Županja zastupanog po punomoćniku Jovan Ilić</izvorni_sadrzaj>
    <derivirana_varijabla naziv="DomainObject.Predmet.ProtustrankaFormatedWithAdressOIB_1"> NIKI-COMMERCE jednostavno društvo s ograničenom odgovornošću za trgovinu i usluge, OIB 06799853144, Zrinskih i Frankopana 17, 32270 Županja zastupanog po punomoćniku Jovan Ilić</derivirana_varijabla>
  </DomainObject.Predmet.ProtustrankaFormatedWithAdressOIB>
  <DomainObject.Predmet.ProtustrankaWithAdress>
    <izvorni_sadrzaj>NIKI-COMMERCE jednostavno društvo s ograničenom odgovornošću za trgovinu i usluge Zrinskih i Frankopana 17, 32270 Županja</izvorni_sadrzaj>
    <derivirana_varijabla naziv="DomainObject.Predmet.ProtustrankaWithAdress_1">NIKI-COMMERCE jednostavno društvo s ograničenom odgovornošću za trgovinu i usluge Zrinskih i Frankopana 17, 32270 Županja</derivirana_varijabla>
  </DomainObject.Predmet.ProtustrankaWithAdress>
  <DomainObject.Predmet.ProtustrankaWithAdressOIB>
    <izvorni_sadrzaj>NIKI-COMMERCE jednostavno društvo s ograničenom odgovornošću za trgovinu i usluge, OIB 06799853144, Zrinskih i Frankopana 17, 32270 Županja</izvorni_sadrzaj>
    <derivirana_varijabla naziv="DomainObject.Predmet.ProtustrankaWithAdressOIB_1">NIKI-COMMERCE jednostavno društvo s ograničenom odgovornošću za trgovinu i usluge, OIB 06799853144, Zrinskih i Frankopana 17, 32270 Županja</derivirana_varijabla>
  </DomainObject.Predmet.ProtustrankaWithAdressOIB>
  <DomainObject.Predmet.ProtustrankaNazivFormated>
    <izvorni_sadrzaj>NIKI-COMMERCE jednostavno društvo s ograničenom odgovornošću za trgovinu i usluge</izvorni_sadrzaj>
    <derivirana_varijabla naziv="DomainObject.Predmet.ProtustrankaNazivFormated_1">NIKI-COMMERCE jednostavno društvo s ograničenom odgovornošću za trgovinu i usluge</derivirana_varijabla>
  </DomainObject.Predmet.ProtustrankaNazivFormated>
  <DomainObject.Predmet.ProtustrankaNazivFormatedOIB>
    <izvorni_sadrzaj>NIKI-COMMERCE jednostavno društvo s ograničenom odgovornošću za trgovinu i usluge, OIB 06799853144</izvorni_sadrzaj>
    <derivirana_varijabla naziv="DomainObject.Predmet.ProtustrankaNazivFormatedOIB_1">NIKI-COMMERCE jednostavno društvo s ograničenom odgovornošću za trgovinu i usluge, OIB 06799853144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NIKI-COMMERCE jednostavno društvo s ograničenom odgovornošću za trgovinu i usluge zastupanog po punomoćniku Jovan Ilić</item>
    </izvorni_sadrzaj>
    <derivirana_varijabla naziv="DomainObject.Predmet.ProtuStrankaListFormated_1">
      <item>NIKI-COMMERCE jednostavno društvo s ograničenom odgovornošću za trgovinu i usluge zastupanog po punomoćniku Jovan Ilić</item>
    </derivirana_varijabla>
  </DomainObject.Predmet.ProtuStrankaListFormated>
  <DomainObject.Predmet.ProtuStrankaListFormatedOIB>
    <izvorni_sadrzaj>
      <item>NIKI-COMMERCE jednostavno društvo s ograničenom odgovornošću za trgovinu i usluge, OIB 06799853144 zastupanog po punomoćniku Jovan Ilić</item>
    </izvorni_sadrzaj>
    <derivirana_varijabla naziv="DomainObject.Predmet.ProtuStrankaListFormatedOIB_1">
      <item>NIKI-COMMERCE jednostavno društvo s ograničenom odgovornošću za trgovinu i usluge, OIB 06799853144 zastupanog po punomoćniku Jovan Ilić</item>
    </derivirana_varijabla>
  </DomainObject.Predmet.ProtuStrankaListFormatedOIB>
  <DomainObject.Predmet.ProtuStrankaListFormatedWithAdress>
    <izvorni_sadrzaj>
      <item>NIKI-COMMERCE jednostavno društvo s ograničenom odgovornošću za trgovinu i usluge, Zrinskih i Frankopana 17, 32270 Županja zastupanog po punomoćniku Jovan Ilić</item>
    </izvorni_sadrzaj>
    <derivirana_varijabla naziv="DomainObject.Predmet.ProtuStrankaListFormatedWithAdress_1">
      <item>NIKI-COMMERCE jednostavno društvo s ograničenom odgovornošću za trgovinu i usluge, Zrinskih i Frankopana 17, 32270 Županja zastupanog po punomoćniku Jovan Ilić</item>
    </derivirana_varijabla>
  </DomainObject.Predmet.ProtuStrankaListFormatedWithAdress>
  <DomainObject.Predmet.ProtuStrankaListFormatedWithAdressOIB>
    <izvorni_sadrzaj>
      <item>NIKI-COMMERCE jednostavno društvo s ograničenom odgovornošću za trgovinu i usluge, OIB 06799853144, Zrinskih i Frankopana 17, 32270 Županja zastupanog po punomoćniku Jovan Ilić</item>
    </izvorni_sadrzaj>
    <derivirana_varijabla naziv="DomainObject.Predmet.ProtuStrankaListFormatedWithAdressOIB_1">
      <item>NIKI-COMMERCE jednostavno društvo s ograničenom odgovornošću za trgovinu i usluge, OIB 06799853144, Zrinskih i Frankopana 17, 32270 Županja zastupanog po punomoćniku Jovan Ilić</item>
    </derivirana_varijabla>
  </DomainObject.Predmet.ProtuStrankaListFormatedWithAdressOIB>
  <DomainObject.Predmet.ProtuStrankaListNazivFormated>
    <izvorni_sadrzaj>
      <item>NIKI-COMMERCE jednostavno društvo s ograničenom odgovornošću za trgovinu i usluge</item>
    </izvorni_sadrzaj>
    <derivirana_varijabla naziv="DomainObject.Predmet.ProtuStrankaListNazivFormated_1">
      <item>NIKI-COMMERCE jednostavno društvo s ograničenom odgovornošću za trgovinu i usluge</item>
    </derivirana_varijabla>
  </DomainObject.Predmet.ProtuStrankaListNazivFormated>
  <DomainObject.Predmet.ProtuStrankaListNazivFormatedOIB>
    <izvorni_sadrzaj>
      <item>NIKI-COMMERCE jednostavno društvo s ograničenom odgovornošću za trgovinu i usluge, OIB 06799853144</item>
    </izvorni_sadrzaj>
    <derivirana_varijabla naziv="DomainObject.Predmet.ProtuStrankaListNazivFormatedOIB_1">
      <item>NIKI-COMMERCE jednostavno društvo s ograničenom odgovornošću za trgovinu i usluge, OIB 06799853144</item>
    </derivirana_varijabla>
  </DomainObject.Predmet.ProtuStrankaListNazivFormatedOIB>
  <DomainObject.Predmet.OstaliListFormated>
    <izvorni_sadrzaj>
      <item>Jovan Ilić punomoćnik sudionika u postupku NIKI-COMMERCE jednostavno društvo s ograničenom odgovornošću za trgovinu i usluge</item>
      <item>Županijsko državno odvjetništvo u Vukovaru</item>
    </izvorni_sadrzaj>
    <derivirana_varijabla naziv="DomainObject.Predmet.OstaliListFormated_1">
      <item>Jovan Ilić punomoćnik sudionika u postupku NIKI-COMMERCE jednostavno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Jovan Ilić, OIB 81649596796 punomoćnik sudionika u postupku NIKI-COMMERCE jednostavno društvo s ograničenom odgovornošću za trgovinu i usluge</item>
      <item>Županijsko državno odvjetništvo u Vukovaru, OIB 81618487055</item>
    </izvorni_sadrzaj>
    <derivirana_varijabla naziv="DomainObject.Predmet.OstaliListFormatedOIB_1">
      <item>Jovan Ilić, OIB 81649596796 punomoćnik sudionika u postupku NIKI-COMMERCE jednostavno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Jovan Ilić, Antuna Mihanovića 52, 32270 Županja punomoćnik sudionika u postupku NIKI-COMMERCE jednostavno društvo s ograničenom odgovornošću za trgovinu i usluge</item>
      <item>Županijsko državno odvjetništvo u Vukovaru, Ulica Andrije Hebranga 2, 32000 Vukovar</item>
    </izvorni_sadrzaj>
    <derivirana_varijabla naziv="DomainObject.Predmet.OstaliListFormatedWithAdress_1">
      <item>Jovan Ilić, Antuna Mihanovića 52, 32270 Županja punomoćnik sudionika u postupku NIKI-COMMERCE jednostavno društvo s ograničenom odgovornošću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Jovan Ilić, OIB 81649596796, Antuna Mihanovića 52, 32270 Županja punomoćnik sudionika u postupku NIKI-COMMERCE jednostavno društvo s ograničenom odgovornošću za trgovinu i usluge</item>
      <item>Županijsko državno odvjetništvo u Vukovaru, OIB 81618487055, Ulica Andrije Hebranga 2, 32000 Vukovar</item>
    </izvorni_sadrzaj>
    <derivirana_varijabla naziv="DomainObject.Predmet.OstaliListFormatedWithAdressOIB_1">
      <item>Jovan Ilić, OIB 81649596796, Antuna Mihanovića 52, 32270 Županja punomoćnik sudionika u postupku NIKI-COMMERCE jednostavno društvo s ograničenom odgovornošću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Jovan Ilić</item>
      <item>Županijsko državno odvjetništvo u Vukovaru</item>
    </izvorni_sadrzaj>
    <derivirana_varijabla naziv="DomainObject.Predmet.OstaliListNazivFormated_1">
      <item>Jovan Ilić</item>
      <item>Županijsko državno odvjetništvo u Vukovaru</item>
    </derivirana_varijabla>
  </DomainObject.Predmet.OstaliListNazivFormated>
  <DomainObject.Predmet.OstaliListNazivFormatedOIB>
    <izvorni_sadrzaj>
      <item>Jovan Ilić, OIB 81649596796</item>
      <item>Županijsko državno odvjetništvo u Vukovaru, OIB 81618487055</item>
    </izvorni_sadrzaj>
    <derivirana_varijabla naziv="DomainObject.Predmet.OstaliListNazivFormatedOIB_1">
      <item>Jovan Ilić, OIB 81649596796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NIKI-COMMERCE jednostavno društvo s ograničenom odgovornošću za trgovinu i usluge</izvorni_sadrzaj>
    <derivirana_varijabla naziv="DomainObject.Predmet.ProtustrankaIDrugi_1">NIKI-COMMERCE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NIKI-COMMERCE jednostavno društvo s ograničenom odgovornošću za trgovinu i usluge, OIB 06799853144, Zrinskih i Frankopana 17, 32270 Županja</izvorni_sadrzaj>
    <derivirana_varijabla naziv="DomainObject.Predmet.ProtustrankaIDrugiAdressOIB_1">NIKI-COMMERCE jednostavno društvo s ograničenom odgovornošću za trgovinu i usluge, OIB 06799853144, Zrinskih i Frankopana 17,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NIKI-COMMERCE jednostavno društvo s ograničenom odgovornošću za trgovinu i usluge</item>
      <item>Jovan Ilić</item>
      <item>Županijsko državno odvjetništvo u Vukovaru</item>
    </izvorni_sadrzaj>
    <derivirana_varijabla naziv="DomainObject.Predmet.SudioniciListNaziv_1">
      <item>FINA RC OSIJEK</item>
      <item>NIKI-COMMERCE jednostavno društvo s ograničenom odgovornošću za trgovinu i usluge</item>
      <item>Jovan Ilić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NIKI-COMMERCE jednostavno društvo s ograničenom odgovornošću za trgovinu i usluge, OIB 06799853144, Zrinskih i Frankopana 17,32270 Županja</item>
      <item>Jovan Ilić, OIB 81649596796, Antuna Mihanovića 52,32270 Županja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NIKI-COMMERCE jednostavno društvo s ograničenom odgovornošću za trgovinu i usluge, OIB 06799853144, Zrinskih i Frankopana 17,32270 Županja</item>
      <item>Jovan Ilić, OIB 81649596796, Antuna Mihanovića 52,32270 Županja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06799853144</item>
      <item>, OIB 81649596796</item>
      <item>, OIB 81618487055</item>
    </izvorni_sadrzaj>
    <derivirana_varijabla naziv="DomainObject.Predmet.SudioniciListNazivOIB_1">
      <item>, OIB 85821130368</item>
      <item>, OIB 06799853144</item>
      <item>, OIB 81649596796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St-1171/2018-6</izvorni_sadrzaj>
    <derivirana_varijabla naziv="DomainObject.PredzadnjaOdlukaIzPredmeta.Oznaka_1">St-1171/2018-6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188</properties:Words>
  <properties:Characters>1044</properties:Characters>
  <properties:Lines>46</properties:Lines>
  <properties:Paragraphs>23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2018-10-25T09:37:00Z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