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49e0" w14:paraId="fcc49e0" w:rsidRDefault="005A4C46" w:rsidP="00910611" w:rsidR="005A4C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C46" w:rsidP="00910611" w:rsidR="005A4C46">
      <w:r>
        <w:rPr>
          <w:rFonts w:eastAsia="MS Mincho"/>
        </w:rPr>
        <w:t>REPUBLIKA HRVATSKA</w:t>
      </w:r>
    </w:p>
    <w:p w:rsidRDefault="005A4C46" w:rsidP="00910611" w:rsidR="005A4C46">
      <w:r>
        <w:rPr>
          <w:rFonts w:eastAsia="MS Mincho"/>
        </w:rPr>
        <w:t>TRGOVAČKI SUD U RIJECI</w:t>
      </w:r>
    </w:p>
    <w:p w:rsidRDefault="005A4C46" w:rsidR="005A4C4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AE1B00"/>
    <w:p w:rsidRDefault="00030800" w:rsidP="00F33405" w:rsidR="00030800" w:rsidRPr="00AE1B00">
      <w:pPr>
        <w:pStyle w:val="Naslov1"/>
        <w:rPr>
          <w:b w:val="false"/>
          <w:sz w:val="24"/>
          <w:szCs w:val="24"/>
        </w:rPr>
      </w:pPr>
      <w:r w:rsidRPr="00AE1B00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AE1B00">
      <w:pPr>
        <w:pStyle w:val="Naslov1"/>
        <w:rPr>
          <w:b w:val="false"/>
          <w:sz w:val="24"/>
          <w:szCs w:val="24"/>
        </w:rPr>
      </w:pPr>
      <w:r w:rsidRPr="00AE1B00">
        <w:rPr>
          <w:b w:val="false"/>
          <w:sz w:val="24"/>
          <w:szCs w:val="24"/>
        </w:rPr>
        <w:t>R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J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E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Š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E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N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J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E</w:t>
      </w:r>
    </w:p>
    <w:p w:rsidRDefault="00F33405" w:rsidP="00F33405" w:rsidR="00F33405" w:rsidRPr="00AE1B00"/>
    <w:p w:rsidRDefault="00781BE5" w:rsidP="00F33405" w:rsidR="00781BE5" w:rsidRPr="00AE1B00"/>
    <w:p w:rsidRDefault="00F33405" w:rsidP="0024217C" w:rsidR="00F33405" w:rsidRPr="00AE1B00">
      <w:pPr>
        <w:jc w:val="both"/>
      </w:pPr>
      <w:r w:rsidRPr="00AE1B00">
        <w:t xml:space="preserve">Trgovački sud u Rijeci, po stečajnom sucu Veri Jelenović, </w:t>
      </w:r>
      <w:r w:rsidR="00A93A65">
        <w:t xml:space="preserve">u stečajnom predmetu nad stečajnim dužnikom MAGROS komercijalni konzalting d. o. o. u stečaju Opatija (Grad Opatija), Ulica Vladimira Nazora 3, OIB: 33296756165 </w:t>
      </w:r>
      <w:r w:rsidRPr="00AE1B00">
        <w:t>na</w:t>
      </w:r>
      <w:r w:rsidR="006C3491" w:rsidRPr="00AE1B00">
        <w:t>kon</w:t>
      </w:r>
      <w:r w:rsidRPr="00AE1B00">
        <w:t xml:space="preserve"> ispitno</w:t>
      </w:r>
      <w:r w:rsidR="006C3491" w:rsidRPr="00AE1B00">
        <w:t>g</w:t>
      </w:r>
      <w:r w:rsidRPr="00AE1B00">
        <w:t xml:space="preserve"> ročišt</w:t>
      </w:r>
      <w:r w:rsidR="006C3491" w:rsidRPr="00AE1B00">
        <w:t>a</w:t>
      </w:r>
      <w:r w:rsidRPr="00AE1B00">
        <w:t xml:space="preserve"> održano</w:t>
      </w:r>
      <w:r w:rsidR="006C3491" w:rsidRPr="00AE1B00">
        <w:t>g</w:t>
      </w:r>
      <w:r w:rsidRPr="00AE1B00">
        <w:t xml:space="preserve"> dana </w:t>
      </w:r>
      <w:r w:rsidR="00A93A65">
        <w:t>24. travnja 2016</w:t>
      </w:r>
      <w:r w:rsidR="00E030EC" w:rsidRPr="00AE1B00">
        <w:t>. godine</w:t>
      </w:r>
      <w:r w:rsidR="00A93A65">
        <w:t>, dana 20. srpnja 2016. godine</w:t>
      </w:r>
    </w:p>
    <w:p w:rsidRDefault="0024217C" w:rsidP="0024217C" w:rsidR="0024217C" w:rsidRPr="00AE1B00">
      <w:pPr>
        <w:jc w:val="both"/>
      </w:pPr>
    </w:p>
    <w:p w:rsidRDefault="00F33405" w:rsidP="00F33405" w:rsidR="00F33405" w:rsidRPr="00AE1B00">
      <w:pPr>
        <w:jc w:val="center"/>
      </w:pPr>
      <w:r w:rsidRPr="00AE1B00">
        <w:t>r i j e š i o  j e</w:t>
      </w:r>
    </w:p>
    <w:p w:rsidRDefault="00F33405" w:rsidP="00F33405" w:rsidR="00F33405" w:rsidRPr="00AE1B00">
      <w:pPr>
        <w:jc w:val="center"/>
      </w:pPr>
    </w:p>
    <w:p w:rsidRDefault="00F33405" w:rsidP="00F33405" w:rsidR="00F33405" w:rsidRPr="00B47004">
      <w:pPr>
        <w:jc w:val="both"/>
      </w:pPr>
      <w:r w:rsidRPr="00B47004">
        <w:tab/>
      </w:r>
      <w:r w:rsidRPr="00B47004">
        <w:tab/>
        <w:t>I. Utvrđene su tražbine sljedećih vjerovnika viših isplatnih redova:</w:t>
      </w:r>
    </w:p>
    <w:p w:rsidRDefault="006E3696" w:rsidP="006E3696" w:rsidR="006E3696" w:rsidRPr="00B47004">
      <w:pPr>
        <w:rPr>
          <w:bCs/>
        </w:rPr>
      </w:pPr>
      <w:r w:rsidRPr="00B47004">
        <w:rPr>
          <w:bCs/>
        </w:rPr>
        <w:t>prvi viši isplatni red</w:t>
      </w:r>
    </w:p>
    <w:p w:rsidRDefault="006E3696" w:rsidP="006E3696" w:rsidR="006E3696" w:rsidRPr="00B47004">
      <w:pPr>
        <w:numPr>
          <w:ilvl w:val="0"/>
          <w:numId w:val="1"/>
        </w:numPr>
        <w:rPr>
          <w:bCs/>
        </w:rPr>
      </w:pPr>
      <w:r w:rsidRPr="00B47004">
        <w:t xml:space="preserve">MARINO POSINKOVIĆ, Split, Hercegovačka 12                             </w:t>
      </w:r>
      <w:r w:rsidR="00B47004">
        <w:t xml:space="preserve">  </w:t>
      </w:r>
      <w:r w:rsidRPr="00B47004">
        <w:t xml:space="preserve">53.728,95 kn bruto </w:t>
      </w:r>
      <w:r w:rsidRPr="00B47004">
        <w:rPr>
          <w:bCs/>
        </w:rPr>
        <w:t xml:space="preserve"> </w:t>
      </w:r>
    </w:p>
    <w:p w:rsidRDefault="006E3696" w:rsidP="006E3696" w:rsidR="006E3696" w:rsidRPr="00B47004">
      <w:r w:rsidRPr="00B47004">
        <w:t xml:space="preserve">  2. MARINO POSINKOVIĆ, Split, Hercegovačka 12</w:t>
      </w:r>
      <w:r w:rsidR="00A93A65" w:rsidRPr="00B47004">
        <w:t xml:space="preserve">         </w:t>
      </w:r>
      <w:r w:rsidR="00B47004">
        <w:t xml:space="preserve">  </w:t>
      </w:r>
      <w:r w:rsidR="00A93A65" w:rsidRPr="00B47004">
        <w:t xml:space="preserve">             </w:t>
      </w:r>
      <w:r w:rsidRPr="00B47004">
        <w:t xml:space="preserve">                 </w:t>
      </w:r>
      <w:r w:rsidR="00B47004">
        <w:t xml:space="preserve">  </w:t>
      </w:r>
      <w:r w:rsidRPr="00B47004">
        <w:t xml:space="preserve">  8.316,10 kn</w:t>
      </w:r>
    </w:p>
    <w:p w:rsidRDefault="006E3696" w:rsidP="006E3696" w:rsidR="006E3696" w:rsidRPr="00B47004">
      <w:r w:rsidRPr="00B47004">
        <w:t xml:space="preserve">  3. GORDANA BERTOK, Lovran, Šetalište maršala Tita 31</w:t>
      </w:r>
      <w:r w:rsidR="00B47004">
        <w:t xml:space="preserve">   </w:t>
      </w:r>
      <w:r w:rsidRPr="00B47004">
        <w:t xml:space="preserve">                  </w:t>
      </w:r>
      <w:r w:rsidR="00B47004">
        <w:t xml:space="preserve"> </w:t>
      </w:r>
      <w:r w:rsidRPr="00B47004">
        <w:t xml:space="preserve">48.953,87 kn bruto </w:t>
      </w:r>
    </w:p>
    <w:p w:rsidRDefault="006E3696" w:rsidP="006E3696" w:rsidR="006E3696" w:rsidRPr="00B47004">
      <w:r w:rsidRPr="00B47004">
        <w:t xml:space="preserve">  4. Vlatka Galeša, Zagreb, Ul.Milovana Gavazzija 4A              </w:t>
      </w:r>
      <w:r w:rsidR="00B47004">
        <w:t xml:space="preserve">                  </w:t>
      </w:r>
      <w:r w:rsidRPr="00B47004">
        <w:t xml:space="preserve">24.651,12  kn bruto </w:t>
      </w:r>
    </w:p>
    <w:p w:rsidRDefault="006E3696" w:rsidP="006E3696" w:rsidR="006E3696" w:rsidRPr="00B47004">
      <w:r w:rsidRPr="00B47004">
        <w:t xml:space="preserve">  5. Vlatka Galeša, Ul.Milovana Gavazzija 4A, Zagreb       </w:t>
      </w:r>
      <w:r w:rsidR="00B47004">
        <w:t xml:space="preserve">                                  </w:t>
      </w:r>
      <w:r w:rsidRPr="00B47004">
        <w:t xml:space="preserve">       230,36 kn</w:t>
      </w:r>
    </w:p>
    <w:p w:rsidRDefault="006E3696" w:rsidP="006E3696" w:rsidR="006E3696" w:rsidRPr="00B47004">
      <w:r w:rsidRPr="00B47004">
        <w:t xml:space="preserve">  6. TAMARA CICERAN, Kućeli 40 A, Matulji     </w:t>
      </w:r>
      <w:r w:rsidR="00B47004">
        <w:t xml:space="preserve">                             </w:t>
      </w:r>
      <w:r w:rsidRPr="00B47004">
        <w:t xml:space="preserve">        69.786,16  kn bruto </w:t>
      </w:r>
    </w:p>
    <w:p w:rsidRDefault="006E3696" w:rsidP="006E3696" w:rsidR="006E3696" w:rsidRPr="00B47004">
      <w:r w:rsidRPr="00B47004">
        <w:t xml:space="preserve">  7. TAMARA CICERAN, Kućeli 40 A, Matulji    </w:t>
      </w:r>
      <w:r w:rsidR="00B47004">
        <w:t xml:space="preserve">                                         </w:t>
      </w:r>
      <w:r w:rsidRPr="00B47004">
        <w:t xml:space="preserve">         1.519,03 kn</w:t>
      </w:r>
    </w:p>
    <w:p w:rsidRDefault="006E3696" w:rsidP="006E3696" w:rsidR="006E3696" w:rsidRPr="00B47004">
      <w:r w:rsidRPr="00B47004">
        <w:t xml:space="preserve">  8. MARTINA VUKUŠIĆ, Brnčići 15 A, Kastav     </w:t>
      </w:r>
      <w:r w:rsidR="00B47004">
        <w:t xml:space="preserve">                              </w:t>
      </w:r>
      <w:r w:rsidRPr="00B47004">
        <w:t xml:space="preserve">      28.420,73 kn bruto </w:t>
      </w:r>
    </w:p>
    <w:p w:rsidRDefault="006E3696" w:rsidP="006E3696" w:rsidR="006E3696" w:rsidRPr="00B47004">
      <w:r w:rsidRPr="00B47004">
        <w:t xml:space="preserve">  9. MARTINA VUKUŠIĆ, Brnčići 15 A, Kastav   </w:t>
      </w:r>
      <w:r w:rsidR="00B47004">
        <w:t xml:space="preserve">                                           </w:t>
      </w:r>
      <w:r w:rsidRPr="00B47004">
        <w:t xml:space="preserve">      1.261,43 kn</w:t>
      </w:r>
    </w:p>
    <w:p w:rsidRDefault="006E3696" w:rsidP="006E3696" w:rsidR="006E3696" w:rsidRPr="00B47004">
      <w:r w:rsidRPr="00B47004">
        <w:t xml:space="preserve">  10. Republika Hrvatska     </w:t>
      </w:r>
      <w:r w:rsidR="00B47004">
        <w:t xml:space="preserve">                                                                               </w:t>
      </w:r>
      <w:r w:rsidRPr="00B47004">
        <w:t xml:space="preserve">    220.675,20 kn</w:t>
      </w:r>
    </w:p>
    <w:p w:rsidRDefault="006E3696" w:rsidP="006E3696" w:rsidR="006E3696" w:rsidRPr="00B47004">
      <w:r w:rsidRPr="00B47004">
        <w:t xml:space="preserve">  11. JADRANKA ŽUNIĆ, Rijeka, Crnčićeva 5    </w:t>
      </w:r>
      <w:r w:rsidR="00B47004">
        <w:t xml:space="preserve">                                  </w:t>
      </w:r>
      <w:r w:rsidRPr="00B47004">
        <w:t xml:space="preserve">      92.717,63 kn bruto </w:t>
      </w:r>
    </w:p>
    <w:p w:rsidRDefault="006E3696" w:rsidP="006E3696" w:rsidR="006E3696" w:rsidRPr="00B47004">
      <w:r w:rsidRPr="00B47004">
        <w:t xml:space="preserve">  12. JADRANKA ŽUNIĆ, Rijeka, Crnčićeva 5    </w:t>
      </w:r>
      <w:r w:rsidR="00B47004">
        <w:t xml:space="preserve">                                                </w:t>
      </w:r>
      <w:r w:rsidRPr="00B47004">
        <w:t xml:space="preserve">   2.620,05 kn</w:t>
      </w:r>
    </w:p>
    <w:p w:rsidRDefault="006E3696" w:rsidP="006E3696" w:rsidR="006E3696" w:rsidRPr="00B47004">
      <w:r w:rsidRPr="00B47004">
        <w:t xml:space="preserve">  13. BELINDA KESTEN, Jurdani 57, Jurdani     </w:t>
      </w:r>
      <w:r w:rsidR="00B47004">
        <w:t xml:space="preserve">                                     </w:t>
      </w:r>
      <w:r w:rsidRPr="00B47004">
        <w:t xml:space="preserve">    16.110,11 kn bruto </w:t>
      </w:r>
    </w:p>
    <w:p w:rsidRDefault="006E3696" w:rsidP="006E3696" w:rsidR="006E3696" w:rsidRPr="00B47004">
      <w:r w:rsidRPr="00B47004">
        <w:t xml:space="preserve">  14. BELINDA KESTEN, Jurdani 57, Jurdani    </w:t>
      </w:r>
      <w:r w:rsidR="00B47004">
        <w:t xml:space="preserve">                                                  </w:t>
      </w:r>
      <w:r w:rsidRPr="00B47004">
        <w:t xml:space="preserve">   1.116,76 kn</w:t>
      </w:r>
    </w:p>
    <w:p w:rsidRDefault="006E3696" w:rsidP="006E3696" w:rsidR="006E3696" w:rsidRPr="00B47004">
      <w:r w:rsidRPr="00B47004">
        <w:t xml:space="preserve">  15. TATJANA KOMADINA, Opatija, M.Tita 16  </w:t>
      </w:r>
      <w:r w:rsidR="00B47004">
        <w:t xml:space="preserve">                                  </w:t>
      </w:r>
      <w:r w:rsidRPr="00B47004">
        <w:t xml:space="preserve">   38.350,41 kn bruto </w:t>
      </w:r>
    </w:p>
    <w:p w:rsidRDefault="006E3696" w:rsidP="006E3696" w:rsidR="006E3696" w:rsidRPr="00B47004">
      <w:r w:rsidRPr="00B47004">
        <w:t xml:space="preserve">  16. TATJANA KOMADINA, Opatija, M.Tita 16  </w:t>
      </w:r>
      <w:r w:rsidR="00B47004">
        <w:t xml:space="preserve">                                           </w:t>
      </w:r>
      <w:r w:rsidRPr="00B47004">
        <w:t xml:space="preserve">      1.261,43 kn</w:t>
      </w:r>
    </w:p>
    <w:p w:rsidRDefault="006E3696" w:rsidP="006E3696" w:rsidR="006E3696" w:rsidRPr="00B47004">
      <w:r w:rsidRPr="00B47004">
        <w:t xml:space="preserve">  17. KRISTINA PERŠIĆ, Lovran, Put Perišići 8A    </w:t>
      </w:r>
      <w:r w:rsidR="00B47004">
        <w:t xml:space="preserve">                                </w:t>
      </w:r>
      <w:r w:rsidRPr="00B47004">
        <w:t xml:space="preserve">  35.347,29  kn bruto</w:t>
      </w:r>
    </w:p>
    <w:p w:rsidRDefault="006E3696" w:rsidP="006E3696" w:rsidR="006E3696" w:rsidRPr="00B47004">
      <w:r w:rsidRPr="00B47004">
        <w:t xml:space="preserve">  18. KRISTINA PERŠIĆ, Lovran, Put Perišići 8A  </w:t>
      </w:r>
      <w:r w:rsidR="00B47004">
        <w:t xml:space="preserve">                                         </w:t>
      </w:r>
      <w:r w:rsidRPr="00B47004">
        <w:t xml:space="preserve">        1.116,76 kn</w:t>
      </w:r>
    </w:p>
    <w:p w:rsidRDefault="006E3696" w:rsidP="006E3696" w:rsidR="006E3696" w:rsidRPr="00B47004">
      <w:r w:rsidRPr="00B47004">
        <w:t xml:space="preserve">  19. IZIS GRŽINIĆ, Ičići, Antona Dminaka 34   </w:t>
      </w:r>
      <w:r w:rsidR="00B47004">
        <w:t xml:space="preserve">                                     </w:t>
      </w:r>
      <w:r w:rsidRPr="00B47004">
        <w:t xml:space="preserve">    33.029,16 kn bruto </w:t>
      </w:r>
    </w:p>
    <w:p w:rsidRDefault="006E3696" w:rsidP="006E3696" w:rsidR="006E3696" w:rsidRPr="00B47004">
      <w:r w:rsidRPr="00B47004">
        <w:t xml:space="preserve">  20. </w:t>
      </w:r>
      <w:r w:rsidR="00491B14" w:rsidRPr="00B47004">
        <w:t>VIRNA SUPERINA, Viškovo, Mavri 36/2</w:t>
      </w:r>
      <w:r w:rsidRPr="00B47004">
        <w:t xml:space="preserve">   </w:t>
      </w:r>
      <w:r w:rsidR="00B47004">
        <w:t xml:space="preserve">                                  </w:t>
      </w:r>
      <w:r w:rsidRPr="00B47004">
        <w:t xml:space="preserve">       </w:t>
      </w:r>
      <w:r w:rsidR="00491B14" w:rsidRPr="00B47004">
        <w:t>60.095,21 kn bruto</w:t>
      </w:r>
    </w:p>
    <w:p w:rsidRDefault="00491B14" w:rsidP="00491B14" w:rsidR="00491B14" w:rsidRPr="00B47004">
      <w:r w:rsidRPr="00B47004">
        <w:t xml:space="preserve">  21. VIRNA SUPERINA, Viškovo, Mavri 36/2   </w:t>
      </w:r>
      <w:r w:rsidR="00B47004">
        <w:t xml:space="preserve">                                                 </w:t>
      </w:r>
      <w:r w:rsidRPr="00B47004">
        <w:t xml:space="preserve">      550,00 kn</w:t>
      </w:r>
    </w:p>
    <w:p w:rsidRDefault="00491B14" w:rsidP="00491B14" w:rsidR="00491B14" w:rsidRPr="00B47004">
      <w:r w:rsidRPr="00B47004">
        <w:t xml:space="preserve">  22. DEJAN KUKULJ, Drnjevići 5, Rijeka   </w:t>
      </w:r>
      <w:r w:rsidR="00B47004">
        <w:t xml:space="preserve">                                            </w:t>
      </w:r>
      <w:r w:rsidRPr="00B47004">
        <w:t xml:space="preserve">     9.829,70 kn bruto </w:t>
      </w:r>
    </w:p>
    <w:p w:rsidRDefault="00491B14" w:rsidP="00491B14" w:rsidR="00491B14" w:rsidRPr="00B47004">
      <w:r w:rsidRPr="00B47004">
        <w:t xml:space="preserve">  23. BORIS LIČANIN, Rab, Palit 387   </w:t>
      </w:r>
      <w:r w:rsidR="00B47004">
        <w:t xml:space="preserve">                                                     </w:t>
      </w:r>
      <w:r w:rsidRPr="00B47004">
        <w:t xml:space="preserve">    7.054,02 kn bruto </w:t>
      </w:r>
    </w:p>
    <w:p w:rsidRDefault="00491B14" w:rsidP="00491B14" w:rsidR="00491B14" w:rsidRPr="00B47004">
      <w:r w:rsidRPr="00B47004">
        <w:t xml:space="preserve">  24. BORIS LIČANIN, Rab, Palit 387     </w:t>
      </w:r>
      <w:r w:rsidR="00B47004">
        <w:t xml:space="preserve">                                                                 </w:t>
      </w:r>
      <w:r w:rsidRPr="00B47004">
        <w:t xml:space="preserve">   685,34 kn</w:t>
      </w:r>
    </w:p>
    <w:p w:rsidRDefault="00491B14" w:rsidP="00491B14" w:rsidR="00491B14" w:rsidRPr="00B47004">
      <w:r w:rsidRPr="00B47004">
        <w:t xml:space="preserve">  25. ZORAN VUJOVIĆ, Matulji, Bregi, Brnčići 40 B    </w:t>
      </w:r>
      <w:r w:rsidR="00B47004">
        <w:t xml:space="preserve">                            </w:t>
      </w:r>
      <w:r w:rsidRPr="00B47004">
        <w:t xml:space="preserve">   7.076,33 kn bruto </w:t>
      </w:r>
    </w:p>
    <w:p w:rsidRDefault="00491B14" w:rsidP="00491B14" w:rsidR="00491B14" w:rsidRPr="00B47004">
      <w:r w:rsidRPr="00B47004">
        <w:t xml:space="preserve">  26. NADA LUNAČEK MARIJANOVIĆ, Opatija, Emila Bošnjaka 8</w:t>
      </w:r>
      <w:r w:rsidR="00B47004">
        <w:t xml:space="preserve">   </w:t>
      </w:r>
      <w:r w:rsidRPr="00B47004">
        <w:t xml:space="preserve">     51.983,60 kn bruto </w:t>
      </w:r>
    </w:p>
    <w:p w:rsidRDefault="00491B14" w:rsidP="00491B14" w:rsidR="00491B14" w:rsidRPr="00B47004">
      <w:r w:rsidRPr="00B47004">
        <w:t xml:space="preserve">  27. ROBERT LUNAČEK, E. Bošnjaka 8, Opatija  </w:t>
      </w:r>
      <w:r w:rsidR="00B47004">
        <w:t xml:space="preserve">                            </w:t>
      </w:r>
      <w:r w:rsidRPr="00B47004">
        <w:t xml:space="preserve">      224.527,32 kn bruto </w:t>
      </w:r>
    </w:p>
    <w:p w:rsidRDefault="00491B14" w:rsidP="00491B14" w:rsidR="00491B14" w:rsidRPr="00B47004">
      <w:r w:rsidRPr="00B47004">
        <w:t xml:space="preserve">  28. IVA GAZIBARA, Kninsko Polje, Ante Anića 30   </w:t>
      </w:r>
      <w:r w:rsidR="00B47004">
        <w:t xml:space="preserve">                         </w:t>
      </w:r>
      <w:r w:rsidRPr="00B47004">
        <w:t xml:space="preserve">     28.799,29 kn bruto</w:t>
      </w:r>
    </w:p>
    <w:p w:rsidRDefault="00491B14" w:rsidP="00491B14" w:rsidR="00491B14" w:rsidRPr="00B47004">
      <w:r w:rsidRPr="00B47004">
        <w:t xml:space="preserve">  29. IVA GAZIBARA, Kninsko Polje, Ante Anića 30    </w:t>
      </w:r>
      <w:r w:rsidR="00B47004">
        <w:t xml:space="preserve">                                      </w:t>
      </w:r>
      <w:r w:rsidRPr="00B47004">
        <w:t xml:space="preserve">      732,96 kn</w:t>
      </w:r>
    </w:p>
    <w:p w:rsidRDefault="00491B14" w:rsidP="00491B14" w:rsidR="00491B14" w:rsidRPr="00B47004">
      <w:r w:rsidRPr="00B47004">
        <w:t xml:space="preserve">  30. BALTA BRANKO, Split, Svetog Kuzme 19      </w:t>
      </w:r>
      <w:r w:rsidR="00B47004">
        <w:t xml:space="preserve">                                  </w:t>
      </w:r>
      <w:r w:rsidRPr="00B47004">
        <w:t xml:space="preserve">   6.479,02 kn bruto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lastRenderedPageBreak/>
        <w:t xml:space="preserve">31. </w:t>
      </w:r>
      <w:r w:rsidR="00CA1B5F" w:rsidRPr="00B47004">
        <w:t>DRAŽENOVIĆ DAVID, Rijeka, Braće Bačić 2</w:t>
      </w:r>
      <w:r w:rsidRPr="00B47004">
        <w:t xml:space="preserve">            </w:t>
      </w:r>
      <w:r w:rsidR="00B47004">
        <w:t xml:space="preserve">        </w:t>
      </w:r>
      <w:r w:rsidRPr="00B47004">
        <w:t xml:space="preserve">                 </w:t>
      </w:r>
      <w:r w:rsidR="00CA1B5F" w:rsidRPr="00B47004">
        <w:t xml:space="preserve">5.726,79 kn bruto 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32. </w:t>
      </w:r>
      <w:r w:rsidR="00CA1B5F" w:rsidRPr="00B47004">
        <w:t xml:space="preserve">DRAŽENOVIĆ DAVID, Rijeka, Braće Bačić 2  </w:t>
      </w:r>
      <w:r w:rsidRPr="00B47004">
        <w:t xml:space="preserve">         </w:t>
      </w:r>
      <w:r w:rsidR="00B47004">
        <w:t xml:space="preserve">                   </w:t>
      </w:r>
      <w:r w:rsidRPr="00B47004">
        <w:t xml:space="preserve">                 </w:t>
      </w:r>
      <w:r w:rsidR="00CA1B5F" w:rsidRPr="00B47004">
        <w:t xml:space="preserve">1.723,38 </w:t>
      </w:r>
      <w:r w:rsidRPr="00B47004">
        <w:t>kn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33. </w:t>
      </w:r>
      <w:r w:rsidR="00CA1B5F" w:rsidRPr="00B47004">
        <w:t>DRAŽENOVIĆ MILE, Rijeka, Braće Bačić 2</w:t>
      </w:r>
      <w:r w:rsidRPr="00B47004">
        <w:t xml:space="preserve">               </w:t>
      </w:r>
      <w:r w:rsidR="00B47004">
        <w:t xml:space="preserve">             </w:t>
      </w:r>
      <w:r w:rsidRPr="00B47004">
        <w:t xml:space="preserve">           </w:t>
      </w:r>
      <w:r w:rsidR="00CA1B5F" w:rsidRPr="00B47004">
        <w:t xml:space="preserve">30.877,39 kn bruto 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34. </w:t>
      </w:r>
      <w:r w:rsidR="00CA1B5F" w:rsidRPr="00B47004">
        <w:t>DRAŽENOVIĆ MILE, Rijeka, Braće Bačić 2</w:t>
      </w:r>
      <w:r w:rsidRPr="00B47004">
        <w:t xml:space="preserve">            </w:t>
      </w:r>
      <w:r w:rsidR="00B47004">
        <w:t xml:space="preserve">                               </w:t>
      </w:r>
      <w:r w:rsidRPr="00B47004">
        <w:t xml:space="preserve">       </w:t>
      </w:r>
      <w:r w:rsidR="00CA1B5F" w:rsidRPr="00B47004">
        <w:t xml:space="preserve">2.219,45 </w:t>
      </w:r>
      <w:r w:rsidRPr="00B47004">
        <w:t>kn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35. </w:t>
      </w:r>
      <w:r w:rsidR="00CA1B5F" w:rsidRPr="00B47004">
        <w:t>ĐURANOVIĆ MILORAD, Marčana, Poljane 84</w:t>
      </w:r>
      <w:r w:rsidRPr="00B47004">
        <w:t xml:space="preserve">        </w:t>
      </w:r>
      <w:r w:rsidR="00B47004">
        <w:t xml:space="preserve">                 </w:t>
      </w:r>
      <w:r w:rsidRPr="00B47004">
        <w:t xml:space="preserve">           </w:t>
      </w:r>
      <w:r w:rsidR="00CA1B5F" w:rsidRPr="00B47004">
        <w:t>7.185,13 kn bruto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36. </w:t>
      </w:r>
      <w:r w:rsidR="00CA1B5F" w:rsidRPr="00B47004">
        <w:t>FERLIN DARKO, Buje, Sunčana ulica 63</w:t>
      </w:r>
      <w:r w:rsidRPr="00B47004">
        <w:t xml:space="preserve">            </w:t>
      </w:r>
      <w:r w:rsidR="00B47004">
        <w:t xml:space="preserve">                </w:t>
      </w:r>
      <w:r w:rsidRPr="00B47004">
        <w:t xml:space="preserve">                </w:t>
      </w:r>
      <w:r w:rsidR="00CA1B5F" w:rsidRPr="00B47004">
        <w:t xml:space="preserve">11.683,11 kn bruto 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37. </w:t>
      </w:r>
      <w:r w:rsidR="00CA1B5F" w:rsidRPr="00B47004">
        <w:t>FERLIN DARKO, Buje, Sunčana ulica 63</w:t>
      </w:r>
      <w:r w:rsidRPr="00B47004">
        <w:t xml:space="preserve">         </w:t>
      </w:r>
      <w:r w:rsidR="00B47004">
        <w:t xml:space="preserve">                             </w:t>
      </w:r>
      <w:r w:rsidRPr="00B47004">
        <w:t xml:space="preserve">                  </w:t>
      </w:r>
      <w:r w:rsidR="00CA1B5F" w:rsidRPr="00B47004">
        <w:t xml:space="preserve">4.108,39 </w:t>
      </w:r>
      <w:r w:rsidRPr="00B47004">
        <w:t>kn</w:t>
      </w:r>
      <w:r w:rsidRPr="00B47004">
        <w:rPr>
          <w:bCs/>
        </w:rPr>
        <w:t xml:space="preserve"> </w:t>
      </w:r>
    </w:p>
    <w:p w:rsidRDefault="00CA1B5F" w:rsidP="00CA1B5F" w:rsidR="00491B14" w:rsidRPr="00B47004">
      <w:pPr>
        <w:rPr>
          <w:bCs/>
        </w:rPr>
      </w:pPr>
      <w:r w:rsidRPr="00B47004">
        <w:t xml:space="preserve">  </w:t>
      </w:r>
      <w:r w:rsidR="00491B14" w:rsidRPr="00B47004">
        <w:t xml:space="preserve">38. </w:t>
      </w:r>
      <w:r w:rsidRPr="00B47004">
        <w:t>GALINA ROBERTA, Rijeka, Drenovski put 43</w:t>
      </w:r>
      <w:r w:rsidR="00491B14" w:rsidRPr="00B47004">
        <w:t xml:space="preserve">        </w:t>
      </w:r>
      <w:r w:rsidR="00B47004">
        <w:t xml:space="preserve">                </w:t>
      </w:r>
      <w:r w:rsidR="00491B14" w:rsidRPr="00B47004">
        <w:t xml:space="preserve">           </w:t>
      </w:r>
      <w:r w:rsidR="00B47004">
        <w:t xml:space="preserve"> </w:t>
      </w:r>
      <w:r w:rsidR="00491B14" w:rsidRPr="00B47004">
        <w:t xml:space="preserve"> </w:t>
      </w:r>
      <w:r w:rsidRPr="00B47004">
        <w:t>8.842,05 kn</w:t>
      </w:r>
      <w:r w:rsidRPr="00B47004">
        <w:rPr>
          <w:bCs/>
        </w:rPr>
        <w:t xml:space="preserve"> </w:t>
      </w:r>
      <w:r w:rsidRPr="00B47004">
        <w:t xml:space="preserve">bruto </w:t>
      </w:r>
    </w:p>
    <w:p w:rsidRDefault="00CA1B5F" w:rsidP="00CA1B5F" w:rsidR="00491B14" w:rsidRPr="00B47004">
      <w:r w:rsidRPr="00B47004">
        <w:t xml:space="preserve">  </w:t>
      </w:r>
      <w:r w:rsidR="00491B14" w:rsidRPr="00B47004">
        <w:t xml:space="preserve">39. </w:t>
      </w:r>
      <w:r w:rsidRPr="00B47004">
        <w:t>GALINA ROBERTA, Rijeka, Drenovski put 43</w:t>
      </w:r>
      <w:r w:rsidR="00491B14" w:rsidRPr="00B47004">
        <w:t xml:space="preserve">      </w:t>
      </w:r>
      <w:r w:rsidR="00C50852">
        <w:t xml:space="preserve">                             </w:t>
      </w:r>
      <w:r w:rsidR="00491B14" w:rsidRPr="00B47004">
        <w:t xml:space="preserve">              </w:t>
      </w:r>
      <w:r w:rsidRPr="00B47004">
        <w:t xml:space="preserve">732,96 </w:t>
      </w:r>
      <w:r w:rsidR="00491B14" w:rsidRPr="00B47004">
        <w:t>kn</w:t>
      </w:r>
      <w:r w:rsidR="00491B14"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40. </w:t>
      </w:r>
      <w:r w:rsidR="00CA1B5F" w:rsidRPr="00B47004">
        <w:t>GRŽANČIĆ MILENA, Lovran, Liganj 18</w:t>
      </w:r>
      <w:r w:rsidRPr="00B47004">
        <w:t xml:space="preserve">         </w:t>
      </w:r>
      <w:r w:rsidR="00C50852">
        <w:t xml:space="preserve">                      </w:t>
      </w:r>
      <w:r w:rsidRPr="00B47004">
        <w:t xml:space="preserve">             </w:t>
      </w:r>
      <w:r w:rsidR="00CA1B5F" w:rsidRPr="00B47004">
        <w:t xml:space="preserve">10.392,46 kn bruto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41. </w:t>
      </w:r>
      <w:r w:rsidR="00CA1B5F" w:rsidRPr="00B47004">
        <w:t>JAKOVAC VESNA, Rijeka, Slavka Krautzeka 92A</w:t>
      </w:r>
      <w:r w:rsidRPr="00B47004">
        <w:t xml:space="preserve">             </w:t>
      </w:r>
      <w:r w:rsidR="00C50852">
        <w:t xml:space="preserve">     </w:t>
      </w:r>
      <w:r w:rsidRPr="00B47004">
        <w:t xml:space="preserve">           </w:t>
      </w:r>
      <w:r w:rsidR="00CA1B5F" w:rsidRPr="00B47004">
        <w:t xml:space="preserve">16.862,40 kn bruto 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42. </w:t>
      </w:r>
      <w:r w:rsidR="00CA1B5F" w:rsidRPr="00B47004">
        <w:t>JURCAN TINA, Umag, Galići 47A</w:t>
      </w:r>
      <w:r w:rsidRPr="00B47004">
        <w:t xml:space="preserve">            </w:t>
      </w:r>
      <w:r w:rsidR="00C50852">
        <w:t xml:space="preserve">                                               </w:t>
      </w:r>
      <w:r w:rsidRPr="00B47004">
        <w:t xml:space="preserve">       </w:t>
      </w:r>
      <w:r w:rsidR="00CA1B5F" w:rsidRPr="00B47004">
        <w:t xml:space="preserve">3.405,55 </w:t>
      </w:r>
      <w:r w:rsidRPr="00B47004">
        <w:t>kn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43. </w:t>
      </w:r>
      <w:r w:rsidR="001E6FF8" w:rsidRPr="00B47004">
        <w:t>KOMLJENOVIĆ SANDRA, Rijeka, Vukovarska 23</w:t>
      </w:r>
      <w:r w:rsidRPr="00B47004">
        <w:t xml:space="preserve">       </w:t>
      </w:r>
      <w:r w:rsidR="00C50852">
        <w:t xml:space="preserve">       </w:t>
      </w:r>
      <w:r w:rsidRPr="00B47004">
        <w:t xml:space="preserve">                </w:t>
      </w:r>
      <w:r w:rsidR="001E6FF8" w:rsidRPr="00B47004">
        <w:t>8.509,17 kn</w:t>
      </w:r>
      <w:r w:rsidR="001E6FF8" w:rsidRPr="00B47004">
        <w:rPr>
          <w:bCs/>
        </w:rPr>
        <w:t xml:space="preserve"> </w:t>
      </w:r>
      <w:r w:rsidR="001E6FF8" w:rsidRPr="00B47004">
        <w:t xml:space="preserve">bruto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44. </w:t>
      </w:r>
      <w:r w:rsidR="001E6FF8" w:rsidRPr="00B47004">
        <w:t>KOVAČIĆ DARINKA, Umag, I. Krebelja 7</w:t>
      </w:r>
      <w:r w:rsidRPr="00B47004">
        <w:t xml:space="preserve">             </w:t>
      </w:r>
      <w:r w:rsidR="00C50852">
        <w:t xml:space="preserve">              </w:t>
      </w:r>
      <w:r w:rsidRPr="00B47004">
        <w:t xml:space="preserve">              </w:t>
      </w:r>
      <w:r w:rsidR="001E6FF8" w:rsidRPr="00B47004">
        <w:t xml:space="preserve">17.868,14 kn bruto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45. </w:t>
      </w:r>
      <w:r w:rsidR="001E6FF8" w:rsidRPr="00B47004">
        <w:t>KOVAČIĆ DARINKA, Umag, I. Krebelja 7</w:t>
      </w:r>
      <w:r w:rsidRPr="00B47004">
        <w:t xml:space="preserve">    </w:t>
      </w:r>
      <w:r w:rsidR="00C50852">
        <w:t xml:space="preserve">                                 </w:t>
      </w:r>
      <w:r w:rsidRPr="00B47004">
        <w:t xml:space="preserve">               </w:t>
      </w:r>
      <w:r w:rsidR="001E6FF8" w:rsidRPr="00B47004">
        <w:t xml:space="preserve">2.209,50 </w:t>
      </w:r>
      <w:r w:rsidRPr="00B47004">
        <w:t>kn</w:t>
      </w:r>
      <w:r w:rsidRPr="00B47004">
        <w:rPr>
          <w:bCs/>
        </w:rPr>
        <w:t xml:space="preserve"> </w:t>
      </w:r>
    </w:p>
    <w:p w:rsidRDefault="001E6FF8" w:rsidP="001E6FF8" w:rsidR="001E6FF8" w:rsidRPr="00B47004">
      <w:r w:rsidRPr="00B47004">
        <w:t xml:space="preserve">  </w:t>
      </w:r>
      <w:r w:rsidR="00491B14" w:rsidRPr="00B47004">
        <w:t xml:space="preserve">46. </w:t>
      </w:r>
      <w:r w:rsidRPr="00B47004">
        <w:t>MANCE DANIJEL, Rijeka, Ivekovićeva 6</w:t>
      </w:r>
      <w:r w:rsidR="00491B14" w:rsidRPr="00B47004">
        <w:t xml:space="preserve">      </w:t>
      </w:r>
      <w:r w:rsidR="00C50852">
        <w:t xml:space="preserve">                  </w:t>
      </w:r>
      <w:r w:rsidR="00491B14" w:rsidRPr="00B47004">
        <w:t xml:space="preserve">                     </w:t>
      </w:r>
      <w:r w:rsidRPr="00B47004">
        <w:t>5.504,45 kn bruto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47. </w:t>
      </w:r>
      <w:r w:rsidR="001E6FF8" w:rsidRPr="00B47004">
        <w:t>MANCE DANIJEL, Rijeka, Ivekovićeva 6</w:t>
      </w:r>
      <w:r w:rsidRPr="00B47004">
        <w:t xml:space="preserve">           </w:t>
      </w:r>
      <w:r w:rsidR="00C50852">
        <w:t xml:space="preserve">                        </w:t>
      </w:r>
      <w:r w:rsidRPr="00B47004">
        <w:t xml:space="preserve">                   </w:t>
      </w:r>
      <w:r w:rsidR="001E6FF8" w:rsidRPr="00B47004">
        <w:t xml:space="preserve">2.248,03 </w:t>
      </w:r>
      <w:r w:rsidRPr="00B47004">
        <w:t>kn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48. </w:t>
      </w:r>
      <w:r w:rsidR="001E6FF8" w:rsidRPr="00B47004">
        <w:t>MARCOVICH FABRIZIO, Rijeka, F. Čandeka 8</w:t>
      </w:r>
      <w:r w:rsidRPr="00B47004">
        <w:t xml:space="preserve">     </w:t>
      </w:r>
      <w:r w:rsidR="00C50852">
        <w:t xml:space="preserve">                </w:t>
      </w:r>
      <w:r w:rsidRPr="00B47004">
        <w:t xml:space="preserve">              </w:t>
      </w:r>
      <w:r w:rsidR="001E6FF8" w:rsidRPr="00B47004">
        <w:t xml:space="preserve">8.528,31 kn bruto 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49. </w:t>
      </w:r>
      <w:r w:rsidR="001E6FF8" w:rsidRPr="00B47004">
        <w:t>NAČINOVIĆ JASMINKA, Matulji, Frlanska cesta 14A</w:t>
      </w:r>
      <w:r w:rsidRPr="00B47004">
        <w:t xml:space="preserve">        </w:t>
      </w:r>
      <w:r w:rsidR="00C50852">
        <w:t xml:space="preserve">  </w:t>
      </w:r>
      <w:r w:rsidRPr="00B47004">
        <w:t xml:space="preserve">            </w:t>
      </w:r>
      <w:r w:rsidR="001E6FF8" w:rsidRPr="00B47004">
        <w:t xml:space="preserve">17.702,98 kn bruto 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50. </w:t>
      </w:r>
      <w:r w:rsidR="001E6FF8" w:rsidRPr="00B47004">
        <w:t>NAČINOVIĆ JASMINKA, Matulji, Frlanska cesta 14A</w:t>
      </w:r>
      <w:r w:rsidRPr="00B47004">
        <w:t xml:space="preserve">        </w:t>
      </w:r>
      <w:r w:rsidR="00C50852">
        <w:t xml:space="preserve">                 </w:t>
      </w:r>
      <w:r w:rsidRPr="00B47004">
        <w:t xml:space="preserve">            </w:t>
      </w:r>
      <w:r w:rsidR="001E6FF8" w:rsidRPr="00B47004">
        <w:t xml:space="preserve">464,16 </w:t>
      </w:r>
      <w:r w:rsidRPr="00B47004">
        <w:t>kn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51. </w:t>
      </w:r>
      <w:r w:rsidR="001E6FF8" w:rsidRPr="00B47004">
        <w:t>PETROVIĆ PATRICIJA, Krk, Milohnići 24</w:t>
      </w:r>
      <w:r w:rsidRPr="00B47004">
        <w:t xml:space="preserve">             </w:t>
      </w:r>
      <w:r w:rsidR="00C50852">
        <w:t xml:space="preserve">                           </w:t>
      </w:r>
      <w:r w:rsidRPr="00B47004">
        <w:t xml:space="preserve">   </w:t>
      </w:r>
      <w:r w:rsidR="005D37C7" w:rsidRPr="00B47004">
        <w:t xml:space="preserve">4.806,54 kn bruto 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52. </w:t>
      </w:r>
      <w:r w:rsidR="001E6FF8" w:rsidRPr="00B47004">
        <w:t>PETROVIĆ PATRICIJA, Krk, Milohnići 24</w:t>
      </w:r>
      <w:r w:rsidRPr="00B47004">
        <w:t xml:space="preserve">                    </w:t>
      </w:r>
      <w:r w:rsidR="00C50852">
        <w:t xml:space="preserve">                              </w:t>
      </w:r>
      <w:r w:rsidRPr="00B47004">
        <w:t xml:space="preserve">     </w:t>
      </w:r>
      <w:r w:rsidR="005D37C7" w:rsidRPr="00B47004">
        <w:t xml:space="preserve">750,77 </w:t>
      </w:r>
      <w:r w:rsidRPr="00B47004">
        <w:t>kn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53. </w:t>
      </w:r>
      <w:r w:rsidR="002A4445" w:rsidRPr="00B47004">
        <w:t>PRIBANOVIĆ MAJA, Umag, Trgovačka cesta 4C</w:t>
      </w:r>
      <w:r w:rsidRPr="00B47004">
        <w:t xml:space="preserve">                   </w:t>
      </w:r>
      <w:r w:rsidR="00C50852">
        <w:t xml:space="preserve">     </w:t>
      </w:r>
      <w:r w:rsidRPr="00B47004">
        <w:t xml:space="preserve">        </w:t>
      </w:r>
      <w:r w:rsidR="002A4445" w:rsidRPr="00B47004">
        <w:t xml:space="preserve">3.055,98 kn bruto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54. </w:t>
      </w:r>
      <w:r w:rsidR="002A4445" w:rsidRPr="00B47004">
        <w:t>RADEŠIĆ LARA, Pula, Koparska 60</w:t>
      </w:r>
      <w:r w:rsidRPr="00B47004">
        <w:t xml:space="preserve">                  </w:t>
      </w:r>
      <w:r w:rsidR="00C50852">
        <w:t xml:space="preserve">                                      </w:t>
      </w:r>
      <w:r w:rsidRPr="00B47004">
        <w:t xml:space="preserve">       </w:t>
      </w:r>
      <w:r w:rsidR="002A4445" w:rsidRPr="00B47004">
        <w:t xml:space="preserve">6.080,86 </w:t>
      </w:r>
      <w:r w:rsidRPr="00B47004">
        <w:t>kn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55. </w:t>
      </w:r>
      <w:r w:rsidR="002A4445" w:rsidRPr="00B47004">
        <w:t>ŽEŽELIĆ MARIO, Klana, Kalužica 16</w:t>
      </w:r>
      <w:r w:rsidRPr="00B47004">
        <w:t xml:space="preserve">     </w:t>
      </w:r>
      <w:r w:rsidR="00C50852">
        <w:t xml:space="preserve">                               </w:t>
      </w:r>
      <w:r w:rsidRPr="00B47004">
        <w:t xml:space="preserve">               </w:t>
      </w:r>
      <w:r w:rsidR="002A4445" w:rsidRPr="00B47004">
        <w:t>4.928,01 kn bruto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56. </w:t>
      </w:r>
      <w:r w:rsidR="002A4445" w:rsidRPr="00B47004">
        <w:t>ŽEŽELIĆ MARIO, Klana, Kalužica 16</w:t>
      </w:r>
      <w:r w:rsidRPr="00B47004">
        <w:t xml:space="preserve">     </w:t>
      </w:r>
      <w:r w:rsidR="00C50852">
        <w:t xml:space="preserve">                                 </w:t>
      </w:r>
      <w:r w:rsidRPr="00B47004">
        <w:t xml:space="preserve">                      </w:t>
      </w:r>
      <w:r w:rsidR="002A4445" w:rsidRPr="00B47004">
        <w:t xml:space="preserve">1.555,94 </w:t>
      </w:r>
      <w:r w:rsidRPr="00B47004">
        <w:t>kn</w:t>
      </w:r>
      <w:r w:rsidRPr="00B47004">
        <w:rPr>
          <w:bCs/>
        </w:rPr>
        <w:t xml:space="preserve"> </w:t>
      </w:r>
    </w:p>
    <w:p w:rsidRDefault="002A4445" w:rsidP="002A4445" w:rsidR="00491B14" w:rsidRPr="00B47004">
      <w:r w:rsidRPr="00B47004">
        <w:t xml:space="preserve">  </w:t>
      </w:r>
      <w:r w:rsidR="00491B14" w:rsidRPr="00B47004">
        <w:t xml:space="preserve">57. </w:t>
      </w:r>
      <w:r w:rsidRPr="00B47004">
        <w:t>BRKIĆ SLAVKO, Zadar, J. Š. Slavenski 3</w:t>
      </w:r>
      <w:r w:rsidR="00491B14" w:rsidRPr="00B47004">
        <w:t xml:space="preserve">       </w:t>
      </w:r>
      <w:r w:rsidR="00C50852">
        <w:t xml:space="preserve">                          </w:t>
      </w:r>
      <w:r w:rsidR="00491B14" w:rsidRPr="00B47004">
        <w:t xml:space="preserve">            </w:t>
      </w:r>
      <w:r w:rsidRPr="00B47004">
        <w:t>7.396,53 kn bruto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58. </w:t>
      </w:r>
      <w:r w:rsidR="002A4445" w:rsidRPr="00B47004">
        <w:t>BRKIĆ SLAVKO, Zadar, J. Š. Slavenski 3</w:t>
      </w:r>
      <w:r w:rsidRPr="00B47004">
        <w:t xml:space="preserve">    </w:t>
      </w:r>
      <w:r w:rsidR="00C50852">
        <w:t xml:space="preserve">                               </w:t>
      </w:r>
      <w:r w:rsidRPr="00B47004">
        <w:t xml:space="preserve">                       </w:t>
      </w:r>
      <w:r w:rsidR="002A4445" w:rsidRPr="00B47004">
        <w:t>788,85</w:t>
      </w:r>
      <w:r w:rsidRPr="00B47004">
        <w:t xml:space="preserve"> kn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59. </w:t>
      </w:r>
      <w:r w:rsidR="002A4445" w:rsidRPr="00B47004">
        <w:t>BATISTIĆ LJUBOMIR, Split, Šižgorićeva 20</w:t>
      </w:r>
      <w:r w:rsidRPr="00B47004">
        <w:t xml:space="preserve">   </w:t>
      </w:r>
      <w:r w:rsidR="00C50852">
        <w:t xml:space="preserve">                        </w:t>
      </w:r>
      <w:r w:rsidRPr="00B47004">
        <w:t xml:space="preserve">           </w:t>
      </w:r>
      <w:r w:rsidR="002A4445" w:rsidRPr="00B47004">
        <w:t>10.573,25 kn bruto</w:t>
      </w:r>
      <w:r w:rsidRPr="00B47004">
        <w:rPr>
          <w:bCs/>
        </w:rPr>
        <w:t xml:space="preserve"> </w:t>
      </w:r>
    </w:p>
    <w:p w:rsidRDefault="00491B14" w:rsidP="00491B14" w:rsidR="00491B14" w:rsidRPr="00B47004">
      <w:pPr>
        <w:ind w:left="120"/>
        <w:rPr>
          <w:bCs/>
        </w:rPr>
      </w:pPr>
      <w:r w:rsidRPr="00B47004">
        <w:t xml:space="preserve">60. </w:t>
      </w:r>
      <w:r w:rsidR="002A4445" w:rsidRPr="00B47004">
        <w:t>BATISTIĆ LJUBOMIR, Split, Šižgorićeva 20</w:t>
      </w:r>
      <w:r w:rsidRPr="00B47004">
        <w:t xml:space="preserve">         </w:t>
      </w:r>
      <w:r w:rsidR="00C50852">
        <w:t xml:space="preserve">                       </w:t>
      </w:r>
      <w:r w:rsidRPr="00B47004">
        <w:t xml:space="preserve">                 </w:t>
      </w:r>
      <w:r w:rsidR="002A4445" w:rsidRPr="00B47004">
        <w:t xml:space="preserve">1.189,19 </w:t>
      </w:r>
      <w:r w:rsidRPr="00B47004">
        <w:t>kn</w:t>
      </w:r>
      <w:r w:rsidRPr="00B47004">
        <w:rPr>
          <w:bCs/>
        </w:rPr>
        <w:t xml:space="preserve"> 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61. KLEČAK NIKO, Konavle, Gabrili 32 </w:t>
      </w:r>
      <w:r w:rsidR="00C50852">
        <w:t xml:space="preserve">                                             </w:t>
      </w:r>
      <w:r w:rsidRPr="00B47004">
        <w:t xml:space="preserve">     13.286,53 kn bruto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62. KLEČAK NIKO, Konavle, Gabrili 32   </w:t>
      </w:r>
      <w:r w:rsidR="00C50852">
        <w:t xml:space="preserve">                                                           </w:t>
      </w:r>
      <w:r w:rsidRPr="00B47004">
        <w:t xml:space="preserve"> 6.014,74 kn</w:t>
      </w:r>
      <w:r w:rsidRPr="00B47004">
        <w:rPr>
          <w:bCs/>
        </w:rPr>
        <w:t xml:space="preserve"> 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63. KOLEGA MAJA, Zadar, A. B. Šimića 4   </w:t>
      </w:r>
      <w:r w:rsidR="00C50852">
        <w:t xml:space="preserve">                                           </w:t>
      </w:r>
      <w:r w:rsidRPr="00B47004">
        <w:t xml:space="preserve">   6.860,45 kn bruto </w:t>
      </w:r>
      <w:r w:rsidRPr="00B47004">
        <w:rPr>
          <w:bCs/>
        </w:rPr>
        <w:t xml:space="preserve"> 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64. KOLEGA MAJA, Zadar, A. B. Šimića 4    </w:t>
      </w:r>
      <w:r w:rsidR="00C50852">
        <w:t xml:space="preserve">                                                        </w:t>
      </w:r>
      <w:r w:rsidRPr="00B47004">
        <w:t xml:space="preserve"> 925,72 kn</w:t>
      </w:r>
      <w:r w:rsidRPr="00B47004">
        <w:rPr>
          <w:bCs/>
        </w:rPr>
        <w:t xml:space="preserve"> </w:t>
      </w:r>
    </w:p>
    <w:p w:rsidRDefault="002A4445" w:rsidP="009A11AB" w:rsidR="002A4445" w:rsidRPr="009A11AB">
      <w:pPr>
        <w:ind w:left="120"/>
      </w:pPr>
      <w:r w:rsidRPr="00B47004">
        <w:t xml:space="preserve">65. KUNDID DAMIR, Split, Gospe od mira 54A        </w:t>
      </w:r>
      <w:r w:rsidR="00C50852">
        <w:t xml:space="preserve">                        </w:t>
      </w:r>
      <w:r w:rsidRPr="00B47004">
        <w:t xml:space="preserve">       10.747,76 kn bruto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66. KUNDID DAMIR, Split, Gospe od mira 54A    </w:t>
      </w:r>
      <w:r w:rsidR="009A11AB">
        <w:t xml:space="preserve">                                           </w:t>
      </w:r>
      <w:r w:rsidRPr="00B47004">
        <w:t xml:space="preserve">    3.226,79 kn</w:t>
      </w:r>
      <w:r w:rsidRPr="00B47004">
        <w:rPr>
          <w:bCs/>
        </w:rPr>
        <w:t xml:space="preserve"> 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67. LUKIĆ DIJANA DOROTEA, Dubrovnik, Padre Perice 23    </w:t>
      </w:r>
      <w:r w:rsidR="009A11AB">
        <w:t xml:space="preserve">             </w:t>
      </w:r>
      <w:r w:rsidRPr="00B47004">
        <w:t xml:space="preserve">   9.966,38 kn bruto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68. MASLOV IVICA, MEJAŠI II 28, SPLIT     </w:t>
      </w:r>
      <w:r w:rsidR="009A11AB">
        <w:t xml:space="preserve">                                      </w:t>
      </w:r>
      <w:r w:rsidRPr="00B47004">
        <w:t xml:space="preserve">   </w:t>
      </w:r>
      <w:r w:rsidR="00337DA7" w:rsidRPr="00B47004">
        <w:t>11.316,08 kn bruto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69. MASLOV IVICA, MEJAŠI II 28, SPLIT  </w:t>
      </w:r>
      <w:r w:rsidR="009A11AB">
        <w:t xml:space="preserve">                                                 </w:t>
      </w:r>
      <w:r w:rsidRPr="00B47004">
        <w:t xml:space="preserve">      </w:t>
      </w:r>
      <w:r w:rsidR="00337DA7" w:rsidRPr="00B47004">
        <w:t xml:space="preserve">2.576,48 </w:t>
      </w:r>
      <w:r w:rsidRPr="00B47004">
        <w:t>kn</w:t>
      </w:r>
      <w:r w:rsidRPr="00B47004">
        <w:rPr>
          <w:bCs/>
        </w:rPr>
        <w:t xml:space="preserve"> 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70. MATETIĆ DRAGAN, Split, Šimićeva 70    </w:t>
      </w:r>
      <w:r w:rsidR="009A11AB">
        <w:t xml:space="preserve">                                      </w:t>
      </w:r>
      <w:r w:rsidRPr="00B47004">
        <w:t xml:space="preserve">   </w:t>
      </w:r>
      <w:r w:rsidR="00337DA7" w:rsidRPr="00B47004">
        <w:t>49.472,67 kn bruto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71. MATETIĆ DRAGAN, Split, Šimićeva 70  </w:t>
      </w:r>
      <w:r w:rsidR="009A11AB">
        <w:t xml:space="preserve">                                              </w:t>
      </w:r>
      <w:r w:rsidRPr="00B47004">
        <w:t xml:space="preserve">      </w:t>
      </w:r>
      <w:r w:rsidR="00337DA7" w:rsidRPr="00B47004">
        <w:t xml:space="preserve">12.546,35 </w:t>
      </w:r>
      <w:r w:rsidRPr="00B47004">
        <w:t>kn</w:t>
      </w:r>
      <w:r w:rsidRPr="00B47004">
        <w:rPr>
          <w:bCs/>
        </w:rPr>
        <w:t xml:space="preserve"> 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72. </w:t>
      </w:r>
      <w:r w:rsidR="00337DA7" w:rsidRPr="00B47004">
        <w:t>MATETIĆ NELA, Split, Šimićeva 70</w:t>
      </w:r>
      <w:r w:rsidRPr="00B47004">
        <w:t xml:space="preserve">  </w:t>
      </w:r>
      <w:r w:rsidR="009A11AB">
        <w:t xml:space="preserve">                                           </w:t>
      </w:r>
      <w:r w:rsidRPr="00B47004">
        <w:t xml:space="preserve">      </w:t>
      </w:r>
      <w:r w:rsidR="00337DA7" w:rsidRPr="00B47004">
        <w:t>39.285,63 kn</w:t>
      </w:r>
      <w:r w:rsidR="00337DA7" w:rsidRPr="00B47004">
        <w:rPr>
          <w:bCs/>
        </w:rPr>
        <w:t xml:space="preserve"> </w:t>
      </w:r>
      <w:r w:rsidR="00337DA7" w:rsidRPr="00B47004">
        <w:t xml:space="preserve">bruto 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73. </w:t>
      </w:r>
      <w:r w:rsidR="00337DA7" w:rsidRPr="00B47004">
        <w:t>MUŽINIĆ PETAR, Split, Mosorska 12</w:t>
      </w:r>
      <w:r w:rsidRPr="00B47004">
        <w:t xml:space="preserve">    </w:t>
      </w:r>
      <w:r w:rsidR="009A11AB">
        <w:t xml:space="preserve">                                           </w:t>
      </w:r>
      <w:r w:rsidRPr="00B47004">
        <w:t xml:space="preserve">    </w:t>
      </w:r>
      <w:r w:rsidR="00337DA7" w:rsidRPr="00B47004">
        <w:t>5.035,67 kn bruto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74. </w:t>
      </w:r>
      <w:r w:rsidR="00337DA7" w:rsidRPr="00B47004">
        <w:t>MUŽINIĆ PETAR, Split, Mosorska 12</w:t>
      </w:r>
      <w:r w:rsidRPr="00B47004">
        <w:t xml:space="preserve">   </w:t>
      </w:r>
      <w:r w:rsidR="009A11AB">
        <w:t xml:space="preserve">                                                     </w:t>
      </w:r>
      <w:r w:rsidRPr="00B47004">
        <w:t xml:space="preserve">     </w:t>
      </w:r>
      <w:r w:rsidR="00337DA7" w:rsidRPr="00B47004">
        <w:t xml:space="preserve">4.183,67 </w:t>
      </w:r>
      <w:r w:rsidRPr="00B47004">
        <w:t>kn</w:t>
      </w:r>
      <w:r w:rsidRPr="00B47004">
        <w:rPr>
          <w:bCs/>
        </w:rPr>
        <w:t xml:space="preserve"> 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75. </w:t>
      </w:r>
      <w:r w:rsidR="00337DA7" w:rsidRPr="00B47004">
        <w:t>POLJIČANIN MERICA, Split, Glagoljaša 16</w:t>
      </w:r>
      <w:r w:rsidRPr="00B47004">
        <w:t xml:space="preserve">   </w:t>
      </w:r>
      <w:r w:rsidR="009A11AB">
        <w:t xml:space="preserve">                               </w:t>
      </w:r>
      <w:r w:rsidRPr="00B47004">
        <w:t xml:space="preserve">     </w:t>
      </w:r>
      <w:r w:rsidR="00337DA7" w:rsidRPr="00B47004">
        <w:t>13.694,15 kn bruto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76. </w:t>
      </w:r>
      <w:r w:rsidR="00337DA7" w:rsidRPr="00B47004">
        <w:t>POLJIČANIN MERICA, Split, Glagoljaša 16</w:t>
      </w:r>
      <w:r w:rsidRPr="00B47004">
        <w:t xml:space="preserve">   </w:t>
      </w:r>
      <w:r w:rsidR="009A11AB">
        <w:t xml:space="preserve">                                           </w:t>
      </w:r>
      <w:r w:rsidRPr="00B47004">
        <w:t xml:space="preserve">    </w:t>
      </w:r>
      <w:r w:rsidR="00337DA7" w:rsidRPr="00B47004">
        <w:t xml:space="preserve">1.189,19 </w:t>
      </w:r>
      <w:r w:rsidRPr="00B47004">
        <w:t>kn</w:t>
      </w:r>
      <w:r w:rsidRPr="00B47004">
        <w:rPr>
          <w:bCs/>
        </w:rPr>
        <w:t xml:space="preserve"> 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77. </w:t>
      </w:r>
      <w:r w:rsidR="00337DA7" w:rsidRPr="00B47004">
        <w:t>ŠESTO LINO, Podstrana,  Blato 22</w:t>
      </w:r>
      <w:r w:rsidRPr="00B47004">
        <w:t xml:space="preserve">    </w:t>
      </w:r>
      <w:r w:rsidR="009A11AB">
        <w:t xml:space="preserve">                                                 </w:t>
      </w:r>
      <w:r w:rsidRPr="00B47004">
        <w:t xml:space="preserve">    </w:t>
      </w:r>
      <w:r w:rsidR="00337DA7" w:rsidRPr="00B47004">
        <w:t xml:space="preserve">9.773,64 kn bruto </w:t>
      </w:r>
      <w:r w:rsidRPr="00B47004">
        <w:rPr>
          <w:bCs/>
        </w:rPr>
        <w:t xml:space="preserve"> 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78. </w:t>
      </w:r>
      <w:r w:rsidR="00337DA7" w:rsidRPr="00B47004">
        <w:t>BJELAJAC GORAN, Zagreb, Demsarova 9</w:t>
      </w:r>
      <w:r w:rsidRPr="00B47004">
        <w:t xml:space="preserve">    </w:t>
      </w:r>
      <w:r w:rsidR="009A11AB">
        <w:t xml:space="preserve">                                     </w:t>
      </w:r>
      <w:r w:rsidRPr="00B47004">
        <w:t xml:space="preserve">  </w:t>
      </w:r>
      <w:r w:rsidR="00337DA7" w:rsidRPr="00B47004">
        <w:t>8.500,34 kn bruto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79. </w:t>
      </w:r>
      <w:r w:rsidR="00337DA7" w:rsidRPr="00B47004">
        <w:t>BJELAJAC GORAN, Zagreb, Demsarova 9</w:t>
      </w:r>
      <w:r w:rsidRPr="00B47004">
        <w:t xml:space="preserve">   </w:t>
      </w:r>
      <w:r w:rsidR="009A11AB">
        <w:t xml:space="preserve">                                             </w:t>
      </w:r>
      <w:r w:rsidRPr="00B47004">
        <w:t xml:space="preserve">     </w:t>
      </w:r>
      <w:r w:rsidR="00337DA7" w:rsidRPr="00B47004">
        <w:t xml:space="preserve">6.391,83 </w:t>
      </w:r>
      <w:r w:rsidRPr="00B47004">
        <w:t>kn</w:t>
      </w:r>
      <w:r w:rsidRPr="00B47004">
        <w:rPr>
          <w:bCs/>
        </w:rPr>
        <w:t xml:space="preserve"> </w:t>
      </w:r>
    </w:p>
    <w:p w:rsidRDefault="002A4445" w:rsidP="002A4445" w:rsidR="002A4445" w:rsidRPr="00B47004">
      <w:pPr>
        <w:ind w:left="120"/>
        <w:rPr>
          <w:bCs/>
        </w:rPr>
      </w:pPr>
      <w:r w:rsidRPr="00B47004">
        <w:t xml:space="preserve">80. </w:t>
      </w:r>
      <w:r w:rsidR="00337DA7" w:rsidRPr="00B47004">
        <w:t>BONAČIĆ KREŠIĆ NIKOLA, Zagreb, Fausta Vrančića 2</w:t>
      </w:r>
      <w:r w:rsidRPr="00B47004">
        <w:t xml:space="preserve">      </w:t>
      </w:r>
      <w:r w:rsidR="009A11AB">
        <w:t xml:space="preserve">            </w:t>
      </w:r>
      <w:r w:rsidRPr="00B47004">
        <w:t xml:space="preserve">  </w:t>
      </w:r>
      <w:r w:rsidR="00337DA7" w:rsidRPr="00B47004">
        <w:t>7.997,70 kn bruto</w:t>
      </w:r>
    </w:p>
    <w:p w:rsidRDefault="00337DA7" w:rsidP="00337DA7" w:rsidR="00337DA7" w:rsidRPr="00B47004">
      <w:pPr>
        <w:ind w:left="120"/>
        <w:rPr>
          <w:bCs/>
        </w:rPr>
      </w:pPr>
      <w:r w:rsidRPr="00B47004">
        <w:lastRenderedPageBreak/>
        <w:t xml:space="preserve">81. BONAČIĆ KREŠIĆ NIKOLA, Zagreb, Fausta Vrančića 2   </w:t>
      </w:r>
      <w:r w:rsidR="009A11AB">
        <w:t xml:space="preserve">                       </w:t>
      </w:r>
      <w:r w:rsidRPr="00B47004">
        <w:t xml:space="preserve">    2.690,67 kn</w:t>
      </w:r>
      <w:r w:rsidRPr="00B47004">
        <w:rPr>
          <w:bCs/>
        </w:rPr>
        <w:t xml:space="preserve"> </w:t>
      </w:r>
    </w:p>
    <w:p w:rsidRDefault="00337DA7" w:rsidP="00337DA7" w:rsidR="00337DA7" w:rsidRPr="00B47004">
      <w:pPr>
        <w:ind w:left="120"/>
        <w:rPr>
          <w:bCs/>
        </w:rPr>
      </w:pPr>
      <w:r w:rsidRPr="00B47004">
        <w:t xml:space="preserve">82. BUNGIĆ FRANJO, Sveta Nedjelja, Rimski trg 2  </w:t>
      </w:r>
      <w:r w:rsidR="009A11AB">
        <w:t xml:space="preserve">                          </w:t>
      </w:r>
      <w:r w:rsidRPr="00B47004">
        <w:t xml:space="preserve">      5.554,89  kn bruto</w:t>
      </w:r>
    </w:p>
    <w:p w:rsidRDefault="00337DA7" w:rsidP="00337DA7" w:rsidR="00337DA7" w:rsidRPr="00B47004">
      <w:pPr>
        <w:ind w:left="120"/>
      </w:pPr>
      <w:r w:rsidRPr="00B47004">
        <w:t xml:space="preserve">83. BUNGIĆ FRANJO, Sveta Nedjelja, Rimski trg 2    </w:t>
      </w:r>
      <w:r w:rsidR="009A11AB">
        <w:t xml:space="preserve">                                         </w:t>
      </w:r>
      <w:r w:rsidRPr="00B47004">
        <w:t xml:space="preserve">   348,12 kn</w:t>
      </w:r>
    </w:p>
    <w:p w:rsidRDefault="00337DA7" w:rsidP="00A93A65" w:rsidR="00A93A65" w:rsidRPr="00B47004">
      <w:pPr>
        <w:ind w:left="120"/>
        <w:rPr>
          <w:bCs/>
        </w:rPr>
      </w:pPr>
      <w:r w:rsidRPr="00B47004">
        <w:t xml:space="preserve">84. </w:t>
      </w:r>
      <w:r w:rsidR="00A93A65" w:rsidRPr="00B47004">
        <w:t>GALOGAŽA SANDRA, MARŠALA TITA 45, ZAPREŠIĆ</w:t>
      </w:r>
      <w:r w:rsidRPr="00B47004">
        <w:t xml:space="preserve">   </w:t>
      </w:r>
      <w:r w:rsidR="009A11AB">
        <w:t xml:space="preserve">         </w:t>
      </w:r>
      <w:r w:rsidRPr="00B47004">
        <w:t xml:space="preserve">    </w:t>
      </w:r>
      <w:r w:rsidR="009A11AB">
        <w:t xml:space="preserve"> </w:t>
      </w:r>
      <w:r w:rsidR="00A93A65" w:rsidRPr="00B47004">
        <w:t>6.901,29 kn</w:t>
      </w:r>
      <w:r w:rsidR="00A93A65" w:rsidRPr="00B47004">
        <w:rPr>
          <w:bCs/>
        </w:rPr>
        <w:t xml:space="preserve"> </w:t>
      </w:r>
      <w:r w:rsidR="00A93A65" w:rsidRPr="00B47004">
        <w:t>bruto</w:t>
      </w:r>
    </w:p>
    <w:p w:rsidRDefault="00337DA7" w:rsidP="00337DA7" w:rsidR="00337DA7" w:rsidRPr="00B47004">
      <w:pPr>
        <w:ind w:left="120"/>
        <w:rPr>
          <w:bCs/>
        </w:rPr>
      </w:pPr>
      <w:r w:rsidRPr="00B47004">
        <w:t xml:space="preserve">85. </w:t>
      </w:r>
      <w:r w:rsidR="00A93A65" w:rsidRPr="00B47004">
        <w:t>GALOGAŽA SANDRA, MARŠALA TITA 45, ZAPREŠIĆ</w:t>
      </w:r>
      <w:r w:rsidRPr="00B47004">
        <w:t xml:space="preserve">   </w:t>
      </w:r>
      <w:r w:rsidR="009A11AB">
        <w:t xml:space="preserve">                      </w:t>
      </w:r>
      <w:r w:rsidRPr="00B47004">
        <w:t xml:space="preserve">    </w:t>
      </w:r>
      <w:r w:rsidR="00A93A65" w:rsidRPr="00B47004">
        <w:t xml:space="preserve">806,22 </w:t>
      </w:r>
      <w:r w:rsidRPr="00B47004">
        <w:t>kn</w:t>
      </w:r>
      <w:r w:rsidRPr="00B47004">
        <w:rPr>
          <w:bCs/>
        </w:rPr>
        <w:t xml:space="preserve"> </w:t>
      </w:r>
    </w:p>
    <w:p w:rsidRDefault="00337DA7" w:rsidP="00337DA7" w:rsidR="00337DA7" w:rsidRPr="00B47004">
      <w:pPr>
        <w:ind w:left="120"/>
        <w:rPr>
          <w:bCs/>
        </w:rPr>
      </w:pPr>
      <w:r w:rsidRPr="00B47004">
        <w:t xml:space="preserve">86. </w:t>
      </w:r>
      <w:r w:rsidR="00A93A65" w:rsidRPr="00B47004">
        <w:t>HUČIĆ DAMIR, LJUDEVITA POSAVSKOG 11, ZAGREB</w:t>
      </w:r>
      <w:r w:rsidRPr="00B47004">
        <w:t xml:space="preserve">   </w:t>
      </w:r>
      <w:r w:rsidR="009A11AB">
        <w:t xml:space="preserve">       </w:t>
      </w:r>
      <w:r w:rsidRPr="00B47004">
        <w:t xml:space="preserve">   </w:t>
      </w:r>
      <w:r w:rsidR="00A93A65" w:rsidRPr="00B47004">
        <w:t>21.151,46  kn</w:t>
      </w:r>
      <w:r w:rsidR="00A93A65" w:rsidRPr="00B47004">
        <w:rPr>
          <w:bCs/>
        </w:rPr>
        <w:t xml:space="preserve"> </w:t>
      </w:r>
      <w:r w:rsidR="00A93A65" w:rsidRPr="00B47004">
        <w:t>bruto</w:t>
      </w:r>
      <w:r w:rsidRPr="00B47004">
        <w:t xml:space="preserve"> </w:t>
      </w:r>
    </w:p>
    <w:p w:rsidRDefault="00337DA7" w:rsidP="00337DA7" w:rsidR="00337DA7" w:rsidRPr="00B47004">
      <w:pPr>
        <w:ind w:left="120"/>
        <w:rPr>
          <w:bCs/>
        </w:rPr>
      </w:pPr>
      <w:r w:rsidRPr="00B47004">
        <w:t xml:space="preserve">87. </w:t>
      </w:r>
      <w:r w:rsidR="00A93A65" w:rsidRPr="00B47004">
        <w:t xml:space="preserve">HUČIĆ DAMIR, LJUDEVITA POSAVSKOG 11, ZAGREB      </w:t>
      </w:r>
      <w:r w:rsidR="009A11AB">
        <w:t xml:space="preserve">                 </w:t>
      </w:r>
      <w:r w:rsidR="00A93A65" w:rsidRPr="00B47004">
        <w:t xml:space="preserve">  1.965,75</w:t>
      </w:r>
      <w:r w:rsidRPr="00B47004">
        <w:t xml:space="preserve"> kn</w:t>
      </w:r>
      <w:r w:rsidRPr="00B47004">
        <w:rPr>
          <w:bCs/>
        </w:rPr>
        <w:t xml:space="preserve"> </w:t>
      </w:r>
    </w:p>
    <w:p w:rsidRDefault="00337DA7" w:rsidP="00337DA7" w:rsidR="00337DA7" w:rsidRPr="00B47004">
      <w:pPr>
        <w:ind w:left="120"/>
        <w:rPr>
          <w:bCs/>
        </w:rPr>
      </w:pPr>
      <w:r w:rsidRPr="00B47004">
        <w:t xml:space="preserve">88. </w:t>
      </w:r>
      <w:r w:rsidR="00A93A65" w:rsidRPr="00B47004">
        <w:t xml:space="preserve">ILINČIĆ DENIS, MAGNOLIJA 5, DUGO SELO    </w:t>
      </w:r>
      <w:r w:rsidR="009A11AB">
        <w:t xml:space="preserve">                   </w:t>
      </w:r>
      <w:r w:rsidR="00A93A65" w:rsidRPr="00B47004">
        <w:t xml:space="preserve">   </w:t>
      </w:r>
      <w:r w:rsidR="009A11AB">
        <w:t xml:space="preserve"> </w:t>
      </w:r>
      <w:r w:rsidR="00A93A65" w:rsidRPr="00B47004">
        <w:t xml:space="preserve">       5.309,77 kn bruto </w:t>
      </w:r>
    </w:p>
    <w:p w:rsidRDefault="00337DA7" w:rsidP="00337DA7" w:rsidR="00337DA7" w:rsidRPr="00B47004">
      <w:pPr>
        <w:ind w:left="120"/>
        <w:rPr>
          <w:bCs/>
        </w:rPr>
      </w:pPr>
      <w:r w:rsidRPr="00B47004">
        <w:t xml:space="preserve">89. </w:t>
      </w:r>
      <w:r w:rsidR="00A93A65" w:rsidRPr="00B47004">
        <w:t xml:space="preserve">ILINČIĆ DENIS, MAGNOLIJA 5, DUGO SELO    </w:t>
      </w:r>
      <w:r w:rsidRPr="00B47004">
        <w:t xml:space="preserve">  </w:t>
      </w:r>
      <w:r w:rsidR="009A11AB">
        <w:t xml:space="preserve">                                 </w:t>
      </w:r>
      <w:r w:rsidRPr="00B47004">
        <w:t xml:space="preserve">    </w:t>
      </w:r>
      <w:r w:rsidR="00A93A65" w:rsidRPr="00B47004">
        <w:t xml:space="preserve">5.673,28 </w:t>
      </w:r>
      <w:r w:rsidRPr="00B47004">
        <w:t>kn</w:t>
      </w:r>
      <w:r w:rsidRPr="00B47004">
        <w:rPr>
          <w:bCs/>
        </w:rPr>
        <w:t xml:space="preserve"> </w:t>
      </w:r>
    </w:p>
    <w:p w:rsidRDefault="00337DA7" w:rsidP="00337DA7" w:rsidR="00337DA7" w:rsidRPr="00B47004">
      <w:pPr>
        <w:ind w:left="120"/>
        <w:rPr>
          <w:bCs/>
        </w:rPr>
      </w:pPr>
      <w:r w:rsidRPr="00B47004">
        <w:t xml:space="preserve">90. </w:t>
      </w:r>
      <w:r w:rsidR="00A93A65" w:rsidRPr="00B47004">
        <w:t>JOZIPOVIĆ HELGA, BARTOLA KAŠIĆA 22, OSIJEK</w:t>
      </w:r>
      <w:r w:rsidRPr="00B47004">
        <w:t xml:space="preserve">   </w:t>
      </w:r>
      <w:r w:rsidR="009A11AB">
        <w:t xml:space="preserve">              </w:t>
      </w:r>
      <w:r w:rsidRPr="00B47004">
        <w:t xml:space="preserve">    </w:t>
      </w:r>
      <w:r w:rsidR="00A93A65" w:rsidRPr="00B47004">
        <w:t xml:space="preserve">4.791,58  kn bruto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91. JOZIPOVIĆ HELGA, BARTOLA KAŠIĆA 22, OSIJEK    </w:t>
      </w:r>
      <w:r w:rsidR="009A11AB">
        <w:t xml:space="preserve">                         </w:t>
      </w:r>
      <w:r w:rsidRPr="00B47004">
        <w:t xml:space="preserve">   1.156,94 kn</w:t>
      </w:r>
      <w:r w:rsidRPr="00B47004">
        <w:rPr>
          <w:bCs/>
        </w:rPr>
        <w:t xml:space="preserve"> </w:t>
      </w:r>
    </w:p>
    <w:p w:rsidRDefault="00A93A65" w:rsidP="00A93A65" w:rsidR="009A11AB">
      <w:pPr>
        <w:ind w:left="120"/>
      </w:pPr>
      <w:r w:rsidRPr="00B47004">
        <w:t xml:space="preserve">92. KALFIĆ DARIJANA, HRVATSKIH BRANITELJA 17, SVETA NEDJELJA </w:t>
      </w:r>
    </w:p>
    <w:p w:rsidRDefault="00A93A65" w:rsidP="009A11AB" w:rsidR="00A93A65" w:rsidRPr="00B47004">
      <w:pPr>
        <w:ind w:left="120"/>
        <w:jc w:val="right"/>
        <w:rPr>
          <w:bCs/>
        </w:rPr>
      </w:pPr>
      <w:r w:rsidRPr="00B47004">
        <w:t xml:space="preserve">      7.115,62  kn bruto </w:t>
      </w:r>
    </w:p>
    <w:p w:rsidRDefault="00A93A65" w:rsidP="00A93A65" w:rsidR="009A11AB">
      <w:pPr>
        <w:ind w:left="120"/>
      </w:pPr>
      <w:r w:rsidRPr="00B47004">
        <w:t xml:space="preserve">93. KALFIĆ DARIJANA, HRVATSKIH BRANITELJA 17, SVETA NEDJELJA </w:t>
      </w:r>
    </w:p>
    <w:p w:rsidRDefault="00A93A65" w:rsidP="009A11AB" w:rsidR="00A93A65" w:rsidRPr="00B47004">
      <w:pPr>
        <w:ind w:left="120"/>
        <w:jc w:val="right"/>
        <w:rPr>
          <w:bCs/>
        </w:rPr>
      </w:pPr>
      <w:r w:rsidRPr="00B47004">
        <w:t xml:space="preserve">      2.805,83 kn</w:t>
      </w:r>
      <w:r w:rsidRPr="00B47004">
        <w:rPr>
          <w:bCs/>
        </w:rPr>
        <w:t xml:space="preserve">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94. KNEZOVIĆ JURO, IVE ANDRIĆA 10, ZAGREB  </w:t>
      </w:r>
      <w:r w:rsidR="009A11AB">
        <w:t xml:space="preserve">                     </w:t>
      </w:r>
      <w:r w:rsidRPr="00B47004">
        <w:t xml:space="preserve">      </w:t>
      </w:r>
      <w:r w:rsidR="009A11AB">
        <w:t xml:space="preserve"> </w:t>
      </w:r>
      <w:r w:rsidRPr="00B47004">
        <w:t>16.194,90 kn bruto</w:t>
      </w:r>
      <w:r w:rsidRPr="00B47004">
        <w:rPr>
          <w:bCs/>
        </w:rPr>
        <w:t xml:space="preserve">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95. KNEZOVIĆ JURO, IVE ANDRIĆA 10, ZAGREB   </w:t>
      </w:r>
      <w:r w:rsidR="009A11AB">
        <w:t xml:space="preserve">                                  </w:t>
      </w:r>
      <w:r w:rsidRPr="00B47004">
        <w:t xml:space="preserve">    5.682,07 kn</w:t>
      </w:r>
      <w:r w:rsidRPr="00B47004">
        <w:rPr>
          <w:bCs/>
        </w:rPr>
        <w:t xml:space="preserve">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96. </w:t>
      </w:r>
      <w:r w:rsidR="00024CA6" w:rsidRPr="00B47004">
        <w:t xml:space="preserve">PAVIĆ KRISTINA, ŠIRANOVIĆI 8, SVETA NEDJELJA     </w:t>
      </w:r>
      <w:r w:rsidR="009A11AB">
        <w:t xml:space="preserve">      </w:t>
      </w:r>
      <w:r w:rsidR="00024CA6" w:rsidRPr="00B47004">
        <w:t xml:space="preserve">        2.917,24 kn</w:t>
      </w:r>
      <w:r w:rsidR="00024CA6" w:rsidRPr="00B47004">
        <w:rPr>
          <w:bCs/>
        </w:rPr>
        <w:t xml:space="preserve"> </w:t>
      </w:r>
      <w:r w:rsidR="00024CA6" w:rsidRPr="00B47004">
        <w:t xml:space="preserve">bruto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97. </w:t>
      </w:r>
      <w:r w:rsidR="00024CA6" w:rsidRPr="00B47004">
        <w:t>PAVIĆ KRISTINA, ŠIRANOVIĆI 8, SVETA NEDJELJA</w:t>
      </w:r>
      <w:r w:rsidRPr="00B47004">
        <w:t xml:space="preserve">   </w:t>
      </w:r>
      <w:r w:rsidR="009A11AB">
        <w:t xml:space="preserve">                        </w:t>
      </w:r>
      <w:r w:rsidRPr="00B47004">
        <w:t xml:space="preserve">     </w:t>
      </w:r>
      <w:r w:rsidR="00024CA6" w:rsidRPr="00B47004">
        <w:t xml:space="preserve">840,80 </w:t>
      </w:r>
      <w:r w:rsidRPr="00B47004">
        <w:t>kn</w:t>
      </w:r>
      <w:r w:rsidRPr="00B47004">
        <w:rPr>
          <w:bCs/>
        </w:rPr>
        <w:t xml:space="preserve">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98. </w:t>
      </w:r>
      <w:r w:rsidR="00024CA6" w:rsidRPr="00B47004">
        <w:t>PAVIĆ MIROSLAV, ŠIRANOVIĆI 8, SVETA NEDJELJA</w:t>
      </w:r>
      <w:r w:rsidRPr="00B47004">
        <w:t xml:space="preserve">   </w:t>
      </w:r>
      <w:r w:rsidR="009A11AB">
        <w:t xml:space="preserve">         </w:t>
      </w:r>
      <w:r w:rsidRPr="00B47004">
        <w:t xml:space="preserve">   </w:t>
      </w:r>
      <w:r w:rsidR="00024CA6" w:rsidRPr="00B47004">
        <w:t>16.409,75 kn</w:t>
      </w:r>
      <w:r w:rsidR="00024CA6" w:rsidRPr="00B47004">
        <w:rPr>
          <w:bCs/>
        </w:rPr>
        <w:t xml:space="preserve"> </w:t>
      </w:r>
      <w:r w:rsidR="00024CA6" w:rsidRPr="00B47004">
        <w:t xml:space="preserve">bruto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99. </w:t>
      </w:r>
      <w:r w:rsidR="00024CA6" w:rsidRPr="00B47004">
        <w:t>PAVIĆ MIROSLAV, ŠIRANOVIĆI 8, SVETA NEDJELJA</w:t>
      </w:r>
      <w:r w:rsidRPr="00B47004">
        <w:t xml:space="preserve"> </w:t>
      </w:r>
      <w:r w:rsidR="009A11AB">
        <w:t xml:space="preserve">                    </w:t>
      </w:r>
      <w:r w:rsidRPr="00B47004">
        <w:t xml:space="preserve">      </w:t>
      </w:r>
      <w:r w:rsidR="00024CA6" w:rsidRPr="00B47004">
        <w:t xml:space="preserve">1.805,25 </w:t>
      </w:r>
      <w:r w:rsidRPr="00B47004">
        <w:t>kn</w:t>
      </w:r>
      <w:r w:rsidRPr="00B47004">
        <w:rPr>
          <w:bCs/>
        </w:rPr>
        <w:t xml:space="preserve">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100. </w:t>
      </w:r>
      <w:r w:rsidR="00024CA6" w:rsidRPr="00B47004">
        <w:t>PERGJUN IVAN, SOKOLGRADSKA 62A, ZAGREB</w:t>
      </w:r>
      <w:r w:rsidRPr="00B47004">
        <w:t xml:space="preserve">    </w:t>
      </w:r>
      <w:r w:rsidR="009A11AB">
        <w:t xml:space="preserve">                </w:t>
      </w:r>
      <w:r w:rsidRPr="00B47004">
        <w:t xml:space="preserve">   </w:t>
      </w:r>
      <w:r w:rsidR="00024CA6" w:rsidRPr="00B47004">
        <w:t>8.797,09 kn</w:t>
      </w:r>
      <w:r w:rsidR="00024CA6" w:rsidRPr="00B47004">
        <w:rPr>
          <w:bCs/>
        </w:rPr>
        <w:t xml:space="preserve"> </w:t>
      </w:r>
      <w:r w:rsidR="00024CA6" w:rsidRPr="00B47004">
        <w:t xml:space="preserve">bruto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101. </w:t>
      </w:r>
      <w:r w:rsidR="00024CA6" w:rsidRPr="00B47004">
        <w:t>PERGJUN IVAN, SOKOLGRADSKA 62A, ZAGREB</w:t>
      </w:r>
      <w:r w:rsidRPr="00B47004">
        <w:t xml:space="preserve">  </w:t>
      </w:r>
      <w:r w:rsidR="009A11AB">
        <w:t xml:space="preserve">                         </w:t>
      </w:r>
      <w:r w:rsidRPr="00B47004">
        <w:t xml:space="preserve">      </w:t>
      </w:r>
      <w:r w:rsidR="00024CA6" w:rsidRPr="00B47004">
        <w:t xml:space="preserve">4.605,68 </w:t>
      </w:r>
      <w:r w:rsidRPr="00B47004">
        <w:t>kn</w:t>
      </w:r>
      <w:r w:rsidRPr="00B47004">
        <w:rPr>
          <w:bCs/>
        </w:rPr>
        <w:t xml:space="preserve">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102. </w:t>
      </w:r>
      <w:r w:rsidR="00024CA6" w:rsidRPr="00B47004">
        <w:t>PETROVIĆ NENAD, PERUANSKA 8, ZAGREB</w:t>
      </w:r>
      <w:r w:rsidRPr="00B47004">
        <w:t xml:space="preserve">  </w:t>
      </w:r>
      <w:r w:rsidR="009A11AB">
        <w:t xml:space="preserve">                         </w:t>
      </w:r>
      <w:r w:rsidRPr="00B47004">
        <w:t xml:space="preserve">    </w:t>
      </w:r>
      <w:r w:rsidR="00024CA6" w:rsidRPr="00B47004">
        <w:t>9.001,48 kn</w:t>
      </w:r>
      <w:r w:rsidR="00024CA6" w:rsidRPr="00B47004">
        <w:rPr>
          <w:bCs/>
        </w:rPr>
        <w:t xml:space="preserve"> </w:t>
      </w:r>
      <w:r w:rsidR="00024CA6" w:rsidRPr="00B47004">
        <w:t xml:space="preserve">bruto </w:t>
      </w:r>
    </w:p>
    <w:p w:rsidRDefault="007B6F6C" w:rsidP="007B6F6C" w:rsidR="00A93A65" w:rsidRPr="00B47004">
      <w:r w:rsidRPr="00B47004">
        <w:t xml:space="preserve">  </w:t>
      </w:r>
      <w:r w:rsidR="00A93A65" w:rsidRPr="00B47004">
        <w:t xml:space="preserve">103. </w:t>
      </w:r>
      <w:r w:rsidRPr="00B47004">
        <w:t>PETROVIĆ NENAD, PERUANSKA 8, ZAGREB</w:t>
      </w:r>
      <w:r w:rsidR="00A93A65" w:rsidRPr="00B47004">
        <w:t xml:space="preserve">    </w:t>
      </w:r>
      <w:r w:rsidR="009A11AB">
        <w:t xml:space="preserve">                                </w:t>
      </w:r>
      <w:r w:rsidR="00A93A65" w:rsidRPr="00B47004">
        <w:t xml:space="preserve">    </w:t>
      </w:r>
      <w:r w:rsidRPr="00B47004">
        <w:t xml:space="preserve">4.683,31 </w:t>
      </w:r>
      <w:r w:rsidR="00A93A65" w:rsidRPr="00B47004">
        <w:t>kn</w:t>
      </w:r>
      <w:r w:rsidR="00A93A65" w:rsidRPr="00B47004">
        <w:rPr>
          <w:bCs/>
        </w:rPr>
        <w:t xml:space="preserve">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104. </w:t>
      </w:r>
      <w:r w:rsidR="007B6F6C" w:rsidRPr="00B47004">
        <w:t>ŠAŠ RADOSLAV, PERUANSKA 1, ZAGREB</w:t>
      </w:r>
      <w:r w:rsidRPr="00B47004">
        <w:t xml:space="preserve">    </w:t>
      </w:r>
      <w:r w:rsidR="009A11AB">
        <w:t xml:space="preserve">                            </w:t>
      </w:r>
      <w:r w:rsidRPr="00B47004">
        <w:t xml:space="preserve">   </w:t>
      </w:r>
      <w:r w:rsidR="00833EF7" w:rsidRPr="00B47004">
        <w:t xml:space="preserve">7.228,13 kn bruto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105. </w:t>
      </w:r>
      <w:r w:rsidR="007B6F6C" w:rsidRPr="00B47004">
        <w:t>ŠAŠ RADOSLAV, PERUANSKA 1, ZAGREB</w:t>
      </w:r>
      <w:r w:rsidRPr="00B47004">
        <w:t xml:space="preserve">     </w:t>
      </w:r>
      <w:r w:rsidR="009A11AB">
        <w:t xml:space="preserve">                                     </w:t>
      </w:r>
      <w:r w:rsidRPr="00B47004">
        <w:t xml:space="preserve">   </w:t>
      </w:r>
      <w:r w:rsidR="00833EF7" w:rsidRPr="00B47004">
        <w:t xml:space="preserve">8.911,03 </w:t>
      </w:r>
      <w:r w:rsidRPr="00B47004">
        <w:t>kn</w:t>
      </w:r>
      <w:r w:rsidRPr="00B47004">
        <w:rPr>
          <w:bCs/>
        </w:rPr>
        <w:t xml:space="preserve">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106. </w:t>
      </w:r>
      <w:r w:rsidR="00833EF7" w:rsidRPr="00B47004">
        <w:t>VIDOVIĆ GORAN, D.MANDIĆA 45, ZAGREB</w:t>
      </w:r>
      <w:r w:rsidRPr="00B47004">
        <w:t xml:space="preserve">  </w:t>
      </w:r>
      <w:r w:rsidR="009A11AB">
        <w:t xml:space="preserve">                        </w:t>
      </w:r>
      <w:r w:rsidRPr="00B47004">
        <w:t xml:space="preserve">   </w:t>
      </w:r>
      <w:r w:rsidR="009A11AB">
        <w:t xml:space="preserve"> </w:t>
      </w:r>
      <w:r w:rsidRPr="00B47004">
        <w:t xml:space="preserve">  </w:t>
      </w:r>
      <w:r w:rsidR="00833EF7" w:rsidRPr="00B47004">
        <w:t xml:space="preserve">5.222,23 kn bruto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107. </w:t>
      </w:r>
      <w:r w:rsidR="00833EF7" w:rsidRPr="00B47004">
        <w:t>VIDOVIĆ GORAN, D.MANDIĆA 45, ZAGREB</w:t>
      </w:r>
      <w:r w:rsidRPr="00B47004">
        <w:t xml:space="preserve">  </w:t>
      </w:r>
      <w:r w:rsidR="009A11AB">
        <w:t xml:space="preserve">                                   </w:t>
      </w:r>
      <w:r w:rsidRPr="00B47004">
        <w:t xml:space="preserve">     </w:t>
      </w:r>
      <w:r w:rsidR="00833EF7" w:rsidRPr="00B47004">
        <w:t xml:space="preserve">9.863,25 </w:t>
      </w:r>
      <w:r w:rsidRPr="00B47004">
        <w:t>kn</w:t>
      </w:r>
      <w:r w:rsidRPr="00B47004">
        <w:rPr>
          <w:bCs/>
        </w:rPr>
        <w:t xml:space="preserve">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108. </w:t>
      </w:r>
      <w:r w:rsidR="00833EF7" w:rsidRPr="00B47004">
        <w:t>MATEJČIĆ SNJEŽANA, MUČIĆI 1, MATULJI</w:t>
      </w:r>
      <w:r w:rsidRPr="00B47004">
        <w:t xml:space="preserve">  </w:t>
      </w:r>
      <w:r w:rsidR="009A11AB">
        <w:t xml:space="preserve">                        </w:t>
      </w:r>
      <w:r w:rsidRPr="00B47004">
        <w:t xml:space="preserve"> </w:t>
      </w:r>
      <w:r w:rsidR="009A11AB">
        <w:t xml:space="preserve"> </w:t>
      </w:r>
      <w:r w:rsidRPr="00B47004">
        <w:t xml:space="preserve">   </w:t>
      </w:r>
      <w:r w:rsidR="00833EF7" w:rsidRPr="00B47004">
        <w:t xml:space="preserve">18.608,89 kn bruto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109. </w:t>
      </w:r>
      <w:r w:rsidR="00833EF7" w:rsidRPr="00B47004">
        <w:t>MATEJČIĆ SNJEŽANA, MUČIĆI 1, MATULJI</w:t>
      </w:r>
      <w:r w:rsidRPr="00B47004">
        <w:t xml:space="preserve">   </w:t>
      </w:r>
      <w:r w:rsidR="009A11AB">
        <w:t xml:space="preserve">                                      </w:t>
      </w:r>
      <w:r w:rsidRPr="00B47004">
        <w:t xml:space="preserve">    </w:t>
      </w:r>
      <w:r w:rsidR="00833EF7" w:rsidRPr="00B47004">
        <w:t xml:space="preserve">780,89 </w:t>
      </w:r>
      <w:r w:rsidRPr="00B47004">
        <w:t>kn</w:t>
      </w:r>
      <w:r w:rsidRPr="00B47004">
        <w:rPr>
          <w:bCs/>
        </w:rPr>
        <w:t xml:space="preserve"> </w:t>
      </w:r>
    </w:p>
    <w:p w:rsidRDefault="00A93A65" w:rsidP="00A93A65" w:rsidR="00A93A65" w:rsidRPr="00B47004">
      <w:pPr>
        <w:ind w:left="120"/>
        <w:rPr>
          <w:bCs/>
        </w:rPr>
      </w:pPr>
      <w:r w:rsidRPr="00B47004">
        <w:t xml:space="preserve">110. </w:t>
      </w:r>
      <w:r w:rsidR="00833EF7" w:rsidRPr="00B47004">
        <w:t>VUKSAN MAJA, ČAVLE 87/2, ČAVLE</w:t>
      </w:r>
      <w:r w:rsidRPr="00B47004">
        <w:t xml:space="preserve">  </w:t>
      </w:r>
      <w:r w:rsidR="009A11AB">
        <w:t xml:space="preserve">                                     </w:t>
      </w:r>
      <w:r w:rsidRPr="00B47004">
        <w:t xml:space="preserve">    </w:t>
      </w:r>
      <w:r w:rsidR="00833EF7" w:rsidRPr="00B47004">
        <w:t>10.900,21 kn bruto</w:t>
      </w:r>
      <w:r w:rsidRPr="00B47004">
        <w:t xml:space="preserve"> </w:t>
      </w:r>
    </w:p>
    <w:p w:rsidRDefault="00833EF7" w:rsidP="00833EF7" w:rsidR="00833EF7" w:rsidRPr="00B47004">
      <w:pPr>
        <w:ind w:left="120"/>
        <w:rPr>
          <w:bCs/>
        </w:rPr>
      </w:pPr>
      <w:r w:rsidRPr="00B47004">
        <w:t xml:space="preserve">111. VUKSAN MAJA, ČAVLE 87/2, ČAVLE    </w:t>
      </w:r>
      <w:r w:rsidR="009A11AB">
        <w:t xml:space="preserve">                                                 </w:t>
      </w:r>
      <w:r w:rsidRPr="00B47004">
        <w:t xml:space="preserve">    269,64 kn</w:t>
      </w:r>
      <w:r w:rsidRPr="00B47004">
        <w:rPr>
          <w:bCs/>
        </w:rPr>
        <w:t xml:space="preserve"> </w:t>
      </w:r>
    </w:p>
    <w:p w:rsidRDefault="00833EF7" w:rsidP="00833EF7" w:rsidR="00833EF7" w:rsidRPr="00B47004">
      <w:pPr>
        <w:ind w:left="120"/>
        <w:rPr>
          <w:bCs/>
        </w:rPr>
      </w:pPr>
      <w:r w:rsidRPr="00B47004">
        <w:t xml:space="preserve">112. DLAKA GORAN, DOMOVINSKOG RATA 22, SOLIN  </w:t>
      </w:r>
      <w:r w:rsidR="009A11AB">
        <w:t xml:space="preserve">         </w:t>
      </w:r>
      <w:r w:rsidRPr="00B47004">
        <w:t xml:space="preserve">   </w:t>
      </w:r>
      <w:r w:rsidR="009A11AB">
        <w:t xml:space="preserve">  </w:t>
      </w:r>
      <w:r w:rsidRPr="00B47004">
        <w:t xml:space="preserve">  34.020,86 kn</w:t>
      </w:r>
      <w:r w:rsidRPr="00B47004">
        <w:rPr>
          <w:bCs/>
        </w:rPr>
        <w:t xml:space="preserve"> </w:t>
      </w:r>
      <w:r w:rsidRPr="00B47004">
        <w:t xml:space="preserve">bruto </w:t>
      </w:r>
    </w:p>
    <w:p w:rsidRDefault="00833EF7" w:rsidP="00833EF7" w:rsidR="00833EF7" w:rsidRPr="00B47004">
      <w:pPr>
        <w:ind w:left="120"/>
        <w:rPr>
          <w:bCs/>
        </w:rPr>
      </w:pPr>
      <w:r w:rsidRPr="00B47004">
        <w:t xml:space="preserve">113. DLAKA GORAN, DOMOVINSKOG RATA 22, SOLIN  </w:t>
      </w:r>
      <w:r w:rsidR="009A11AB">
        <w:t xml:space="preserve">   </w:t>
      </w:r>
      <w:r w:rsidRPr="00B47004">
        <w:t xml:space="preserve">   </w:t>
      </w:r>
      <w:r w:rsidR="009A11AB">
        <w:t xml:space="preserve">                      </w:t>
      </w:r>
      <w:r w:rsidRPr="00B47004">
        <w:t xml:space="preserve">   694,51 kn</w:t>
      </w:r>
      <w:r w:rsidRPr="00B47004">
        <w:rPr>
          <w:bCs/>
        </w:rPr>
        <w:t xml:space="preserve"> </w:t>
      </w:r>
    </w:p>
    <w:p w:rsidRDefault="00833EF7" w:rsidP="009A11AB" w:rsidR="00833EF7" w:rsidRPr="009A11AB">
      <w:pPr>
        <w:ind w:left="120"/>
      </w:pPr>
      <w:r w:rsidRPr="00B47004">
        <w:t xml:space="preserve">114. VUKETIĆ IVANA, NOVO SVIBJE 3, RUGVICA  </w:t>
      </w:r>
      <w:r w:rsidR="009A11AB">
        <w:t xml:space="preserve">                      </w:t>
      </w:r>
      <w:r w:rsidRPr="00B47004">
        <w:t xml:space="preserve"> </w:t>
      </w:r>
      <w:r w:rsidR="009A11AB">
        <w:t xml:space="preserve"> </w:t>
      </w:r>
      <w:r w:rsidRPr="00B47004">
        <w:t xml:space="preserve">    4.034,33 kn</w:t>
      </w:r>
      <w:r w:rsidRPr="00B47004">
        <w:rPr>
          <w:bCs/>
        </w:rPr>
        <w:t xml:space="preserve"> </w:t>
      </w:r>
      <w:r w:rsidRPr="00B47004">
        <w:t xml:space="preserve">bruto </w:t>
      </w:r>
    </w:p>
    <w:p w:rsidRDefault="00833EF7" w:rsidP="00833EF7" w:rsidR="00833EF7" w:rsidRPr="00B47004">
      <w:pPr>
        <w:ind w:left="120"/>
        <w:rPr>
          <w:bCs/>
        </w:rPr>
      </w:pPr>
      <w:r w:rsidRPr="00B47004">
        <w:t xml:space="preserve">115. VUKETIĆ IVANA, NOVO SVIBJE 3, RUGVICA  </w:t>
      </w:r>
      <w:r w:rsidR="009A11AB">
        <w:t xml:space="preserve">                                   </w:t>
      </w:r>
      <w:r w:rsidRPr="00B47004">
        <w:t xml:space="preserve">     691,04 kn</w:t>
      </w:r>
      <w:r w:rsidRPr="00B47004">
        <w:rPr>
          <w:bCs/>
        </w:rPr>
        <w:t xml:space="preserve"> </w:t>
      </w:r>
    </w:p>
    <w:p w:rsidRDefault="00833EF7" w:rsidP="00833EF7" w:rsidR="00833EF7" w:rsidRPr="00B47004">
      <w:pPr>
        <w:ind w:left="120"/>
        <w:rPr>
          <w:bCs/>
        </w:rPr>
      </w:pPr>
      <w:r w:rsidRPr="00B47004">
        <w:t xml:space="preserve">116. DOBRINIĆ ALENA, MARŠALA TITA 159, OPATIJA    </w:t>
      </w:r>
      <w:r w:rsidR="009A11AB">
        <w:t xml:space="preserve">             </w:t>
      </w:r>
      <w:r w:rsidRPr="00B47004">
        <w:t xml:space="preserve">    2.623,95 kn bruto </w:t>
      </w:r>
    </w:p>
    <w:p w:rsidRDefault="00833EF7" w:rsidP="00833EF7" w:rsidR="00833EF7" w:rsidRPr="00B47004">
      <w:pPr>
        <w:ind w:left="120"/>
        <w:rPr>
          <w:bCs/>
        </w:rPr>
      </w:pPr>
      <w:r w:rsidRPr="00B47004">
        <w:t xml:space="preserve">117. FERENČIĆ DAMIR, PUT SLAVIĆI 3, OPATIJA      </w:t>
      </w:r>
      <w:r w:rsidR="009A11AB">
        <w:t xml:space="preserve">                        </w:t>
      </w:r>
      <w:r w:rsidRPr="00B47004">
        <w:t xml:space="preserve"> 3.461,33 kn</w:t>
      </w:r>
      <w:r w:rsidRPr="00B47004">
        <w:rPr>
          <w:bCs/>
        </w:rPr>
        <w:t xml:space="preserve"> </w:t>
      </w:r>
      <w:r w:rsidRPr="00B47004">
        <w:t xml:space="preserve">bruto </w:t>
      </w:r>
    </w:p>
    <w:p w:rsidRDefault="00833EF7" w:rsidP="00833EF7" w:rsidR="00833EF7" w:rsidRPr="00B47004">
      <w:pPr>
        <w:ind w:left="120"/>
        <w:rPr>
          <w:bCs/>
        </w:rPr>
      </w:pPr>
      <w:r w:rsidRPr="00B47004">
        <w:t xml:space="preserve">118. HABEK MARTA, TINA UJEVIĆA 31A, VARAŽDIN    </w:t>
      </w:r>
      <w:r w:rsidR="009A11AB">
        <w:t xml:space="preserve">                 </w:t>
      </w:r>
      <w:r w:rsidRPr="00B47004">
        <w:t xml:space="preserve">  1.095,27 kn</w:t>
      </w:r>
      <w:r w:rsidRPr="00B47004">
        <w:rPr>
          <w:bCs/>
        </w:rPr>
        <w:t xml:space="preserve"> </w:t>
      </w:r>
      <w:r w:rsidRPr="00B47004">
        <w:t xml:space="preserve">bruto </w:t>
      </w:r>
    </w:p>
    <w:p w:rsidRDefault="00833EF7" w:rsidP="00833EF7" w:rsidR="00833EF7" w:rsidRPr="00B47004">
      <w:pPr>
        <w:ind w:left="120"/>
        <w:rPr>
          <w:bCs/>
        </w:rPr>
      </w:pPr>
      <w:r w:rsidRPr="00B47004">
        <w:t xml:space="preserve">119. JAKOPOVIĆ TOMISLAV, ČAPLJINSKA 24, ZAGREB   </w:t>
      </w:r>
      <w:r w:rsidR="009A11AB">
        <w:t xml:space="preserve">               </w:t>
      </w:r>
      <w:r w:rsidRPr="00B47004">
        <w:t xml:space="preserve">    748,38 kn</w:t>
      </w:r>
      <w:r w:rsidRPr="00B47004">
        <w:rPr>
          <w:bCs/>
        </w:rPr>
        <w:t xml:space="preserve"> </w:t>
      </w:r>
      <w:r w:rsidRPr="00B47004">
        <w:t xml:space="preserve">bruto </w:t>
      </w:r>
    </w:p>
    <w:p w:rsidRDefault="00833EF7" w:rsidP="00833EF7" w:rsidR="00833EF7" w:rsidRPr="00B47004">
      <w:pPr>
        <w:ind w:left="120"/>
        <w:rPr>
          <w:bCs/>
        </w:rPr>
      </w:pPr>
      <w:r w:rsidRPr="00B47004">
        <w:t xml:space="preserve">120. JAKOPOVIĆ TOMISLAV, ČAPLJINSKA 24, ZAGREB    </w:t>
      </w:r>
      <w:r w:rsidR="009A11AB">
        <w:t xml:space="preserve">                        </w:t>
      </w:r>
      <w:r w:rsidRPr="00B47004">
        <w:t xml:space="preserve">    748,38 kn</w:t>
      </w:r>
      <w:r w:rsidRPr="00B47004">
        <w:rPr>
          <w:bCs/>
        </w:rPr>
        <w:t xml:space="preserve"> </w:t>
      </w:r>
    </w:p>
    <w:p w:rsidRDefault="00833EF7" w:rsidP="009A11AB" w:rsidR="00833EF7" w:rsidRPr="009A11AB">
      <w:pPr>
        <w:ind w:left="120"/>
      </w:pPr>
      <w:r w:rsidRPr="00B47004">
        <w:t xml:space="preserve">121. LUKAČEVIĆ TIHOMIR, KERESTINEČKA CESTA 33, ZAGREB  </w:t>
      </w:r>
      <w:r w:rsidR="009A11AB">
        <w:t xml:space="preserve">  </w:t>
      </w:r>
      <w:r w:rsidRPr="00B47004">
        <w:t xml:space="preserve"> 931,98 kn</w:t>
      </w:r>
      <w:r w:rsidRPr="00B47004">
        <w:rPr>
          <w:bCs/>
        </w:rPr>
        <w:t xml:space="preserve"> </w:t>
      </w:r>
      <w:r w:rsidRPr="00B47004">
        <w:t xml:space="preserve">bruto </w:t>
      </w:r>
    </w:p>
    <w:p w:rsidRDefault="00833EF7" w:rsidP="00833EF7" w:rsidR="00833EF7" w:rsidRPr="00B47004">
      <w:pPr>
        <w:ind w:left="120"/>
        <w:rPr>
          <w:bCs/>
        </w:rPr>
      </w:pPr>
      <w:r w:rsidRPr="00B47004">
        <w:t xml:space="preserve">122. LUKAČEVIĆ TIHOMIR, KERESTINEČKA CESTA 33, ZAGREB      </w:t>
      </w:r>
      <w:r w:rsidR="009A11AB">
        <w:t xml:space="preserve">        </w:t>
      </w:r>
      <w:r w:rsidRPr="00B47004">
        <w:t xml:space="preserve"> 557,87 kn</w:t>
      </w:r>
      <w:r w:rsidRPr="00B47004">
        <w:rPr>
          <w:bCs/>
        </w:rPr>
        <w:t xml:space="preserve"> </w:t>
      </w:r>
    </w:p>
    <w:p w:rsidRDefault="00833EF7" w:rsidP="00833EF7" w:rsidR="00833EF7" w:rsidRPr="00B47004">
      <w:pPr>
        <w:ind w:left="120"/>
        <w:rPr>
          <w:bCs/>
        </w:rPr>
      </w:pPr>
      <w:r w:rsidRPr="00B47004">
        <w:t xml:space="preserve">123. VUKSAN DAMIR, TRG SVETOG ROKA 2, SAMOBOR    </w:t>
      </w:r>
      <w:r w:rsidR="009A11AB">
        <w:t xml:space="preserve">             </w:t>
      </w:r>
      <w:r w:rsidRPr="00B47004">
        <w:t xml:space="preserve">   829,85 kn</w:t>
      </w:r>
      <w:r w:rsidRPr="00B47004">
        <w:rPr>
          <w:bCs/>
        </w:rPr>
        <w:t xml:space="preserve"> </w:t>
      </w:r>
      <w:r w:rsidRPr="00B47004">
        <w:t xml:space="preserve">bruto </w:t>
      </w:r>
    </w:p>
    <w:p w:rsidRDefault="00833EF7" w:rsidP="00833EF7" w:rsidR="00833EF7" w:rsidRPr="00B47004">
      <w:pPr>
        <w:ind w:left="120"/>
        <w:rPr>
          <w:bCs/>
        </w:rPr>
      </w:pPr>
      <w:r w:rsidRPr="00B47004">
        <w:t xml:space="preserve">124. VUKSAN DAMIR, TRG SVETOG ROKA 2, SAMOBOR  </w:t>
      </w:r>
      <w:r w:rsidR="009A11AB">
        <w:t xml:space="preserve">                       </w:t>
      </w:r>
      <w:r w:rsidRPr="00B47004">
        <w:t xml:space="preserve">     992,86 kn</w:t>
      </w:r>
      <w:r w:rsidRPr="00B47004">
        <w:rPr>
          <w:bCs/>
        </w:rPr>
        <w:t xml:space="preserve"> </w:t>
      </w:r>
    </w:p>
    <w:p w:rsidRDefault="00A93A65" w:rsidP="00F33405" w:rsidR="00A93A65" w:rsidRPr="00B47004">
      <w:pPr>
        <w:rPr>
          <w:bCs/>
        </w:rPr>
      </w:pPr>
    </w:p>
    <w:p w:rsidRDefault="00A93A65" w:rsidP="00F33405" w:rsidR="00A93A65" w:rsidRPr="00B47004">
      <w:pPr>
        <w:rPr>
          <w:bCs/>
        </w:rPr>
      </w:pPr>
    </w:p>
    <w:p w:rsidRDefault="00833EF7" w:rsidP="00F33405" w:rsidR="00833EF7" w:rsidRPr="00B47004">
      <w:pPr>
        <w:rPr>
          <w:bCs/>
        </w:rPr>
      </w:pPr>
    </w:p>
    <w:p w:rsidRDefault="00833EF7" w:rsidP="00F33405" w:rsidR="00833EF7" w:rsidRPr="00B47004">
      <w:pPr>
        <w:rPr>
          <w:bCs/>
        </w:rPr>
      </w:pPr>
    </w:p>
    <w:p w:rsidRDefault="00833EF7" w:rsidP="00F33405" w:rsidR="00833EF7" w:rsidRPr="00B47004">
      <w:pPr>
        <w:rPr>
          <w:bCs/>
        </w:rPr>
      </w:pPr>
    </w:p>
    <w:p w:rsidRDefault="00833EF7" w:rsidP="00F33405" w:rsidR="00833EF7" w:rsidRPr="00B47004">
      <w:pPr>
        <w:rPr>
          <w:bCs/>
        </w:rPr>
      </w:pPr>
    </w:p>
    <w:p w:rsidRDefault="00833EF7" w:rsidP="00F33405" w:rsidR="00833EF7" w:rsidRPr="00B47004">
      <w:pPr>
        <w:rPr>
          <w:bCs/>
        </w:rPr>
      </w:pPr>
    </w:p>
    <w:p w:rsidRDefault="00F33405" w:rsidP="00F33405" w:rsidR="00F33405" w:rsidRPr="00B47004">
      <w:pPr>
        <w:rPr>
          <w:bCs/>
        </w:rPr>
      </w:pPr>
      <w:r w:rsidRPr="00B47004">
        <w:rPr>
          <w:bCs/>
        </w:rPr>
        <w:t>drugi viši isplatni red</w:t>
      </w:r>
    </w:p>
    <w:p w:rsidRDefault="009918B8" w:rsidP="00491B14" w:rsidR="004C0FF1" w:rsidRPr="00B47004">
      <w:pPr>
        <w:numPr>
          <w:ilvl w:val="0"/>
          <w:numId w:val="2"/>
        </w:numPr>
        <w:rPr>
          <w:bCs/>
        </w:rPr>
      </w:pPr>
      <w:r w:rsidRPr="00B47004">
        <w:t>SALDO-REVIZOR d.o.o. Osijek, S. Radića 5</w:t>
      </w:r>
      <w:r w:rsidR="00AE1B00" w:rsidRPr="00B47004">
        <w:t xml:space="preserve">                 </w:t>
      </w:r>
      <w:r w:rsidR="009A11AB">
        <w:t xml:space="preserve">                       </w:t>
      </w:r>
      <w:r w:rsidR="00AE1B00" w:rsidRPr="00B47004">
        <w:t xml:space="preserve">       </w:t>
      </w:r>
      <w:r w:rsidR="00C237F1" w:rsidRPr="00B47004">
        <w:t xml:space="preserve"> </w:t>
      </w:r>
      <w:r w:rsidRPr="00B47004">
        <w:t xml:space="preserve">87.632,48 </w:t>
      </w:r>
      <w:r w:rsidR="00C237F1" w:rsidRPr="00B47004">
        <w:t>kn</w:t>
      </w:r>
      <w:r w:rsidR="005D1F3F" w:rsidRPr="00B47004">
        <w:rPr>
          <w:bCs/>
        </w:rPr>
        <w:t xml:space="preserve"> </w:t>
      </w:r>
    </w:p>
    <w:p w:rsidRDefault="00F33405" w:rsidP="009918B8" w:rsidR="00F33405" w:rsidRPr="00B47004">
      <w:r w:rsidRPr="00B47004">
        <w:t xml:space="preserve"> </w:t>
      </w:r>
      <w:r w:rsidR="003503FE" w:rsidRPr="00B47004">
        <w:t xml:space="preserve"> </w:t>
      </w:r>
      <w:r w:rsidR="0072227A" w:rsidRPr="00B47004">
        <w:t>2</w:t>
      </w:r>
      <w:r w:rsidRPr="00B47004">
        <w:t xml:space="preserve">. </w:t>
      </w:r>
      <w:r w:rsidR="009918B8" w:rsidRPr="00B47004">
        <w:t>VINDIJA d.d., Međimurska 6, Varaždin</w:t>
      </w:r>
      <w:r w:rsidR="004C0FF1" w:rsidRPr="00B47004">
        <w:t xml:space="preserve">   </w:t>
      </w:r>
      <w:r w:rsidR="009A11AB">
        <w:t xml:space="preserve">                                                  </w:t>
      </w:r>
      <w:r w:rsidR="00583442" w:rsidRPr="00B47004">
        <w:t xml:space="preserve"> </w:t>
      </w:r>
      <w:r w:rsidR="003503FE" w:rsidRPr="00B47004">
        <w:t xml:space="preserve">   </w:t>
      </w:r>
      <w:r w:rsidR="009918B8" w:rsidRPr="00B47004">
        <w:t xml:space="preserve">153.909,99 </w:t>
      </w:r>
      <w:r w:rsidRPr="00B47004">
        <w:t>kn</w:t>
      </w:r>
    </w:p>
    <w:p w:rsidRDefault="00E030EC" w:rsidP="009918B8" w:rsidR="009A11AB">
      <w:r w:rsidRPr="00B47004">
        <w:t xml:space="preserve">  3. </w:t>
      </w:r>
      <w:r w:rsidR="009918B8" w:rsidRPr="00B47004">
        <w:t xml:space="preserve">FOND ZA ZAŠTITU OKOLIŠA I ENERGETSKU UČINKOVITOST,  Zagreb, </w:t>
      </w:r>
    </w:p>
    <w:p w:rsidRDefault="009A11AB" w:rsidP="009918B8" w:rsidR="00E030EC" w:rsidRPr="00B47004">
      <w:r>
        <w:t xml:space="preserve">      </w:t>
      </w:r>
      <w:r w:rsidR="009918B8" w:rsidRPr="00B47004">
        <w:t>Radnička cesta 80</w:t>
      </w:r>
      <w:r w:rsidR="00583442" w:rsidRPr="00B47004">
        <w:t xml:space="preserve">      </w:t>
      </w:r>
      <w:r w:rsidR="00604A4C" w:rsidRPr="00B47004">
        <w:t xml:space="preserve">      </w:t>
      </w:r>
      <w:r w:rsidR="00E030EC" w:rsidRPr="00B47004">
        <w:t xml:space="preserve">  </w:t>
      </w:r>
      <w:r>
        <w:t xml:space="preserve">                                                                               </w:t>
      </w:r>
      <w:r w:rsidR="00E030EC" w:rsidRPr="00B47004">
        <w:t xml:space="preserve">  </w:t>
      </w:r>
      <w:r w:rsidR="009918B8" w:rsidRPr="00B47004">
        <w:t xml:space="preserve">15.853,02 </w:t>
      </w:r>
      <w:r w:rsidR="00E030EC" w:rsidRPr="00B47004">
        <w:t>kn</w:t>
      </w:r>
    </w:p>
    <w:p w:rsidRDefault="00E030EC" w:rsidP="00E030EC" w:rsidR="00E030EC" w:rsidRPr="00B47004">
      <w:r w:rsidRPr="00B47004">
        <w:t xml:space="preserve">  4. </w:t>
      </w:r>
      <w:r w:rsidR="009918B8" w:rsidRPr="00B47004">
        <w:t>PAŠKA SIRANA d.d. , ZADARSKA 5, PAG</w:t>
      </w:r>
      <w:r w:rsidR="004C0FF1" w:rsidRPr="00B47004">
        <w:t xml:space="preserve">  </w:t>
      </w:r>
      <w:r w:rsidR="00AE1B00" w:rsidRPr="00B47004">
        <w:t xml:space="preserve"> </w:t>
      </w:r>
      <w:r w:rsidR="004C0FF1" w:rsidRPr="00B47004">
        <w:t xml:space="preserve">     </w:t>
      </w:r>
      <w:r w:rsidR="00583442" w:rsidRPr="00B47004">
        <w:t xml:space="preserve"> </w:t>
      </w:r>
      <w:r w:rsidR="009A11AB">
        <w:t xml:space="preserve">                                  </w:t>
      </w:r>
      <w:r w:rsidR="00583442" w:rsidRPr="00B47004">
        <w:t xml:space="preserve">   </w:t>
      </w:r>
      <w:r w:rsidRPr="00B47004">
        <w:t xml:space="preserve">  </w:t>
      </w:r>
      <w:r w:rsidR="009918B8" w:rsidRPr="00B47004">
        <w:t xml:space="preserve">223.525,57 </w:t>
      </w:r>
      <w:r w:rsidRPr="00B47004">
        <w:t>kn</w:t>
      </w:r>
    </w:p>
    <w:p w:rsidRDefault="009918B8" w:rsidP="009918B8" w:rsidR="009918B8" w:rsidRPr="00B47004">
      <w:r w:rsidRPr="00B47004">
        <w:t xml:space="preserve">  5. VODOOPSKRBA I ODVODNJA d.o.o., Folengovićeva 1, Zagreb   </w:t>
      </w:r>
      <w:r w:rsidR="009A11AB">
        <w:t xml:space="preserve">     </w:t>
      </w:r>
      <w:r w:rsidRPr="00B47004">
        <w:t xml:space="preserve">         19.782,71 kn</w:t>
      </w:r>
    </w:p>
    <w:p w:rsidRDefault="009918B8" w:rsidP="009918B8" w:rsidR="009918B8" w:rsidRPr="00B47004">
      <w:r w:rsidRPr="00B47004">
        <w:t xml:space="preserve">  6. CRODUX DERIVATI DVA d.o.o., J. Marohnića 1, Zagreb       </w:t>
      </w:r>
      <w:r w:rsidR="009A11AB">
        <w:t xml:space="preserve">                   </w:t>
      </w:r>
      <w:r w:rsidRPr="00B47004">
        <w:t xml:space="preserve">    4.644,11 kn</w:t>
      </w:r>
    </w:p>
    <w:p w:rsidRDefault="009918B8" w:rsidP="009918B8" w:rsidR="009918B8" w:rsidRPr="00B47004">
      <w:r w:rsidRPr="00B47004">
        <w:t xml:space="preserve">  7. HRVATSKA RADIOTELEVIZIJA, Zagreb, Prisavlje 3     </w:t>
      </w:r>
      <w:r w:rsidR="009A11AB">
        <w:t xml:space="preserve">                     </w:t>
      </w:r>
      <w:r w:rsidRPr="00B47004">
        <w:t xml:space="preserve">        37.343,43 kn</w:t>
      </w:r>
    </w:p>
    <w:p w:rsidRDefault="009918B8" w:rsidP="009918B8" w:rsidR="009918B8" w:rsidRPr="00B47004">
      <w:r w:rsidRPr="00B47004">
        <w:t xml:space="preserve">  8. ARLA FOODS AMBA SONDERHOJ 14, 8260 VIBY,DANSKA      </w:t>
      </w:r>
      <w:r w:rsidR="009A11AB">
        <w:t xml:space="preserve">     </w:t>
      </w:r>
      <w:r w:rsidRPr="00B47004">
        <w:t xml:space="preserve">     505.606,50 kn</w:t>
      </w:r>
    </w:p>
    <w:p w:rsidRDefault="009918B8" w:rsidP="009918B8" w:rsidR="009A11AB">
      <w:r w:rsidRPr="00B47004">
        <w:t xml:space="preserve">  9. ZAGREBAČKI HOLDING d.o.o., UL.GRADA VUKOVARA 41, ZAGREB </w:t>
      </w:r>
    </w:p>
    <w:p w:rsidRDefault="009918B8" w:rsidP="009A11AB" w:rsidR="009918B8" w:rsidRPr="00B47004">
      <w:pPr>
        <w:jc w:val="right"/>
      </w:pPr>
      <w:r w:rsidRPr="00B47004">
        <w:t xml:space="preserve">        65,97 kn</w:t>
      </w:r>
    </w:p>
    <w:p w:rsidRDefault="009918B8" w:rsidP="009918B8" w:rsidR="009918B8" w:rsidRPr="00B47004">
      <w:r w:rsidRPr="00B47004">
        <w:t xml:space="preserve">  10. BKS BANK d.d. , Mljekarski trg 3, Rijeka     </w:t>
      </w:r>
      <w:r w:rsidR="009A11AB">
        <w:t xml:space="preserve">                                       </w:t>
      </w:r>
      <w:r w:rsidRPr="00B47004">
        <w:t xml:space="preserve">    1.480.677,76 kn</w:t>
      </w:r>
    </w:p>
    <w:p w:rsidRDefault="009918B8" w:rsidP="009918B8" w:rsidR="009918B8" w:rsidRPr="00B47004">
      <w:r w:rsidRPr="00B47004">
        <w:t xml:space="preserve">  11. SAŠA POLDAN, odvjetnik u Rijeci, Jadranski trg 4    </w:t>
      </w:r>
      <w:r w:rsidR="009A11AB">
        <w:t xml:space="preserve">                          </w:t>
      </w:r>
      <w:r w:rsidRPr="00B47004">
        <w:t xml:space="preserve">      162.681,52 kn</w:t>
      </w:r>
    </w:p>
    <w:p w:rsidRDefault="009918B8" w:rsidP="009918B8" w:rsidR="009918B8" w:rsidRPr="00B47004">
      <w:r w:rsidRPr="00B47004">
        <w:t xml:space="preserve">  12. BOLTON CROATIA d.o.o. Zagreb, Šarengradska 9   </w:t>
      </w:r>
      <w:r w:rsidR="009A11AB">
        <w:t xml:space="preserve">                       </w:t>
      </w:r>
      <w:r w:rsidRPr="00B47004">
        <w:t xml:space="preserve">       3.167.376,74 kn</w:t>
      </w:r>
    </w:p>
    <w:p w:rsidRDefault="009918B8" w:rsidP="009918B8" w:rsidR="009918B8" w:rsidRPr="00B47004">
      <w:r w:rsidRPr="00B47004">
        <w:t xml:space="preserve">  13. KTC d.d. KRIŽEVCI, Nikole Tesle 18        </w:t>
      </w:r>
      <w:r w:rsidR="009A11AB">
        <w:t xml:space="preserve">                                                  </w:t>
      </w:r>
      <w:r w:rsidRPr="00B47004">
        <w:t xml:space="preserve">   9.088,88 kn</w:t>
      </w:r>
    </w:p>
    <w:p w:rsidRDefault="009918B8" w:rsidP="009918B8" w:rsidR="009A11AB">
      <w:r w:rsidRPr="00B47004">
        <w:t xml:space="preserve">  14. HRVATSKE VODE, VGO za slivove sjevernog Jadrana Grada Vukovara 220, Zagreb </w:t>
      </w:r>
    </w:p>
    <w:p w:rsidRDefault="009918B8" w:rsidP="009A11AB" w:rsidR="009918B8" w:rsidRPr="00B47004">
      <w:pPr>
        <w:jc w:val="right"/>
      </w:pPr>
      <w:r w:rsidRPr="00B47004">
        <w:t xml:space="preserve">           13.661,52 kn</w:t>
      </w:r>
    </w:p>
    <w:p w:rsidRDefault="009918B8" w:rsidP="009918B8" w:rsidR="009918B8" w:rsidRPr="00B47004">
      <w:r w:rsidRPr="00B47004">
        <w:t xml:space="preserve">  15. HRVATSKI TELEKOM d.d. Zagreb, R. Frangeša Mihanovića 9       </w:t>
      </w:r>
      <w:r w:rsidR="009A11AB">
        <w:t xml:space="preserve">        </w:t>
      </w:r>
      <w:r w:rsidRPr="00B47004">
        <w:t xml:space="preserve"> 665.732,08 kn</w:t>
      </w:r>
    </w:p>
    <w:p w:rsidRDefault="009918B8" w:rsidP="009918B8" w:rsidR="009918B8" w:rsidRPr="00B47004">
      <w:r w:rsidRPr="00B47004">
        <w:t xml:space="preserve">  16. AUTO BENUSSI d.o.o., Industrijska ulica 2/D,Pula   </w:t>
      </w:r>
      <w:r w:rsidR="009A11AB">
        <w:t xml:space="preserve">                            </w:t>
      </w:r>
      <w:r w:rsidRPr="00B47004">
        <w:t xml:space="preserve">       12.984,59 kn</w:t>
      </w:r>
    </w:p>
    <w:p w:rsidRDefault="009918B8" w:rsidP="009918B8" w:rsidR="009918B8" w:rsidRPr="00B47004">
      <w:r w:rsidRPr="00B47004">
        <w:t xml:space="preserve">  17. HP-HRVATSKA POŠTA d.d. Zagreb, Jurišićeva 13    </w:t>
      </w:r>
      <w:r w:rsidR="009A11AB">
        <w:t xml:space="preserve">                                 </w:t>
      </w:r>
      <w:r w:rsidRPr="00B47004">
        <w:t xml:space="preserve">     262,45 kn</w:t>
      </w:r>
    </w:p>
    <w:p w:rsidRDefault="009918B8" w:rsidP="009918B8" w:rsidR="009A11AB">
      <w:r w:rsidRPr="00B47004">
        <w:t xml:space="preserve">  18. HRVATSKE VODE, VGO za slivove južnog Jadrana Ul. grada Vukovara 220, Zagreb </w:t>
      </w:r>
    </w:p>
    <w:p w:rsidRDefault="009918B8" w:rsidP="009A11AB" w:rsidR="009918B8" w:rsidRPr="00B47004">
      <w:pPr>
        <w:jc w:val="right"/>
      </w:pPr>
      <w:r w:rsidRPr="00B47004">
        <w:t xml:space="preserve">          2.937,16 kn</w:t>
      </w:r>
    </w:p>
    <w:p w:rsidRDefault="009918B8" w:rsidP="009918B8" w:rsidR="009918B8" w:rsidRPr="00B47004">
      <w:r w:rsidRPr="00B47004">
        <w:t xml:space="preserve">  19. Grad Rijeka, Korzo 16, Rijeka        </w:t>
      </w:r>
      <w:r w:rsidR="009A11AB">
        <w:t xml:space="preserve">                                                                </w:t>
      </w:r>
      <w:r w:rsidRPr="00B47004">
        <w:t xml:space="preserve"> 97.430,20 kn</w:t>
      </w:r>
    </w:p>
    <w:p w:rsidRDefault="009918B8" w:rsidP="009918B8" w:rsidR="009918B8" w:rsidRPr="00B47004">
      <w:r w:rsidRPr="00B47004">
        <w:t xml:space="preserve">  20. FINANCIJSKA AGENCIJA, Ulica grada Vukovara 70, Zagreb     </w:t>
      </w:r>
      <w:r w:rsidR="009A11AB">
        <w:t xml:space="preserve">           </w:t>
      </w:r>
      <w:r w:rsidRPr="00B47004">
        <w:t xml:space="preserve">      1.422,20 kn</w:t>
      </w:r>
    </w:p>
    <w:p w:rsidRDefault="009918B8" w:rsidP="009918B8" w:rsidR="009A11AB">
      <w:r w:rsidRPr="00B47004">
        <w:t xml:space="preserve">  21. HEP-Operator distribucijskog sustava d.o.o. Zagreb, Ul. grada Vukovara 37 </w:t>
      </w:r>
    </w:p>
    <w:p w:rsidRDefault="009918B8" w:rsidP="009A11AB" w:rsidR="009918B8" w:rsidRPr="00B47004">
      <w:pPr>
        <w:jc w:val="right"/>
      </w:pPr>
      <w:r w:rsidRPr="00B47004">
        <w:t xml:space="preserve">           779,08 kn</w:t>
      </w:r>
    </w:p>
    <w:p w:rsidRDefault="009918B8" w:rsidP="009918B8" w:rsidR="009918B8" w:rsidRPr="00B47004">
      <w:r w:rsidRPr="00B47004">
        <w:t xml:space="preserve">  22. SECURITAS HRVATSKA d.o.o. Zagreb, Zelinska 3   </w:t>
      </w:r>
      <w:r w:rsidR="009A11AB">
        <w:t xml:space="preserve">                           </w:t>
      </w:r>
      <w:r w:rsidRPr="00B47004">
        <w:t xml:space="preserve">      14.133,81 kn</w:t>
      </w:r>
    </w:p>
    <w:p w:rsidRDefault="009918B8" w:rsidP="009918B8" w:rsidR="009918B8" w:rsidRPr="00B47004">
      <w:r w:rsidRPr="00B47004">
        <w:t xml:space="preserve">  23. GRAD BAKAR, Bakar, Primorje 39        </w:t>
      </w:r>
      <w:r w:rsidR="009A11AB">
        <w:t xml:space="preserve">                                                </w:t>
      </w:r>
      <w:r w:rsidRPr="00B47004">
        <w:t xml:space="preserve">  </w:t>
      </w:r>
      <w:r w:rsidR="009A11AB">
        <w:t xml:space="preserve"> </w:t>
      </w:r>
      <w:r w:rsidRPr="00B47004">
        <w:t xml:space="preserve">  590.956,45 kn</w:t>
      </w:r>
    </w:p>
    <w:p w:rsidRDefault="009918B8" w:rsidP="009918B8" w:rsidR="009A11AB">
      <w:r w:rsidRPr="00B47004">
        <w:t xml:space="preserve">  24. HRVATSKE VODE, VGO za slivove sjevernog Jadrana, Zagreb, </w:t>
      </w:r>
      <w:r w:rsidR="009A11AB">
        <w:t>G</w:t>
      </w:r>
      <w:r w:rsidRPr="00B47004">
        <w:t xml:space="preserve">rada Vukovara 220 </w:t>
      </w:r>
    </w:p>
    <w:p w:rsidRDefault="009918B8" w:rsidP="009A11AB" w:rsidR="009918B8" w:rsidRPr="00B47004">
      <w:pPr>
        <w:jc w:val="right"/>
      </w:pPr>
      <w:r w:rsidRPr="00B47004">
        <w:t xml:space="preserve">       6.668,15 kn</w:t>
      </w:r>
    </w:p>
    <w:p w:rsidRDefault="009918B8" w:rsidP="009918B8" w:rsidR="009A11AB">
      <w:r w:rsidRPr="00B47004">
        <w:t xml:space="preserve">  25. </w:t>
      </w:r>
      <w:r w:rsidR="00AD12A9" w:rsidRPr="00B47004">
        <w:t xml:space="preserve">HRVATSKE VODE, VGO za slivove sjevernog Jadrana, Zagreb, </w:t>
      </w:r>
      <w:r w:rsidR="009A11AB">
        <w:t>G</w:t>
      </w:r>
      <w:r w:rsidR="00AD12A9" w:rsidRPr="00B47004">
        <w:t>rada Vukovara 220</w:t>
      </w:r>
    </w:p>
    <w:p w:rsidRDefault="009918B8" w:rsidP="009A11AB" w:rsidR="009918B8" w:rsidRPr="00B47004">
      <w:pPr>
        <w:jc w:val="right"/>
      </w:pPr>
      <w:r w:rsidRPr="00B47004">
        <w:t xml:space="preserve">            </w:t>
      </w:r>
      <w:r w:rsidR="00AD12A9" w:rsidRPr="00B47004">
        <w:t xml:space="preserve">21.179,49 </w:t>
      </w:r>
      <w:r w:rsidRPr="00B47004">
        <w:t>kn</w:t>
      </w:r>
    </w:p>
    <w:p w:rsidRDefault="009918B8" w:rsidP="009918B8" w:rsidR="009A11AB">
      <w:r w:rsidRPr="00B47004">
        <w:t xml:space="preserve">  26. </w:t>
      </w:r>
      <w:r w:rsidR="00AD12A9" w:rsidRPr="00B47004">
        <w:t xml:space="preserve">HRVATSKE VODE, VGO za slivove sjevernog Jadrana, Zagreb, </w:t>
      </w:r>
      <w:r w:rsidR="009A11AB">
        <w:t>G</w:t>
      </w:r>
      <w:r w:rsidR="00AD12A9" w:rsidRPr="00B47004">
        <w:t xml:space="preserve">rada Vukovara 220 </w:t>
      </w:r>
    </w:p>
    <w:p w:rsidRDefault="009918B8" w:rsidP="009A11AB" w:rsidR="009918B8" w:rsidRPr="00B47004">
      <w:pPr>
        <w:jc w:val="right"/>
      </w:pPr>
      <w:r w:rsidRPr="00B47004">
        <w:t xml:space="preserve">             </w:t>
      </w:r>
      <w:r w:rsidR="00AD12A9" w:rsidRPr="00B47004">
        <w:t xml:space="preserve">127.235,16 </w:t>
      </w:r>
      <w:r w:rsidRPr="00B47004">
        <w:t>kn</w:t>
      </w:r>
    </w:p>
    <w:p w:rsidRDefault="009918B8" w:rsidP="009918B8" w:rsidR="009918B8" w:rsidRPr="00B47004">
      <w:r w:rsidRPr="00B47004">
        <w:t xml:space="preserve">  27. </w:t>
      </w:r>
      <w:r w:rsidR="00AD12A9" w:rsidRPr="00B47004">
        <w:t>PRVI FAKTOR d.o.o. Zagreb, Hektorovićeva 2</w:t>
      </w:r>
      <w:r w:rsidRPr="00B47004">
        <w:t xml:space="preserve">         </w:t>
      </w:r>
      <w:r w:rsidR="009A11AB">
        <w:t xml:space="preserve">                              </w:t>
      </w:r>
      <w:r w:rsidRPr="00B47004">
        <w:t xml:space="preserve"> </w:t>
      </w:r>
      <w:r w:rsidR="00AD12A9" w:rsidRPr="00B47004">
        <w:t xml:space="preserve">1.235.935,13 </w:t>
      </w:r>
      <w:r w:rsidRPr="00B47004">
        <w:t>kn</w:t>
      </w:r>
    </w:p>
    <w:p w:rsidRDefault="009918B8" w:rsidP="009918B8" w:rsidR="009A11AB">
      <w:r w:rsidRPr="00B47004">
        <w:t xml:space="preserve">  28. </w:t>
      </w:r>
      <w:r w:rsidR="00AD12A9" w:rsidRPr="00B47004">
        <w:t>WIENER OSIGURANJE VIENNA INSURANCE GROUP d.d. Zagreb, Slovenska ul</w:t>
      </w:r>
      <w:r w:rsidR="009A11AB">
        <w:t>.</w:t>
      </w:r>
      <w:r w:rsidR="00AD12A9" w:rsidRPr="00B47004">
        <w:t>24</w:t>
      </w:r>
    </w:p>
    <w:p w:rsidRDefault="009918B8" w:rsidP="009A11AB" w:rsidR="009918B8" w:rsidRPr="00B47004">
      <w:pPr>
        <w:jc w:val="right"/>
      </w:pPr>
      <w:r w:rsidRPr="00B47004">
        <w:t xml:space="preserve">           </w:t>
      </w:r>
      <w:r w:rsidR="00AD12A9" w:rsidRPr="00B47004">
        <w:t xml:space="preserve">154,47 </w:t>
      </w:r>
      <w:r w:rsidRPr="00B47004">
        <w:t>kn</w:t>
      </w:r>
    </w:p>
    <w:p w:rsidRDefault="009918B8" w:rsidP="009918B8" w:rsidR="009918B8" w:rsidRPr="00B47004">
      <w:r w:rsidRPr="00B47004">
        <w:t xml:space="preserve">  29. </w:t>
      </w:r>
      <w:r w:rsidR="00AD12A9" w:rsidRPr="00B47004">
        <w:t>KD VODOVOD I KANALIZACIJA d.o.o. Rijeka, Dolac 14</w:t>
      </w:r>
      <w:r w:rsidRPr="00B47004">
        <w:t xml:space="preserve">            </w:t>
      </w:r>
      <w:r w:rsidR="009A11AB">
        <w:t xml:space="preserve">                </w:t>
      </w:r>
      <w:r w:rsidRPr="00B47004">
        <w:t xml:space="preserve"> </w:t>
      </w:r>
      <w:r w:rsidR="00AD12A9" w:rsidRPr="00B47004">
        <w:t>414,80</w:t>
      </w:r>
      <w:r w:rsidRPr="00B47004">
        <w:t xml:space="preserve"> kn</w:t>
      </w:r>
    </w:p>
    <w:p w:rsidRDefault="009918B8" w:rsidP="009918B8" w:rsidR="009918B8" w:rsidRPr="00B47004">
      <w:r w:rsidRPr="00B47004">
        <w:t xml:space="preserve">  30. </w:t>
      </w:r>
      <w:r w:rsidR="00AD12A9" w:rsidRPr="00B47004">
        <w:t>KONZUM d.d. Zagreb,  M.Čavića 1 A</w:t>
      </w:r>
      <w:r w:rsidRPr="00B47004">
        <w:t xml:space="preserve">    </w:t>
      </w:r>
      <w:r w:rsidR="009A11AB">
        <w:t xml:space="preserve">                                              </w:t>
      </w:r>
      <w:r w:rsidRPr="00B47004">
        <w:t xml:space="preserve">       </w:t>
      </w:r>
      <w:r w:rsidR="00AD12A9" w:rsidRPr="00B47004">
        <w:t xml:space="preserve">103.175,00 </w:t>
      </w:r>
      <w:r w:rsidRPr="00B47004">
        <w:t>kn</w:t>
      </w:r>
    </w:p>
    <w:p w:rsidRDefault="00AD12A9" w:rsidP="00AD12A9" w:rsidR="00AD12A9" w:rsidRPr="00B47004">
      <w:r w:rsidRPr="00B47004">
        <w:t xml:space="preserve">  31. INA-INDUSTRIJA NAFTE d.d. Zagreb, Avenija V.Holjevca 10    </w:t>
      </w:r>
      <w:r w:rsidR="009A11AB">
        <w:t xml:space="preserve">        </w:t>
      </w:r>
      <w:r w:rsidRPr="00B47004">
        <w:t xml:space="preserve">    108.047,91 kn</w:t>
      </w:r>
    </w:p>
    <w:p w:rsidRDefault="00AD12A9" w:rsidP="00AD12A9" w:rsidR="009A11AB">
      <w:r w:rsidRPr="00B47004">
        <w:t xml:space="preserve">  32. INTEREUROPA LOGISTIČKE USLUGE d.o.o. Zagreb, Josipa Lončara 3 </w:t>
      </w:r>
    </w:p>
    <w:p w:rsidRDefault="00AD12A9" w:rsidP="009A11AB" w:rsidR="00AD12A9" w:rsidRPr="00B47004">
      <w:pPr>
        <w:jc w:val="right"/>
      </w:pPr>
      <w:r w:rsidRPr="00B47004">
        <w:t xml:space="preserve">            63.371,91 kn</w:t>
      </w:r>
    </w:p>
    <w:p w:rsidRDefault="00AD12A9" w:rsidP="00AD12A9" w:rsidR="00AD12A9" w:rsidRPr="00B47004">
      <w:r w:rsidRPr="00B47004">
        <w:t xml:space="preserve">  33. Grad Split, Split, Branimirova obala 17     </w:t>
      </w:r>
      <w:r w:rsidR="009A11AB">
        <w:t xml:space="preserve">                                                </w:t>
      </w:r>
      <w:r w:rsidRPr="00B47004">
        <w:t xml:space="preserve">    143.503,18 kn</w:t>
      </w:r>
    </w:p>
    <w:p w:rsidRDefault="00AD12A9" w:rsidP="00AD12A9" w:rsidR="00AD12A9" w:rsidRPr="00B47004">
      <w:r w:rsidRPr="00B47004">
        <w:t xml:space="preserve">  34. VLADIMIR LUNAČEK, Emila Bošnjaka 8, Opatija    </w:t>
      </w:r>
      <w:r w:rsidR="009A11AB">
        <w:t xml:space="preserve">                       </w:t>
      </w:r>
      <w:r w:rsidRPr="00B47004">
        <w:t xml:space="preserve">     1.942.920,57 kn</w:t>
      </w:r>
    </w:p>
    <w:p w:rsidRDefault="00AD12A9" w:rsidP="00AD12A9" w:rsidR="00AD12A9" w:rsidRPr="00B47004">
      <w:r w:rsidRPr="00B47004">
        <w:t xml:space="preserve">  35. VLADIMIR LUNAČEK, Emila Bošnjaka 8, Opatija     </w:t>
      </w:r>
      <w:r w:rsidR="009A11AB">
        <w:t xml:space="preserve">                      </w:t>
      </w:r>
      <w:r w:rsidRPr="00B47004">
        <w:t xml:space="preserve">        378.000,00 kn</w:t>
      </w:r>
    </w:p>
    <w:p w:rsidRDefault="00AD12A9" w:rsidP="00AD12A9" w:rsidR="00AD12A9" w:rsidRPr="00B47004">
      <w:r w:rsidRPr="00B47004">
        <w:t xml:space="preserve">  36. Republika Hrvatska           </w:t>
      </w:r>
      <w:r w:rsidR="009A11AB">
        <w:t xml:space="preserve">                                                                           </w:t>
      </w:r>
      <w:r w:rsidRPr="00B47004">
        <w:t xml:space="preserve">  756.511,38 kn</w:t>
      </w:r>
    </w:p>
    <w:p w:rsidRDefault="00AD12A9" w:rsidP="00AD12A9" w:rsidR="00AD12A9" w:rsidRPr="00B47004">
      <w:r w:rsidRPr="00B47004">
        <w:lastRenderedPageBreak/>
        <w:t xml:space="preserve">  37. MAGROS INFORMATIKA d.o.o. Opatija, Vladimira Nazora 3      </w:t>
      </w:r>
      <w:r w:rsidR="009A11AB">
        <w:t xml:space="preserve">  </w:t>
      </w:r>
      <w:r w:rsidRPr="00B47004">
        <w:t xml:space="preserve">      1.067.295,11 kn</w:t>
      </w:r>
    </w:p>
    <w:p w:rsidRDefault="00AD12A9" w:rsidP="00AD12A9" w:rsidR="00AD12A9" w:rsidRPr="00B47004">
      <w:r w:rsidRPr="00B47004">
        <w:t xml:space="preserve">  38. PRIVREDNA BANKA ZAGREB d.d. Zagreb, Radnička cesta 50           5.107.698,80 kn</w:t>
      </w:r>
    </w:p>
    <w:p w:rsidRDefault="00AD12A9" w:rsidP="00AD12A9" w:rsidR="009A11AB">
      <w:r w:rsidRPr="00B47004">
        <w:t xml:space="preserve">  39. Sveučilište u Rijeci, Studentski centar Rijeka Rijeka, Radmile Matejčić 5</w:t>
      </w:r>
    </w:p>
    <w:p w:rsidRDefault="00AD12A9" w:rsidP="009A11AB" w:rsidR="00AD12A9" w:rsidRPr="00B47004">
      <w:pPr>
        <w:jc w:val="right"/>
      </w:pPr>
      <w:r w:rsidRPr="00B47004">
        <w:t xml:space="preserve">       6.616,05 kn</w:t>
      </w:r>
    </w:p>
    <w:p w:rsidRDefault="00AD12A9" w:rsidP="00AD12A9" w:rsidR="00AD12A9" w:rsidRPr="00B47004">
      <w:r w:rsidRPr="00B47004">
        <w:t xml:space="preserve">  40. MEGATREND REDOK d.o.o., BANI 75, ZAGREB        </w:t>
      </w:r>
      <w:r w:rsidR="009A11AB">
        <w:t xml:space="preserve">                          </w:t>
      </w:r>
      <w:r w:rsidRPr="00B47004">
        <w:t xml:space="preserve">   36.929,46 kn</w:t>
      </w:r>
    </w:p>
    <w:p w:rsidRDefault="00AD12A9" w:rsidP="00AD12A9" w:rsidR="00AD12A9" w:rsidRPr="00B47004">
      <w:r w:rsidRPr="00B47004">
        <w:t xml:space="preserve">  41. GRAD OPATIJA, M.TITA 3, OPATIJA           </w:t>
      </w:r>
      <w:r w:rsidR="009A11AB">
        <w:t xml:space="preserve">                                            </w:t>
      </w:r>
      <w:r w:rsidRPr="00B47004">
        <w:t xml:space="preserve"> 34.115,75 kn</w:t>
      </w:r>
    </w:p>
    <w:p w:rsidRDefault="00AD12A9" w:rsidP="00AD12A9" w:rsidR="002601DE">
      <w:r w:rsidRPr="00B47004">
        <w:t xml:space="preserve">  42. LJUBLJANSKE MLEKARNE,MLEKARSKA INDUSTRIJA d.d., TOLSTOJEVA 63, </w:t>
      </w:r>
    </w:p>
    <w:p w:rsidRDefault="002601DE" w:rsidP="00AD12A9" w:rsidR="00AD12A9" w:rsidRPr="00B47004">
      <w:r>
        <w:t xml:space="preserve">        </w:t>
      </w:r>
      <w:r w:rsidR="00AD12A9" w:rsidRPr="00B47004">
        <w:t xml:space="preserve">LJUBLJANA, Slovenija   </w:t>
      </w:r>
      <w:r>
        <w:t xml:space="preserve">                                                               </w:t>
      </w:r>
      <w:r w:rsidR="00AD12A9" w:rsidRPr="00B47004">
        <w:t xml:space="preserve">         10.518.579,64 kn</w:t>
      </w:r>
    </w:p>
    <w:p w:rsidRDefault="00AD12A9" w:rsidP="00AD12A9" w:rsidR="00AD12A9" w:rsidRPr="00B47004">
      <w:r w:rsidRPr="00B47004">
        <w:t xml:space="preserve">  43. TRIGLAV OSIGURANJE d.d., ANTUNA HEINZA 4, ZAGREB  </w:t>
      </w:r>
      <w:r w:rsidR="002601DE">
        <w:t xml:space="preserve">     </w:t>
      </w:r>
      <w:r w:rsidRPr="00B47004">
        <w:t xml:space="preserve">         24.557,00 kn</w:t>
      </w:r>
    </w:p>
    <w:p w:rsidRDefault="00AD12A9" w:rsidP="00AD12A9" w:rsidR="00AD12A9" w:rsidRPr="00B47004">
      <w:r w:rsidRPr="00B47004">
        <w:t xml:space="preserve">  44. IBM HRVATSKA d.o.o., MIRAMARSKA 23, ZAGREB      </w:t>
      </w:r>
      <w:r w:rsidR="002601DE">
        <w:t xml:space="preserve">                   </w:t>
      </w:r>
      <w:r w:rsidRPr="00B47004">
        <w:t xml:space="preserve">    57.800,41 kn</w:t>
      </w:r>
    </w:p>
    <w:p w:rsidRDefault="00AD12A9" w:rsidP="00AD12A9" w:rsidR="00AD12A9" w:rsidRPr="00B47004">
      <w:r w:rsidRPr="00B47004">
        <w:t xml:space="preserve">  45. B2 KAPITAL D.O.O., RADNIČKA 41, ZAGREB     </w:t>
      </w:r>
      <w:r w:rsidR="002601DE">
        <w:t xml:space="preserve">                     </w:t>
      </w:r>
      <w:r w:rsidRPr="00B47004">
        <w:t xml:space="preserve">       12.642.470,45 kn</w:t>
      </w:r>
    </w:p>
    <w:p w:rsidRDefault="00AD12A9" w:rsidP="00AD12A9" w:rsidR="00AD12A9" w:rsidRPr="00B47004">
      <w:r w:rsidRPr="00B47004">
        <w:t xml:space="preserve">  46. ERSTE CARD CLUB d.o.o. Zagreb, Praška 5      </w:t>
      </w:r>
      <w:r w:rsidR="002601DE">
        <w:t xml:space="preserve">                                     </w:t>
      </w:r>
      <w:r w:rsidRPr="00B47004">
        <w:t xml:space="preserve">     18.684,69 kn</w:t>
      </w:r>
    </w:p>
    <w:p w:rsidRDefault="00AD12A9" w:rsidP="00AD12A9" w:rsidR="00AD12A9" w:rsidRPr="00B47004">
      <w:r w:rsidRPr="00B47004">
        <w:t xml:space="preserve">  47. HEP-OPSKRBA d.o.o. Zagreb, Ul. grada Vukovara 37    </w:t>
      </w:r>
      <w:r w:rsidR="002601DE">
        <w:t xml:space="preserve">                      </w:t>
      </w:r>
      <w:r w:rsidRPr="00B47004">
        <w:t xml:space="preserve">     111.294,38 kn</w:t>
      </w:r>
    </w:p>
    <w:p w:rsidRDefault="00AD12A9" w:rsidP="00AD12A9" w:rsidR="002601DE">
      <w:r w:rsidRPr="00B47004">
        <w:t xml:space="preserve">  48. HETA ASSET RESOLUTION HRVATSKA d.o.o. Zagreb, Slavonska avenija 6A  </w:t>
      </w:r>
    </w:p>
    <w:p w:rsidRDefault="00AD12A9" w:rsidP="002601DE" w:rsidR="00AD12A9" w:rsidRPr="00B47004">
      <w:pPr>
        <w:jc w:val="right"/>
      </w:pPr>
      <w:r w:rsidRPr="00B47004">
        <w:t xml:space="preserve">          5.604.240,92 kn</w:t>
      </w:r>
    </w:p>
    <w:p w:rsidRDefault="00AD12A9" w:rsidP="00AD12A9" w:rsidR="00AD12A9" w:rsidRPr="00B47004">
      <w:r w:rsidRPr="00B47004">
        <w:t xml:space="preserve">  49. DANONE d.o.o. Zagreb, Strojarska cesta 10            </w:t>
      </w:r>
      <w:r w:rsidR="002601DE">
        <w:t xml:space="preserve">                            </w:t>
      </w:r>
      <w:r w:rsidRPr="00B47004">
        <w:t xml:space="preserve"> </w:t>
      </w:r>
      <w:r w:rsidR="002601DE">
        <w:t xml:space="preserve">  </w:t>
      </w:r>
      <w:r w:rsidR="00B47004" w:rsidRPr="00B47004">
        <w:t xml:space="preserve">16.917.205,27 </w:t>
      </w:r>
      <w:r w:rsidRPr="00B47004">
        <w:t>kn</w:t>
      </w:r>
    </w:p>
    <w:p w:rsidRDefault="00AD12A9" w:rsidP="00AD12A9" w:rsidR="002601DE">
      <w:r w:rsidRPr="00B47004">
        <w:t xml:space="preserve">  50. </w:t>
      </w:r>
      <w:r w:rsidR="00B47004" w:rsidRPr="00B47004">
        <w:t>GRAD SVETA NEDJELJA, TRG ANTE STARČEVIĆA 5, SVETA NEDJELJA</w:t>
      </w:r>
      <w:r w:rsidRPr="00B47004">
        <w:t xml:space="preserve">   </w:t>
      </w:r>
    </w:p>
    <w:p w:rsidRDefault="00AD12A9" w:rsidP="002601DE" w:rsidR="00AD12A9" w:rsidRPr="00B47004">
      <w:pPr>
        <w:jc w:val="right"/>
      </w:pPr>
      <w:r w:rsidRPr="00B47004">
        <w:t xml:space="preserve"> </w:t>
      </w:r>
      <w:r w:rsidR="00B47004" w:rsidRPr="00B47004">
        <w:t xml:space="preserve">         88.768,33</w:t>
      </w:r>
      <w:r w:rsidRPr="00B47004">
        <w:t xml:space="preserve"> kn</w:t>
      </w:r>
    </w:p>
    <w:p w:rsidRDefault="00AD12A9" w:rsidP="00AD12A9" w:rsidR="002601DE">
      <w:r w:rsidRPr="00B47004">
        <w:t xml:space="preserve">  5</w:t>
      </w:r>
      <w:r w:rsidR="00B47004" w:rsidRPr="00B47004">
        <w:t>1</w:t>
      </w:r>
      <w:r w:rsidRPr="00B47004">
        <w:t xml:space="preserve">. </w:t>
      </w:r>
      <w:r w:rsidR="00B47004" w:rsidRPr="00B47004">
        <w:t>HRVATSKE VODE,  VGO ZA GORNJU SAVU VUKOVARSKA 271/VIII, ZAGREB</w:t>
      </w:r>
      <w:r w:rsidRPr="00B47004">
        <w:t xml:space="preserve">  </w:t>
      </w:r>
    </w:p>
    <w:p w:rsidRDefault="00AD12A9" w:rsidP="002601DE" w:rsidR="00AD12A9" w:rsidRPr="00B47004">
      <w:pPr>
        <w:jc w:val="right"/>
      </w:pPr>
      <w:r w:rsidRPr="00B47004">
        <w:t xml:space="preserve">         </w:t>
      </w:r>
      <w:r w:rsidR="00B47004" w:rsidRPr="00B47004">
        <w:t xml:space="preserve">51.484,30 </w:t>
      </w:r>
      <w:r w:rsidRPr="00B47004">
        <w:t>kn</w:t>
      </w:r>
    </w:p>
    <w:p w:rsidRDefault="00AD12A9" w:rsidP="00AD12A9" w:rsidR="00AD12A9" w:rsidRPr="00B47004">
      <w:r w:rsidRPr="00B47004">
        <w:t xml:space="preserve">  </w:t>
      </w:r>
      <w:r w:rsidR="00B47004" w:rsidRPr="00B47004">
        <w:t>52</w:t>
      </w:r>
      <w:r w:rsidRPr="00B47004">
        <w:t xml:space="preserve">. </w:t>
      </w:r>
      <w:r w:rsidR="00B47004" w:rsidRPr="00B47004">
        <w:t>EKO-FLOR PLUS d.o.o. Oroslavlje, Mokrice 180/C</w:t>
      </w:r>
      <w:r w:rsidRPr="00B47004">
        <w:t xml:space="preserve">     </w:t>
      </w:r>
      <w:r w:rsidR="002601DE">
        <w:t xml:space="preserve">                             </w:t>
      </w:r>
      <w:r w:rsidRPr="00B47004">
        <w:t xml:space="preserve">     </w:t>
      </w:r>
      <w:r w:rsidR="00B47004" w:rsidRPr="00B47004">
        <w:t xml:space="preserve">6.202,17 </w:t>
      </w:r>
      <w:r w:rsidRPr="00B47004">
        <w:t>kn</w:t>
      </w:r>
    </w:p>
    <w:p w:rsidRDefault="00AD12A9" w:rsidP="00583442" w:rsidR="00AD12A9" w:rsidRPr="00B47004">
      <w:pPr>
        <w:jc w:val="both"/>
      </w:pPr>
    </w:p>
    <w:p w:rsidRDefault="00AD12A9" w:rsidP="00583442" w:rsidR="00AD12A9">
      <w:pPr>
        <w:jc w:val="both"/>
      </w:pPr>
    </w:p>
    <w:p w:rsidRDefault="00AD12A9" w:rsidP="00583442" w:rsidR="00AD12A9">
      <w:pPr>
        <w:jc w:val="both"/>
      </w:pPr>
    </w:p>
    <w:p w:rsidRDefault="00583442" w:rsidP="00583442" w:rsidR="00583442" w:rsidRPr="00AE1B00">
      <w:pPr>
        <w:jc w:val="both"/>
      </w:pPr>
      <w:r w:rsidRPr="00AE1B00">
        <w:tab/>
      </w:r>
      <w:r w:rsidRPr="00AE1B00">
        <w:tab/>
        <w:t>II.Osporene su sljedeće tražbine viših isplatnih redova:</w:t>
      </w:r>
    </w:p>
    <w:p w:rsidRDefault="002601DE" w:rsidP="00583442" w:rsidR="00583442" w:rsidRPr="00AE1B00">
      <w:pPr>
        <w:jc w:val="both"/>
      </w:pPr>
      <w:r>
        <w:t>prvi</w:t>
      </w:r>
      <w:r w:rsidR="00583442" w:rsidRPr="00AE1B00">
        <w:t xml:space="preserve"> viši isplatni red</w:t>
      </w:r>
    </w:p>
    <w:p w:rsidRDefault="002601DE" w:rsidP="00337396" w:rsidR="000825E8" w:rsidRPr="00AE1B00">
      <w:pPr>
        <w:jc w:val="both"/>
      </w:pPr>
      <w:r>
        <w:t xml:space="preserve">Republika </w:t>
      </w:r>
      <w:r w:rsidRPr="002601DE">
        <w:t>Hrvatska</w:t>
      </w:r>
      <w:r w:rsidR="00C237F1" w:rsidRPr="002601DE">
        <w:t xml:space="preserve">           </w:t>
      </w:r>
      <w:r>
        <w:t xml:space="preserve">                                                                       </w:t>
      </w:r>
      <w:r w:rsidR="00C237F1" w:rsidRPr="002601DE">
        <w:t xml:space="preserve"> </w:t>
      </w:r>
      <w:r w:rsidR="00AE1B00" w:rsidRPr="002601DE">
        <w:t xml:space="preserve">     </w:t>
      </w:r>
      <w:r w:rsidR="00C237F1" w:rsidRPr="002601DE">
        <w:t xml:space="preserve">  </w:t>
      </w:r>
      <w:r w:rsidRPr="002601DE">
        <w:t xml:space="preserve">285.661,58 </w:t>
      </w:r>
      <w:r w:rsidR="00C237F1" w:rsidRPr="002601DE">
        <w:t>kn</w:t>
      </w:r>
      <w:r w:rsidR="006C1DA1" w:rsidRPr="00AE1B00">
        <w:rPr>
          <w:bCs/>
        </w:rPr>
        <w:t xml:space="preserve"> </w:t>
      </w:r>
    </w:p>
    <w:p w:rsidRDefault="00AE1B00" w:rsidP="00583442" w:rsidR="00AE1B00">
      <w:pPr>
        <w:jc w:val="both"/>
      </w:pPr>
    </w:p>
    <w:p w:rsidRDefault="00583442" w:rsidP="00583442" w:rsidR="00583442" w:rsidRPr="00AE1B00">
      <w:pPr>
        <w:jc w:val="both"/>
      </w:pPr>
      <w:r w:rsidRPr="00AE1B00">
        <w:t xml:space="preserve">Stečajni upravitelj osporio je tražbinu </w:t>
      </w:r>
      <w:r w:rsidR="002601DE">
        <w:t xml:space="preserve">prvog </w:t>
      </w:r>
      <w:r w:rsidRPr="00AE1B00">
        <w:t xml:space="preserve">višeg isplatnog reda stečajnog vjerovnika </w:t>
      </w:r>
      <w:r w:rsidR="002601DE">
        <w:t xml:space="preserve">Republika </w:t>
      </w:r>
      <w:r w:rsidR="002601DE" w:rsidRPr="002601DE">
        <w:t xml:space="preserve">Hrvatska </w:t>
      </w:r>
      <w:r w:rsidR="002601DE">
        <w:t xml:space="preserve"> </w:t>
      </w:r>
      <w:r w:rsidRPr="00AE1B00">
        <w:t xml:space="preserve">u iznosu od </w:t>
      </w:r>
      <w:r w:rsidR="00C237F1" w:rsidRPr="00AE1B00">
        <w:t xml:space="preserve">12.748,71 </w:t>
      </w:r>
      <w:r w:rsidRPr="00AE1B00">
        <w:t xml:space="preserve">kn. </w:t>
      </w:r>
    </w:p>
    <w:p w:rsidRDefault="00583442" w:rsidP="00583442" w:rsidR="00583442" w:rsidRPr="00AE1B00">
      <w:pPr>
        <w:jc w:val="both"/>
      </w:pPr>
      <w:r w:rsidRPr="00AE1B00">
        <w:tab/>
      </w:r>
      <w:r w:rsidRPr="00AE1B00">
        <w:tab/>
        <w:t xml:space="preserve">Stečajni vjerovnik </w:t>
      </w:r>
      <w:r w:rsidR="002601DE">
        <w:t xml:space="preserve">Republika </w:t>
      </w:r>
      <w:r w:rsidR="002601DE" w:rsidRPr="002601DE">
        <w:t xml:space="preserve">Hrvatska </w:t>
      </w:r>
      <w:r w:rsidRPr="00AE1B00">
        <w:t xml:space="preserve">upućuje se na </w:t>
      </w:r>
      <w:r w:rsidR="006C1DA1" w:rsidRPr="00AE1B00">
        <w:t>parnicu</w:t>
      </w:r>
      <w:r w:rsidRPr="00AE1B00">
        <w:t xml:space="preserve"> radi utvrđivanja </w:t>
      </w:r>
      <w:r w:rsidR="006C1DA1" w:rsidRPr="00AE1B00">
        <w:t xml:space="preserve">osnovanosti </w:t>
      </w:r>
      <w:r w:rsidRPr="00AE1B00">
        <w:t xml:space="preserve">osporene tražbine </w:t>
      </w:r>
      <w:r w:rsidR="0072691D" w:rsidRPr="00AE1B00">
        <w:t>drugog</w:t>
      </w:r>
      <w:r w:rsidRPr="00AE1B00">
        <w:t xml:space="preserve"> višeg isplatnog reda tražbina u iznosu od </w:t>
      </w:r>
      <w:r w:rsidR="002601DE" w:rsidRPr="002601DE">
        <w:t xml:space="preserve">285.661,58 </w:t>
      </w:r>
      <w:r w:rsidRPr="00AE1B00">
        <w:t>kn u roku od 8 dana od dana dostave izvatka iz ovog rješenja, inače će se smatrati da je odustao od prava na vođenje parnice.</w:t>
      </w:r>
    </w:p>
    <w:p w:rsidRDefault="00337396" w:rsidP="00337396" w:rsidR="00337396" w:rsidRPr="00AE1B00">
      <w:pPr>
        <w:jc w:val="both"/>
      </w:pPr>
      <w:r w:rsidRPr="00AE1B00">
        <w:t xml:space="preserve">             </w:t>
      </w:r>
    </w:p>
    <w:p w:rsidRDefault="00583442" w:rsidP="00583442" w:rsidR="00583442" w:rsidRPr="00AE1B00">
      <w:pPr>
        <w:jc w:val="both"/>
      </w:pPr>
    </w:p>
    <w:p w:rsidRDefault="00F33405" w:rsidP="00F33405" w:rsidR="00F33405" w:rsidRPr="00AE1B00">
      <w:pPr>
        <w:pStyle w:val="Naslov2"/>
        <w:jc w:val="center"/>
        <w:rPr>
          <w:b w:val="false"/>
          <w:bCs w:val="false"/>
          <w:szCs w:val="24"/>
        </w:rPr>
      </w:pPr>
      <w:r w:rsidRPr="00AE1B00">
        <w:rPr>
          <w:b w:val="false"/>
          <w:bCs w:val="false"/>
          <w:szCs w:val="24"/>
        </w:rPr>
        <w:t>Obrazloženje</w:t>
      </w:r>
    </w:p>
    <w:p w:rsidRDefault="004C0FF1" w:rsidP="004C0FF1" w:rsidR="004C0FF1" w:rsidRPr="00AE1B00">
      <w:pPr>
        <w:rPr>
          <w:lang w:eastAsia="en-US"/>
        </w:rPr>
      </w:pPr>
    </w:p>
    <w:p w:rsidRDefault="00F33405" w:rsidP="00F33405" w:rsidR="00F33405" w:rsidRPr="00AE1B00">
      <w:pPr>
        <w:jc w:val="both"/>
      </w:pPr>
      <w:r w:rsidRPr="00AE1B00">
        <w:tab/>
      </w:r>
      <w:r w:rsidRPr="00AE1B00">
        <w:tab/>
        <w:t xml:space="preserve">Na ispitnom ročištu održanom dana </w:t>
      </w:r>
      <w:r w:rsidR="002601DE">
        <w:t>24. travnja</w:t>
      </w:r>
      <w:r w:rsidR="004C0FF1" w:rsidRPr="00AE1B00">
        <w:t xml:space="preserve"> 201</w:t>
      </w:r>
      <w:r w:rsidR="00C237F1" w:rsidRPr="00AE1B00">
        <w:t>6</w:t>
      </w:r>
      <w:r w:rsidR="004C0FF1" w:rsidRPr="00AE1B00">
        <w:t>.</w:t>
      </w:r>
      <w:r w:rsidR="001209CF" w:rsidRPr="00AE1B00">
        <w:t xml:space="preserve"> godine</w:t>
      </w:r>
      <w:r w:rsidRPr="00AE1B00">
        <w:t xml:space="preserve"> ispitane su sve prijavljene tražbine prijavljene prema svojim iznosima i redu.</w:t>
      </w:r>
    </w:p>
    <w:p w:rsidRDefault="00F33405" w:rsidP="00F33405" w:rsidR="00F33405" w:rsidRPr="00AE1B00">
      <w:pPr>
        <w:jc w:val="both"/>
      </w:pPr>
      <w:r w:rsidRPr="00AE1B00">
        <w:tab/>
      </w:r>
      <w:r w:rsidRPr="00AE1B00">
        <w:tab/>
        <w:t xml:space="preserve">Stečajni je sudac </w:t>
      </w:r>
      <w:r w:rsidR="005C6105" w:rsidRPr="00AE1B00">
        <w:t>na temelju</w:t>
      </w:r>
      <w:r w:rsidRPr="00AE1B00">
        <w:t xml:space="preserve"> članka 177. stavak 2. </w:t>
      </w:r>
      <w:r w:rsidR="008E57E2" w:rsidRPr="00AE1B00">
        <w:t xml:space="preserve">Stečajnog zakona </w:t>
      </w:r>
      <w:r w:rsidR="008E57E2" w:rsidRPr="00AE1B00">
        <w:rPr>
          <w:bCs/>
        </w:rPr>
        <w:t>(objavljen u NN 44/96, 29/99, 129/00, 123/03, 82/06, 116/10, 25/12 i 133/12)</w:t>
      </w:r>
      <w:r w:rsidRPr="00AE1B00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AE1B00">
      <w:pPr>
        <w:jc w:val="both"/>
      </w:pPr>
      <w:r w:rsidRPr="00AE1B00">
        <w:t xml:space="preserve">                     Tražbine označene u</w:t>
      </w:r>
      <w:r w:rsidR="005C6105" w:rsidRPr="00AE1B00">
        <w:t xml:space="preserve"> </w:t>
      </w:r>
      <w:r w:rsidR="00583442" w:rsidRPr="00AE1B00">
        <w:t>točki I. izreke</w:t>
      </w:r>
      <w:r w:rsidRPr="00AE1B00">
        <w:t xml:space="preserve"> ovog rješenja </w:t>
      </w:r>
      <w:r w:rsidR="005C6105" w:rsidRPr="00AE1B00">
        <w:t xml:space="preserve">se na </w:t>
      </w:r>
      <w:r w:rsidRPr="00AE1B00">
        <w:t>temelj</w:t>
      </w:r>
      <w:r w:rsidR="005C6105" w:rsidRPr="00AE1B00">
        <w:t>u</w:t>
      </w:r>
      <w:r w:rsidRPr="00AE1B00">
        <w:t xml:space="preserve"> članka 177. stavka 1. </w:t>
      </w:r>
      <w:r w:rsidR="008E57E2" w:rsidRPr="00AE1B00">
        <w:t xml:space="preserve">Stečajnog zakona </w:t>
      </w:r>
      <w:r w:rsidR="008E57E2" w:rsidRPr="00AE1B00">
        <w:rPr>
          <w:bCs/>
        </w:rPr>
        <w:t>(objavljen u NN 44/96, 29/99, 129/00, 123/03, 82/06, 116/10, 25/12 i 133/12)</w:t>
      </w:r>
      <w:r w:rsidRPr="00AE1B00">
        <w:t xml:space="preserve"> smatraju utvrđenim, budući da ih nije osporio stečajni upravitelj niti koji od stečajnih vjerovnika.</w:t>
      </w:r>
    </w:p>
    <w:p w:rsidRDefault="00583442" w:rsidP="00583442" w:rsidR="00583442" w:rsidRPr="00AE1B00">
      <w:pPr>
        <w:jc w:val="both"/>
      </w:pPr>
      <w:r w:rsidRPr="00AE1B00">
        <w:tab/>
      </w:r>
      <w:r w:rsidRPr="00AE1B00">
        <w:tab/>
        <w:t>Stečajni upravitelj je osporio, a na ročištu osporavanje nije otklonjeno, uz obrazloženje kako slijedi:</w:t>
      </w:r>
    </w:p>
    <w:p w:rsidRDefault="00583442" w:rsidP="00583442" w:rsidR="00583442" w:rsidRPr="00AE1B00">
      <w:pPr>
        <w:jc w:val="both"/>
      </w:pPr>
      <w:r w:rsidRPr="00AE1B00">
        <w:lastRenderedPageBreak/>
        <w:tab/>
      </w:r>
      <w:r w:rsidRPr="00AE1B00">
        <w:tab/>
        <w:t xml:space="preserve">Stečajni upravitelj je osporio tražbinu </w:t>
      </w:r>
      <w:r w:rsidR="0072691D" w:rsidRPr="00AE1B00">
        <w:t>drugog</w:t>
      </w:r>
      <w:r w:rsidRPr="00AE1B00">
        <w:t xml:space="preserve"> višeg isplatnog reda stečajnog vjerovnika </w:t>
      </w:r>
      <w:r w:rsidR="002601DE">
        <w:t>Republika Hrvatska</w:t>
      </w:r>
      <w:r w:rsidR="002601DE" w:rsidRPr="002601DE">
        <w:t xml:space="preserve"> </w:t>
      </w:r>
      <w:r w:rsidR="004C0FF1" w:rsidRPr="00AE1B00">
        <w:t xml:space="preserve">u iznosu od </w:t>
      </w:r>
      <w:r w:rsidR="002601DE" w:rsidRPr="002601DE">
        <w:t xml:space="preserve">285.661,58 </w:t>
      </w:r>
      <w:r w:rsidR="004C0FF1" w:rsidRPr="00AE1B00">
        <w:t>kn</w:t>
      </w:r>
      <w:r w:rsidR="004C0FF1" w:rsidRPr="00AE1B00">
        <w:rPr>
          <w:noProof/>
        </w:rPr>
        <w:t xml:space="preserve"> </w:t>
      </w:r>
      <w:r w:rsidR="00257491" w:rsidRPr="00AE1B00">
        <w:rPr>
          <w:noProof/>
        </w:rPr>
        <w:t xml:space="preserve">s osnove </w:t>
      </w:r>
      <w:r w:rsidR="002601DE">
        <w:t>prihoda državnog proračuna</w:t>
      </w:r>
      <w:r w:rsidR="004C0FF1" w:rsidRPr="00AE1B00">
        <w:t xml:space="preserve"> </w:t>
      </w:r>
      <w:r w:rsidR="002601DE">
        <w:t>budući je taj iznos već sadržan u prijavama tražbina radnika</w:t>
      </w:r>
      <w:r w:rsidRPr="00AE1B00">
        <w:rPr>
          <w:noProof/>
        </w:rPr>
        <w:t>.</w:t>
      </w:r>
      <w:r w:rsidR="00257491" w:rsidRPr="00AE1B00">
        <w:rPr>
          <w:noProof/>
        </w:rPr>
        <w:t xml:space="preserve"> </w:t>
      </w:r>
    </w:p>
    <w:p w:rsidRDefault="00257491" w:rsidP="00257491" w:rsidR="00257491" w:rsidRPr="00AE1B00">
      <w:pPr>
        <w:jc w:val="both"/>
      </w:pPr>
      <w:r w:rsidRPr="00AE1B00">
        <w:tab/>
      </w:r>
      <w:r w:rsidRPr="00AE1B00">
        <w:tab/>
        <w:t>Valjalo je stoga vjerovnika na temelju članka 177. stavak 3. i članka 17</w:t>
      </w:r>
      <w:r w:rsidR="004C0FF1" w:rsidRPr="00AE1B00">
        <w:t>8</w:t>
      </w:r>
      <w:r w:rsidRPr="00AE1B00">
        <w:t>.</w:t>
      </w:r>
      <w:r w:rsidR="004C0FF1" w:rsidRPr="00AE1B00">
        <w:t xml:space="preserve"> stavak 1. </w:t>
      </w:r>
      <w:r w:rsidRPr="00AE1B00">
        <w:t xml:space="preserve">Stečajnog zakona uputiti na </w:t>
      </w:r>
      <w:r w:rsidR="004C0FF1" w:rsidRPr="00AE1B00">
        <w:t>pokretanje parnice</w:t>
      </w:r>
      <w:r w:rsidRPr="00AE1B00">
        <w:t xml:space="preserve"> radi utvrđenja osporene tražbine. </w:t>
      </w:r>
    </w:p>
    <w:p w:rsidRDefault="00257491" w:rsidP="00583442" w:rsidR="00257491" w:rsidRPr="00AE1B00">
      <w:pPr>
        <w:jc w:val="both"/>
      </w:pPr>
    </w:p>
    <w:p w:rsidRDefault="009B2BD6" w:rsidP="00F33405" w:rsidR="00F33405" w:rsidRPr="00AE1B00">
      <w:pPr>
        <w:jc w:val="center"/>
      </w:pPr>
      <w:r w:rsidRPr="00AE1B00">
        <w:t>Rijeka</w:t>
      </w:r>
      <w:r w:rsidR="00F33405" w:rsidRPr="00AE1B00">
        <w:t>,</w:t>
      </w:r>
      <w:r w:rsidR="004D5C4D" w:rsidRPr="00AE1B00">
        <w:t xml:space="preserve"> </w:t>
      </w:r>
      <w:r w:rsidR="002601DE">
        <w:t>20. srpnja</w:t>
      </w:r>
      <w:r w:rsidR="004C0FF1" w:rsidRPr="00AE1B00">
        <w:t xml:space="preserve"> 201</w:t>
      </w:r>
      <w:r w:rsidR="00AE1B00" w:rsidRPr="00AE1B00">
        <w:t>6</w:t>
      </w:r>
      <w:r w:rsidR="00F33405" w:rsidRPr="00AE1B00">
        <w:t>. godine</w:t>
      </w:r>
    </w:p>
    <w:p w:rsidRDefault="00F33405" w:rsidP="00F33405" w:rsidR="00F33405" w:rsidRPr="00AE1B00">
      <w:pPr>
        <w:jc w:val="center"/>
      </w:pPr>
    </w:p>
    <w:p w:rsidRDefault="009B2BD6" w:rsidP="00F33405" w:rsidR="009B2BD6" w:rsidRPr="00AE1B00">
      <w:pPr>
        <w:jc w:val="center"/>
      </w:pPr>
    </w:p>
    <w:p w:rsidRDefault="00F33405" w:rsidP="00F33405" w:rsidR="00F33405" w:rsidRPr="00AE1B00">
      <w:pPr>
        <w:ind w:left="2160"/>
        <w:jc w:val="both"/>
      </w:pPr>
      <w:r w:rsidRPr="00AE1B00">
        <w:tab/>
      </w:r>
      <w:r w:rsidRPr="00AE1B00">
        <w:tab/>
      </w:r>
      <w:r w:rsidRPr="00AE1B00">
        <w:tab/>
        <w:t xml:space="preserve">  </w:t>
      </w:r>
      <w:r w:rsidRPr="00AE1B00">
        <w:tab/>
        <w:t xml:space="preserve">    </w:t>
      </w:r>
      <w:r w:rsidR="00781BE5" w:rsidRPr="00AE1B00">
        <w:t xml:space="preserve">   </w:t>
      </w:r>
      <w:r w:rsidRPr="00AE1B00">
        <w:t>Stečajni  sudac</w:t>
      </w:r>
    </w:p>
    <w:p w:rsidRDefault="00F33405" w:rsidP="007D6712" w:rsidR="00F33405" w:rsidRPr="00AE1B00">
      <w:pPr>
        <w:ind w:left="2160"/>
        <w:jc w:val="both"/>
      </w:pPr>
      <w:r w:rsidRPr="00AE1B00">
        <w:tab/>
      </w:r>
      <w:r w:rsidRPr="00AE1B00">
        <w:tab/>
      </w:r>
      <w:r w:rsidRPr="00AE1B00">
        <w:tab/>
      </w:r>
      <w:r w:rsidRPr="00AE1B00">
        <w:tab/>
      </w:r>
      <w:r w:rsidR="007D6712" w:rsidRPr="00AE1B00">
        <w:t xml:space="preserve">       </w:t>
      </w:r>
      <w:r w:rsidR="00781BE5" w:rsidRPr="00AE1B00">
        <w:t xml:space="preserve">Vera Jelenović </w:t>
      </w:r>
    </w:p>
    <w:p w:rsidRDefault="00F33405" w:rsidP="00F33405" w:rsidR="00F33405" w:rsidRPr="00AE1B00">
      <w:pPr>
        <w:jc w:val="center"/>
      </w:pPr>
    </w:p>
    <w:p w:rsidRDefault="009B2BD6" w:rsidP="00F33405" w:rsidR="009B2BD6" w:rsidRPr="00AE1B00">
      <w:pPr>
        <w:jc w:val="center"/>
      </w:pPr>
    </w:p>
    <w:p w:rsidRDefault="009B2BD6" w:rsidP="00F33405" w:rsidR="009B2BD6" w:rsidRPr="00AE1B00">
      <w:pPr>
        <w:jc w:val="center"/>
      </w:pPr>
    </w:p>
    <w:p w:rsidRDefault="00F33405" w:rsidP="00F33405" w:rsidR="00F33405" w:rsidRPr="00AE1B00">
      <w:pPr>
        <w:jc w:val="both"/>
      </w:pPr>
      <w:r w:rsidRPr="00AE1B00">
        <w:t>UPUTA O PRAVNOM LIJEKU:</w:t>
      </w:r>
    </w:p>
    <w:p w:rsidRDefault="00F33405" w:rsidP="00852B17" w:rsidR="00852B17" w:rsidRPr="00AE1B00">
      <w:pPr>
        <w:jc w:val="both"/>
      </w:pPr>
      <w:r w:rsidRPr="00AE1B00">
        <w:tab/>
        <w:t>Protiv  ovog  rješenja pravo na žalbu ima stečajni upravitelj i svaki vjerovnik u dijelu koji se tiče njegove prijavljene tražbine i tražbine  koju je osporio (</w:t>
      </w:r>
      <w:r w:rsidR="0072227A" w:rsidRPr="00AE1B00">
        <w:t xml:space="preserve">članak 11. i </w:t>
      </w:r>
      <w:r w:rsidRPr="00AE1B00">
        <w:t xml:space="preserve">177. stavak 4. i 5. Stečajnog zakona). Rok za žalbu iznosi 8 dana od dana dostave rješenja. </w:t>
      </w:r>
      <w:r w:rsidR="00AE1B00" w:rsidRPr="00AE1B00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AE1B00">
        <w:t xml:space="preserve">Žalba se podnosi ovom sudu u tri primjerka, a o žalbi odlučuje Visoki trgovački sud  Republike  Hrvatske. </w:t>
      </w:r>
      <w:r w:rsidR="00852B17" w:rsidRPr="00AE1B00">
        <w:t>Žalba ne utječe na rok ostavljen strankama da pokrenu parnicu.</w:t>
      </w:r>
    </w:p>
    <w:p w:rsidRDefault="00F33405" w:rsidP="00F33405" w:rsidR="00F33405" w:rsidRPr="00AE1B00">
      <w:pPr>
        <w:jc w:val="both"/>
      </w:pPr>
    </w:p>
    <w:p w:rsidRDefault="00F33405" w:rsidP="00F33405" w:rsidR="00F33405" w:rsidRPr="00AE1B00"/>
    <w:p w:rsidRDefault="0024217C" w:rsidP="002B01B4" w:rsidR="0024217C" w:rsidRPr="00AE1B00">
      <w:pPr>
        <w:jc w:val="both"/>
      </w:pPr>
    </w:p>
    <w:p w:rsidRDefault="00583442" w:rsidP="002B01B4" w:rsidR="00583442" w:rsidRPr="00AE1B00">
      <w:pPr>
        <w:jc w:val="both"/>
      </w:pPr>
    </w:p>
    <w:p w:rsidRDefault="00583442" w:rsidP="002B01B4" w:rsidR="00583442" w:rsidRPr="00AE1B00">
      <w:pPr>
        <w:jc w:val="both"/>
      </w:pPr>
    </w:p>
    <w:p w:rsidRDefault="00583442" w:rsidP="002B01B4" w:rsidR="00583442" w:rsidRPr="00AE1B00">
      <w:pPr>
        <w:jc w:val="both"/>
      </w:pPr>
    </w:p>
    <w:p w:rsidRDefault="00583442" w:rsidP="002B01B4" w:rsidR="0058344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524E72" w:rsidP="002B01B4" w:rsidR="00524E72">
      <w:pPr>
        <w:jc w:val="both"/>
      </w:pPr>
    </w:p>
    <w:p w:rsidRDefault="002B01B4" w:rsidP="002B01B4" w:rsidR="002B01B4" w:rsidRPr="00AE1B00">
      <w:pPr>
        <w:jc w:val="both"/>
      </w:pPr>
      <w:r w:rsidRPr="00AE1B00">
        <w:lastRenderedPageBreak/>
        <w:t>DNA</w:t>
      </w:r>
    </w:p>
    <w:p w:rsidRDefault="002B01B4" w:rsidP="002B01B4" w:rsidR="002B01B4">
      <w:pPr>
        <w:jc w:val="both"/>
      </w:pPr>
      <w:r w:rsidRPr="00AE1B00">
        <w:t>- stečajni upravitelj</w:t>
      </w:r>
    </w:p>
    <w:p w:rsidRDefault="00524E72" w:rsidP="002B01B4" w:rsidR="00524E72" w:rsidRPr="00AE1B00">
      <w:pPr>
        <w:jc w:val="both"/>
      </w:pPr>
      <w:r>
        <w:t xml:space="preserve">- ŽDO Rijeka </w:t>
      </w:r>
    </w:p>
    <w:p w:rsidRDefault="002B01B4" w:rsidP="002B01B4" w:rsidR="002B01B4" w:rsidRPr="00AE1B00">
      <w:pPr>
        <w:jc w:val="both"/>
      </w:pPr>
      <w:r w:rsidRPr="00AE1B00">
        <w:t xml:space="preserve">- </w:t>
      </w:r>
      <w:r w:rsidR="00AE1B00" w:rsidRPr="00AE1B00">
        <w:t>e-O</w:t>
      </w:r>
      <w:r w:rsidRPr="00AE1B00">
        <w:t>glasna ploča</w:t>
      </w:r>
    </w:p>
    <w:p w:rsidRDefault="002B01B4" w:rsidR="002B01B4" w:rsidRPr="00AE1B00"/>
    <w:p w:rsidRDefault="004D5C4D" w:rsidR="002B01B4" w:rsidRPr="00AE1B00">
      <w:r w:rsidRPr="00AE1B00">
        <w:t xml:space="preserve">Rijeka, </w:t>
      </w:r>
      <w:r w:rsidR="002601DE">
        <w:t>20. srpnja</w:t>
      </w:r>
      <w:r w:rsidR="004C0FF1" w:rsidRPr="00AE1B00">
        <w:t xml:space="preserve"> 201</w:t>
      </w:r>
      <w:r w:rsidR="00AE1B00" w:rsidRPr="00AE1B00">
        <w:t>6</w:t>
      </w:r>
      <w:r w:rsidRPr="00AE1B00">
        <w:t>.g.</w:t>
      </w:r>
    </w:p>
    <w:p w:rsidRDefault="004D5C4D" w:rsidR="004D5C4D" w:rsidRPr="00AE1B00"/>
    <w:p w:rsidRDefault="004D5C4D" w:rsidR="004D5C4D" w:rsidRPr="00AE1B00">
      <w:pPr>
        <w:jc w:val="both"/>
      </w:pPr>
      <w:r w:rsidRPr="00AE1B00">
        <w:t xml:space="preserve">                                                                                                      S u d a c</w:t>
      </w:r>
    </w:p>
    <w:p w:rsidRDefault="004D5C4D" w:rsidP="007D6712" w:rsidR="004D5C4D" w:rsidRPr="00AE1B00">
      <w:pPr>
        <w:jc w:val="both"/>
      </w:pPr>
      <w:r w:rsidRPr="00AE1B00">
        <w:t xml:space="preserve">                                                                                          </w:t>
      </w:r>
      <w:r w:rsidR="007D6712" w:rsidRPr="00AE1B00">
        <w:t xml:space="preserve">       </w:t>
      </w:r>
      <w:r w:rsidRPr="00AE1B00">
        <w:t xml:space="preserve">Vera Jelenović </w:t>
      </w:r>
    </w:p>
    <w:p w:rsidRDefault="002B01B4" w:rsidR="002B01B4" w:rsidRPr="00AE1B00"/>
    <w:p w:rsidRDefault="002B01B4" w:rsidR="002B01B4" w:rsidRPr="00AE1B00"/>
    <w:sectPr w:rsidR="002B01B4" w:rsidRPr="00AE1B0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A27" w:rsidR="00C62A27">
      <w:r>
        <w:separator/>
      </w:r>
    </w:p>
  </w:endnote>
  <w:endnote w:id="0" w:type="continuationSeparator">
    <w:p w:rsidRDefault="00C62A27" w:rsidR="00C62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2A9" w:rsidR="00AD12A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12A9" w:rsidR="00AD12A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2A9" w:rsidR="00AD12A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C46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AD12A9" w:rsidR="00AD12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A27" w:rsidR="00C62A27">
      <w:r>
        <w:separator/>
      </w:r>
    </w:p>
  </w:footnote>
  <w:footnote w:id="0" w:type="continuationSeparator">
    <w:p w:rsidRDefault="00C62A27" w:rsidR="00C62A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2A9" w:rsidP="008E57E2" w:rsidR="00AD12A9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>
      <w:rPr>
        <w:bCs/>
      </w:rPr>
      <w:t>186/2016</w:t>
    </w:r>
  </w:p>
  <w:p w:rsidRDefault="00AD12A9" w:rsidP="008E57E2" w:rsidR="00AD12A9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D547D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4CA6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01DE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4E72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A4C46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6F6C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3EF7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18B8"/>
    <w:rsid w:val="0099266A"/>
    <w:rsid w:val="009A0080"/>
    <w:rsid w:val="009A1082"/>
    <w:rsid w:val="009A1161"/>
    <w:rsid w:val="009A11AB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3A65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2A9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47004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852"/>
    <w:rsid w:val="00C50D66"/>
    <w:rsid w:val="00C523FD"/>
    <w:rsid w:val="00C524C1"/>
    <w:rsid w:val="00C54E58"/>
    <w:rsid w:val="00C554A7"/>
    <w:rsid w:val="00C6284F"/>
    <w:rsid w:val="00C62A27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5ABC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A4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4C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4C4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A4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4C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4C4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7</properties:Pages>
  <properties:Words>2200</properties:Words>
  <properties:Characters>11855</properties:Characters>
  <properties:Lines>308</properties:Lines>
  <properties:Paragraphs>227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2016-07-20T06:16:00Z</dcterms:created>
  <dc:creator>korlevicd</dc:creator>
  <cp:lastModifiedBy>Danijela Fumić</cp:lastModifiedBy>
  <cp:lastPrinted>2016-07-20T06:16:00Z</cp:lastPrinted>
  <dcterms:modified xmlns:xsi="http://www.w3.org/2001/XMLSchema-instance" xsi:type="dcterms:W3CDTF">2016-07-20T06:18:00Z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