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1474" w14:paraId="6381474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19171D">
        <w:t>473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19171D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19171D">
        <w:t>VARSTICK j.</w:t>
      </w:r>
      <w:r w:rsidR="0019171D" w:rsidRPr="0082401E">
        <w:t xml:space="preserve">d.o.o., </w:t>
      </w:r>
      <w:r w:rsidR="0019171D">
        <w:t>Tužno, Selska 38</w:t>
      </w:r>
      <w:r w:rsidR="0019171D" w:rsidRPr="0082401E">
        <w:t xml:space="preserve">, OIB: </w:t>
      </w:r>
      <w:r w:rsidR="0019171D" w:rsidRPr="00C4337B">
        <w:t>18614708289</w:t>
      </w:r>
      <w:r w:rsidR="00C35B7E" w:rsidRPr="0082401E">
        <w:t xml:space="preserve">,  dana </w:t>
      </w:r>
      <w:r w:rsidR="005470DE">
        <w:t>23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9171D">
        <w:t>VARSTICK j.</w:t>
      </w:r>
      <w:r w:rsidR="0019171D" w:rsidRPr="0082401E">
        <w:t xml:space="preserve">d.o.o., </w:t>
      </w:r>
      <w:r w:rsidR="0019171D">
        <w:t>Tužno, Selska 38</w:t>
      </w:r>
      <w:r w:rsidR="0019171D" w:rsidRPr="0082401E">
        <w:t xml:space="preserve">, OIB: </w:t>
      </w:r>
      <w:r w:rsidR="0019171D" w:rsidRPr="00C4337B">
        <w:t>18614708289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470DE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19171D"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747B30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19171D">
        <w:t>Miroslav Njegovec, Tužno, Selska 38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5470DE">
        <w:t>21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19171D">
        <w:t>17</w:t>
      </w:r>
      <w:r w:rsidR="00CC2EF9" w:rsidRPr="00C35B7E">
        <w:t xml:space="preserve">. </w:t>
      </w:r>
      <w:r w:rsidR="0019171D">
        <w:t>ožujka</w:t>
      </w:r>
      <w:r w:rsidR="00CC2EF9" w:rsidRPr="00C35B7E">
        <w:t xml:space="preserve"> 201</w:t>
      </w:r>
      <w:r w:rsidR="0019171D">
        <w:t>6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19171D">
        <w:t>14.788,65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470DE">
        <w:t>23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955AFD" w:rsidR="00955AF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955AFD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19171D">
        <w:t>VARSTICK j.</w:t>
      </w:r>
      <w:r w:rsidR="0019171D" w:rsidRPr="0082401E">
        <w:t xml:space="preserve">d.o.o., </w:t>
      </w:r>
      <w:r w:rsidR="0019171D">
        <w:t>Tužno, Selska 38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19171D">
        <w:t>Miroslav Njegovec, Tužno, Selska 38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AFD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19171D">
      <w:t>473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19171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0B1656"/>
    <w:rsid w:val="00104FDD"/>
    <w:rsid w:val="0019171D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55AFD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VARSTICK jednostavno društvo s ograničenom odgovornošću za proizvodnju drvne galanterije</izvorni_sadrzaj>
    <derivirana_varijabla naziv="DomainObject.Predmet.ProtustrankaFormated_1">  VARSTICK jednostavno društvo s ograničenom odgovornošću za proizvodnju drvne galanterije</derivirana_varijabla>
  </DomainObject.Predmet.ProtustrankaFormated>
  <DomainObject.Predmet.ProtustrankaFormatedOIB>
    <izvorni_sadrzaj>  VARSTICK jednostavno društvo s ograničenom odgovornošću za proizvodnju drvne galanterije, OIB 18614708289</izvorni_sadrzaj>
    <derivirana_varijabla naziv="DomainObject.Predmet.ProtustrankaFormatedOIB_1">  VARSTICK jednostavno društvo s ograničenom odgovornošću za proizvodnju drvne galanterije, OIB 18614708289</derivirana_varijabla>
  </DomainObject.Predmet.ProtustrankaFormatedOIB>
  <DomainObject.Predmet.ProtustrankaFormatedWithAdress>
    <izvorni_sadrzaj> VARSTICK jednostavno društvo s ograničenom odgovornošću za proizvodnju drvne galanterije, Selska 38, 42242 Tužno</izvorni_sadrzaj>
    <derivirana_varijabla naziv="DomainObject.Predmet.ProtustrankaFormatedWithAdress_1"> VARSTICK jednostavno društvo s ograničenom odgovornošću za proizvodnju drvne galanterije, Selska 38, 42242 Tužno</derivirana_varijabla>
  </DomainObject.Predmet.ProtustrankaFormatedWithAdress>
  <DomainObject.Predmet.ProtustrankaFormatedWithAdressOIB>
    <izvorni_sadrzaj> VARSTICK jednostavno društvo s ograničenom odgovornošću za proizvodnju drvne galanterije, OIB 18614708289, Selska 38, 42242 Tužno</izvorni_sadrzaj>
    <derivirana_varijabla naziv="DomainObject.Predmet.ProtustrankaFormatedWithAdressOIB_1"> VARSTICK jednostavno društvo s ograničenom odgovornošću za proizvodnju drvne galanterije, OIB 18614708289, Selska 38, 42242 Tužno</derivirana_varijabla>
  </DomainObject.Predmet.ProtustrankaFormatedWithAdressOIB>
  <DomainObject.Predmet.ProtustrankaWithAdress>
    <izvorni_sadrzaj>VARSTICK jednostavno društvo s ograničenom odgovornošću za proizvodnju drvne galanterije Selska 38, 42242 Tužno</izvorni_sadrzaj>
    <derivirana_varijabla naziv="DomainObject.Predmet.ProtustrankaWithAdress_1">VARSTICK jednostavno društvo s ograničenom odgovornošću za proizvodnju drvne galanterije Selska 38, 42242 Tužno</derivirana_varijabla>
  </DomainObject.Predmet.ProtustrankaWithAdress>
  <DomainObject.Predmet.ProtustrankaWithAdressOIB>
    <izvorni_sadrzaj>VARSTICK jednostavno društvo s ograničenom odgovornošću za proizvodnju drvne galanterije, OIB 18614708289, Selska 38, 42242 Tužno</izvorni_sadrzaj>
    <derivirana_varijabla naziv="DomainObject.Predmet.ProtustrankaWithAdressOIB_1">VARSTICK jednostavno društvo s ograničenom odgovornošću za proizvodnju drvne galanterije, OIB 18614708289, Selska 38, 42242 Tužno</derivirana_varijabla>
  </DomainObject.Predmet.ProtustrankaWithAdressOIB>
  <DomainObject.Predmet.ProtustrankaNazivFormated>
    <izvorni_sadrzaj>VARSTICK jednostavno društvo s ograničenom odgovornošću za proizvodnju drvne galanterije</izvorni_sadrzaj>
    <derivirana_varijabla naziv="DomainObject.Predmet.ProtustrankaNazivFormated_1">VARSTICK jednostavno društvo s ograničenom odgovornošću za proizvodnju drvne galanterije</derivirana_varijabla>
  </DomainObject.Predmet.ProtustrankaNazivFormated>
  <DomainObject.Predmet.ProtustrankaNazivFormatedOIB>
    <izvorni_sadrzaj>VARSTICK jednostavno društvo s ograničenom odgovornošću za proizvodnju drvne galanterije, OIB 18614708289</izvorni_sadrzaj>
    <derivirana_varijabla naziv="DomainObject.Predmet.ProtustrankaNazivFormatedOIB_1">VARSTICK jednostavno društvo s ograničenom odgovornošću za proizvodnju drvne galanterije, OIB 18614708289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VARSTICK jednostavno društvo s ograničenom odgovornošću za proizvodnju drvne galanterije</item>
    </izvorni_sadrzaj>
    <derivirana_varijabla naziv="DomainObject.Predmet.ProtuStrankaListFormated_1">
      <item>VARSTICK jednostavno društvo s ograničenom odgovornošću za proizvodnju drvne galanterije</item>
    </derivirana_varijabla>
  </DomainObject.Predmet.ProtuStrankaListFormated>
  <DomainObject.Predmet.ProtuStrankaListFormatedOIB>
    <izvorni_sadrzaj>
      <item>VARSTICK jednostavno društvo s ograničenom odgovornošću za proizvodnju drvne galanterije, OIB 18614708289</item>
    </izvorni_sadrzaj>
    <derivirana_varijabla naziv="DomainObject.Predmet.ProtuStrankaListFormatedOIB_1">
      <item>VARSTICK jednostavno društvo s ograničenom odgovornošću za proizvodnju drvne galanterije, OIB 18614708289</item>
    </derivirana_varijabla>
  </DomainObject.Predmet.ProtuStrankaListFormatedOIB>
  <DomainObject.Predmet.ProtuStrankaListFormatedWithAdress>
    <izvorni_sadrzaj>
      <item>VARSTICK jednostavno društvo s ograničenom odgovornošću za proizvodnju drvne galanterije, Selska 38, 42242 Tužno</item>
    </izvorni_sadrzaj>
    <derivirana_varijabla naziv="DomainObject.Predmet.ProtuStrankaListFormatedWithAdress_1">
      <item>VARSTICK jednostavno društvo s ograničenom odgovornošću za proizvodnju drvne galanterije, Selska 38, 42242 Tužno</item>
    </derivirana_varijabla>
  </DomainObject.Predmet.ProtuStrankaListFormatedWithAdress>
  <DomainObject.Predmet.ProtuStrankaListFormatedWithAdressOIB>
    <izvorni_sadrzaj>
      <item>VARSTICK jednostavno društvo s ograničenom odgovornošću za proizvodnju drvne galanterije, OIB 18614708289, Selska 38, 42242 Tužno</item>
    </izvorni_sadrzaj>
    <derivirana_varijabla naziv="DomainObject.Predmet.ProtuStrankaListFormatedWithAdressOIB_1">
      <item>VARSTICK jednostavno društvo s ograničenom odgovornošću za proizvodnju drvne galanterije, OIB 18614708289, Selska 38, 42242 Tužno</item>
    </derivirana_varijabla>
  </DomainObject.Predmet.ProtuStrankaListFormatedWithAdressOIB>
  <DomainObject.Predmet.ProtuStrankaListNazivFormated>
    <izvorni_sadrzaj>
      <item>VARSTICK jednostavno društvo s ograničenom odgovornošću za proizvodnju drvne galanterije</item>
    </izvorni_sadrzaj>
    <derivirana_varijabla naziv="DomainObject.Predmet.ProtuStrankaListNazivFormated_1">
      <item>VARSTICK jednostavno društvo s ograničenom odgovornošću za proizvodnju drvne galanterije</item>
    </derivirana_varijabla>
  </DomainObject.Predmet.ProtuStrankaListNazivFormated>
  <DomainObject.Predmet.ProtuStrankaListNazivFormatedOIB>
    <izvorni_sadrzaj>
      <item>VARSTICK jednostavno društvo s ograničenom odgovornošću za proizvodnju drvne galanterije, OIB 18614708289</item>
    </izvorni_sadrzaj>
    <derivirana_varijabla naziv="DomainObject.Predmet.ProtuStrankaListNazivFormatedOIB_1">
      <item>VARSTICK jednostavno društvo s ograničenom odgovornošću za proizvodnju drvne galanterije, OIB 18614708289</item>
    </derivirana_varijabla>
  </DomainObject.Predmet.ProtuStrankaListNazivFormatedOIB>
  <DomainObject.Predmet.OstaliListFormated>
    <izvorni_sadrzaj>
      <item>Sudski registar</item>
      <item>Županijsko državno odvjetništvo</item>
      <item>Miroslav Negovec</item>
    </izvorni_sadrzaj>
    <derivirana_varijabla naziv="DomainObject.Predmet.OstaliListFormated_1">
      <item>Sudski registar</item>
      <item>Županijsko državno odvjetništvo</item>
      <item>Miroslav Negovec</item>
    </derivirana_varijabla>
  </DomainObject.Predmet.OstaliListFormated>
  <DomainObject.Predmet.OstaliListFormatedOIB>
    <izvorni_sadrzaj>
      <item>Sudski registar</item>
      <item>Županijsko državno odvjetništvo</item>
      <item>Miroslav Negovec, OIB 88014079292</item>
    </izvorni_sadrzaj>
    <derivirana_varijabla naziv="DomainObject.Predmet.OstaliListFormatedOIB_1">
      <item>Sudski registar</item>
      <item>Županijsko državno odvjetništvo</item>
      <item>Miroslav Negovec, OIB 88014079292</item>
    </derivirana_varijabla>
  </DomainObject.Predmet.OstaliListFormatedOIB>
  <DomainObject.Predmet.OstaliListFormatedWithAdress>
    <izvorni_sadrzaj>
      <item>Sudski registar</item>
      <item>Županijsko državno odvjetništvo</item>
      <item>Miroslav Negovec, Selska 38, 42242 Tužno</item>
    </izvorni_sadrzaj>
    <derivirana_varijabla naziv="DomainObject.Predmet.OstaliListFormatedWithAdress_1">
      <item>Sudski registar</item>
      <item>Županijsko državno odvjetništvo</item>
      <item>Miroslav Negovec, Selska 38, 42242 Tužno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Negovec, OIB 88014079292, Selska 38, 42242 Tužno</item>
    </izvorni_sadrzaj>
    <derivirana_varijabla naziv="DomainObject.Predmet.OstaliListFormatedWithAdressOIB_1">
      <item>Sudski registar</item>
      <item>Županijsko državno odvjetništvo</item>
      <item>Miroslav Negovec, OIB 88014079292, Selska 38, 42242 Tužno</item>
    </derivirana_varijabla>
  </DomainObject.Predmet.OstaliListFormatedWithAdressOIB>
  <DomainObject.Predmet.OstaliListNazivFormated>
    <izvorni_sadrzaj>
      <item>Sudski registar</item>
      <item>Županijsko državno odvjetništvo</item>
      <item>Miroslav Negovec</item>
    </izvorni_sadrzaj>
    <derivirana_varijabla naziv="DomainObject.Predmet.OstaliListNazivFormated_1">
      <item>Sudski registar</item>
      <item>Županijsko državno odvjetništvo</item>
      <item>Miroslav Negovec</item>
    </derivirana_varijabla>
  </DomainObject.Predmet.OstaliListNazivFormated>
  <DomainObject.Predmet.OstaliListNazivFormatedOIB>
    <izvorni_sadrzaj>
      <item>Sudski registar</item>
      <item>Županijsko državno odvjetništvo</item>
      <item>Miroslav Negovec, OIB 88014079292</item>
    </izvorni_sadrzaj>
    <derivirana_varijabla naziv="DomainObject.Predmet.OstaliListNazivFormatedOIB_1">
      <item>Sudski registar</item>
      <item>Županijsko državno odvjetništvo</item>
      <item>Miroslav Negovec, OIB 88014079292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VARSTICK jednostavno društvo s ograničenom odgovornošću za proizvodnju drvne galanterije</izvorni_sadrzaj>
    <derivirana_varijabla naziv="DomainObject.Predmet.ProtustrankaIDrugi_1">VARSTICK jednostavno društvo s ograničenom odgovornošću za proizvodnju drvne galanterije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VARSTICK jednostavno društvo s ograničenom odgovornošću za proizvodnju drvne galanterije, OIB 18614708289, Selska 38, 42242 Tužno</izvorni_sadrzaj>
    <derivirana_varijabla naziv="DomainObject.Predmet.ProtustrankaIDrugiAdressOIB_1">VARSTICK jednostavno društvo s ograničenom odgovornošću za proizvodnju drvne galanterije, OIB 18614708289, Selska 38, 42242 Tužno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izvorni_sadrzaj>
    <derivirana_varijabla naziv="DomainObject.Predmet.SudioniciListNaziv_1"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derivirana_varijabla>
  </DomainObject.Predmet.SudioniciListNaziv>
  <DomainObject.Predmet.SudioniciListAdressOIB>
    <izvorni_sadrzaj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izvorni_sadrzaj>
    <derivirana_varijabla naziv="DomainObject.Predmet.SudioniciListAdressOIB_1"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18614708289</item>
      <item>, OIB null</item>
      <item>, OIB null</item>
      <item>, OIB 88014079292</item>
    </izvorni_sadrzaj>
    <derivirana_varijabla naziv="DomainObject.Predmet.SudioniciListNazivOIB_1">
      <item>, OIB 85821130368</item>
      <item>, OIB 18614708289</item>
      <item>, OIB null</item>
      <item>, OIB null</item>
      <item>, OIB 88014079292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C4CE9-6C42-4B21-B17F-BC1DAAAD4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2374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2016-03-23T12:02:00Z</dcterms:created>
  <dc:creator>Maja Valušnig</dc:creator>
  <cp:lastModifiedBy>Nevenka Vuković</cp:lastModifiedBy>
  <cp:lastPrinted>2016-03-23T12:04:00Z</cp:lastPrinted>
  <dcterms:modified xmlns:xsi="http://www.w3.org/2001/XMLSchema-instance" xsi:type="dcterms:W3CDTF">2016-03-23T12:05:00Z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