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2e285" w14:paraId="fa2e285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B76239">
        <w:t>1030/2016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B76239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BA1056" w:rsidRPr="00BA1056">
        <w:t xml:space="preserve"> </w:t>
      </w:r>
      <w:r w:rsidR="00B76239">
        <w:t>PRIMA ATLANTIK d.o.o., Zagreb, Šubićeva 42</w:t>
      </w:r>
      <w:r w:rsidR="00BA1056">
        <w:t xml:space="preserve">, OIB: </w:t>
      </w:r>
      <w:r w:rsidR="00B76239">
        <w:t>45419930356</w:t>
      </w:r>
      <w:r w:rsidR="00BA1056">
        <w:t xml:space="preserve">, MBS: </w:t>
      </w:r>
      <w:r w:rsidR="00B76239">
        <w:t>080477051</w:t>
      </w:r>
      <w:r w:rsidR="008A376B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76239">
        <w:t>118.134,01</w:t>
      </w:r>
      <w:r w:rsidR="005B0782">
        <w:t xml:space="preserve"> k</w:t>
      </w:r>
      <w:r w:rsidR="00BA1056">
        <w:t>u</w:t>
      </w:r>
      <w:r w:rsidR="005B0782">
        <w:t>n</w:t>
      </w:r>
      <w:r w:rsidR="00BA1056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B76239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76239">
      <w:t>1030/2016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C120B"/>
    <w:rsid w:val="00786AE3"/>
    <w:rsid w:val="007B13A4"/>
    <w:rsid w:val="007B5AFD"/>
    <w:rsid w:val="007C7891"/>
    <w:rsid w:val="007C789D"/>
    <w:rsid w:val="007D5A5D"/>
    <w:rsid w:val="007E717E"/>
    <w:rsid w:val="008155EE"/>
    <w:rsid w:val="00860308"/>
    <w:rsid w:val="008613BD"/>
    <w:rsid w:val="00863025"/>
    <w:rsid w:val="00871F01"/>
    <w:rsid w:val="008A376B"/>
    <w:rsid w:val="008D19B9"/>
    <w:rsid w:val="008E28F7"/>
    <w:rsid w:val="00920CA0"/>
    <w:rsid w:val="009419D8"/>
    <w:rsid w:val="00966EED"/>
    <w:rsid w:val="009F3FBC"/>
    <w:rsid w:val="00A71431"/>
    <w:rsid w:val="00AC4528"/>
    <w:rsid w:val="00AD027A"/>
    <w:rsid w:val="00B53A01"/>
    <w:rsid w:val="00B76239"/>
    <w:rsid w:val="00B77D67"/>
    <w:rsid w:val="00B82F18"/>
    <w:rsid w:val="00BA1056"/>
    <w:rsid w:val="00BD2F8B"/>
    <w:rsid w:val="00C438A1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3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43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 ATLANTIK d.o.o. zastupanog po punomoćniku Boris Šimunić</izvorni_sadrzaj>
    <derivirana_varijabla naziv="DomainObject.Predmet.ProtustrankaFormated_1">  PRIMA ATLANTIK d.o.o. zastupanog po punomoćniku Boris Šimunić</derivirana_varijabla>
  </DomainObject.Predmet.ProtustrankaFormated>
  <DomainObject.Predmet.ProtustrankaFormatedOIB>
    <izvorni_sadrzaj>  PRIMA ATLANTIK d.o.o., OIB 45419930356 zastupanog po punomoćniku Boris Šimunić</izvorni_sadrzaj>
    <derivirana_varijabla naziv="DomainObject.Predmet.ProtustrankaFormatedOIB_1">  PRIMA ATLANTIK d.o.o., OIB 45419930356 zastupanog po punomoćniku Boris Šimunić</derivirana_varijabla>
  </DomainObject.Predmet.ProtustrankaFormatedOIB>
  <DomainObject.Predmet.ProtustrankaFormatedWithAdress>
    <izvorni_sadrzaj> PRIMA ATLANTIK d.o.o., Šubićeva 42, 10000 Zagreb zastupanog po punomoćniku Boris Šimunić</izvorni_sadrzaj>
    <derivirana_varijabla naziv="DomainObject.Predmet.ProtustrankaFormatedWithAdress_1"> PRIMA ATLANTIK d.o.o., Šubićeva 42, 10000 Zagreb zastupanog po punomoćniku Boris Šimunić</derivirana_varijabla>
  </DomainObject.Predmet.ProtustrankaFormatedWithAdress>
  <DomainObject.Predmet.ProtustrankaFormatedWithAdressOIB>
    <izvorni_sadrzaj> PRIMA ATLANTIK d.o.o., OIB 45419930356, Šubićeva 42, 10000 Zagreb zastupanog po punomoćniku Boris Šimunić</izvorni_sadrzaj>
    <derivirana_varijabla naziv="DomainObject.Predmet.ProtustrankaFormatedWithAdressOIB_1"> PRIMA ATLANTIK d.o.o., OIB 45419930356, Šubićeva 42, 10000 Zagreb zastupanog po punomoćniku Boris Šimunić</derivirana_varijabla>
  </DomainObject.Predmet.ProtustrankaFormatedWithAdressOIB>
  <DomainObject.Predmet.ProtustrankaWithAdress>
    <izvorni_sadrzaj>PRIMA ATLANTIK d.o.o. Šubićeva 42, 10000 Zagreb</izvorni_sadrzaj>
    <derivirana_varijabla naziv="DomainObject.Predmet.ProtustrankaWithAdress_1">PRIMA ATLANTIK d.o.o. Šubićeva 42, 10000 Zagreb</derivirana_varijabla>
  </DomainObject.Predmet.ProtustrankaWithAdress>
  <DomainObject.Predmet.ProtustrankaWithAdressOIB>
    <izvorni_sadrzaj>PRIMA ATLANTIK d.o.o., OIB 45419930356, Šubićeva 42, 10000 Zagreb</izvorni_sadrzaj>
    <derivirana_varijabla naziv="DomainObject.Predmet.ProtustrankaWithAdressOIB_1">PRIMA ATLANTIK d.o.o., OIB 45419930356, Šubićeva 42, 10000 Zagreb</derivirana_varijabla>
  </DomainObject.Predmet.ProtustrankaWithAdressOIB>
  <DomainObject.Predmet.ProtustrankaNazivFormated>
    <izvorni_sadrzaj>PRIMA ATLANTIK d.o.o.</izvorni_sadrzaj>
    <derivirana_varijabla naziv="DomainObject.Predmet.ProtustrankaNazivFormated_1">PRIMA ATLANTIK d.o.o.</derivirana_varijabla>
  </DomainObject.Predmet.ProtustrankaNazivFormated>
  <DomainObject.Predmet.ProtustrankaNazivFormatedOIB>
    <izvorni_sadrzaj>PRIMA ATLANTIK d.o.o., OIB 45419930356</izvorni_sadrzaj>
    <derivirana_varijabla naziv="DomainObject.Predmet.ProtustrankaNazivFormatedOIB_1">PRIMA ATLANTIK d.o.o., OIB 45419930356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 ATLANTIK d.o.o. zastupanog po punomoćniku Boris Šimunić</item>
    </izvorni_sadrzaj>
    <derivirana_varijabla naziv="DomainObject.Predmet.ProtuStrankaListFormated_1">
      <item>PRIMA ATLANTIK d.o.o. zastupanog po punomoćniku Boris Šimunić</item>
    </derivirana_varijabla>
  </DomainObject.Predmet.ProtuStrankaListFormated>
  <DomainObject.Predmet.ProtuStrankaListFormatedOIB>
    <izvorni_sadrzaj>
      <item>PRIMA ATLANTIK d.o.o., OIB 45419930356 zastupanog po punomoćniku Boris Šimunić</item>
    </izvorni_sadrzaj>
    <derivirana_varijabla naziv="DomainObject.Predmet.ProtuStrankaListFormatedOIB_1">
      <item>PRIMA ATLANTIK d.o.o., OIB 45419930356 zastupanog po punomoćniku Boris Šimunić</item>
    </derivirana_varijabla>
  </DomainObject.Predmet.ProtuStrankaListFormatedOIB>
  <DomainObject.Predmet.ProtuStrankaListFormatedWithAdress>
    <izvorni_sadrzaj>
      <item>PRIMA ATLANTIK d.o.o., Šubićeva 42, 10000 Zagreb zastupanog po punomoćniku Boris Šimunić</item>
    </izvorni_sadrzaj>
    <derivirana_varijabla naziv="DomainObject.Predmet.ProtuStrankaListFormatedWithAdress_1">
      <item>PRIMA ATLANTIK d.o.o., Šubićeva 42, 10000 Zagreb zastupanog po punomoćniku Boris Šimunić</item>
    </derivirana_varijabla>
  </DomainObject.Predmet.ProtuStrankaListFormatedWithAdress>
  <DomainObject.Predmet.ProtuStrankaListFormatedWithAdressOIB>
    <izvorni_sadrzaj>
      <item>PRIMA ATLANTIK d.o.o., OIB 45419930356, Šubićeva 42, 10000 Zagreb zastupanog po punomoćniku Boris Šimunić</item>
    </izvorni_sadrzaj>
    <derivirana_varijabla naziv="DomainObject.Predmet.ProtuStrankaListFormatedWithAdressOIB_1">
      <item>PRIMA ATLANTIK d.o.o., OIB 45419930356, Šubićeva 42, 10000 Zagreb zastupanog po punomoćniku Boris Šimunić</item>
    </derivirana_varijabla>
  </DomainObject.Predmet.ProtuStrankaListFormatedWithAdressOIB>
  <DomainObject.Predmet.ProtuStrankaListNazivFormated>
    <izvorni_sadrzaj>
      <item>PRIMA ATLANTIK d.o.o.</item>
    </izvorni_sadrzaj>
    <derivirana_varijabla naziv="DomainObject.Predmet.ProtuStrankaListNazivFormated_1">
      <item>PRIMA ATLANTIK d.o.o.</item>
    </derivirana_varijabla>
  </DomainObject.Predmet.ProtuStrankaListNazivFormated>
  <DomainObject.Predmet.ProtuStrankaListNazivFormatedOIB>
    <izvorni_sadrzaj>
      <item>PRIMA ATLANTIK d.o.o., OIB 45419930356</item>
    </izvorni_sadrzaj>
    <derivirana_varijabla naziv="DomainObject.Predmet.ProtuStrankaListNazivFormatedOIB_1">
      <item>PRIMA ATLANTIK d.o.o., OIB 45419930356</item>
    </derivirana_varijabla>
  </DomainObject.Predmet.ProtuStrankaListNazivFormatedOIB>
  <DomainObject.Predmet.OstaliListFormated>
    <izvorni_sadrzaj>
      <item>Boris Šimunić punomoćnik sudionika u postupku PRIMA ATLANTIK d.o.o.</item>
    </izvorni_sadrzaj>
    <derivirana_varijabla naziv="DomainObject.Predmet.OstaliListFormated_1">
      <item>Boris Šimunić punomoćnik sudionika u postupku PRIMA ATLANTIK d.o.o.</item>
    </derivirana_varijabla>
  </DomainObject.Predmet.OstaliListFormated>
  <DomainObject.Predmet.OstaliListFormatedOIB>
    <izvorni_sadrzaj>
      <item>Boris Šimunić, OIB 50128970358 punomoćnik sudionika u postupku PRIMA ATLANTIK d.o.o.</item>
    </izvorni_sadrzaj>
    <derivirana_varijabla naziv="DomainObject.Predmet.OstaliListFormatedOIB_1">
      <item>Boris Šimunić, OIB 50128970358 punomoćnik sudionika u postupku PRIMA ATLANTIK d.o.o.</item>
    </derivirana_varijabla>
  </DomainObject.Predmet.OstaliListFormatedOIB>
  <DomainObject.Predmet.OstaliListFormatedWithAdress>
    <izvorni_sadrzaj>
      <item>Boris Šimunić, Zelinska 12, 10437 Bestovje punomoćnik sudionika u postupku PRIMA ATLANTIK d.o.o.</item>
    </izvorni_sadrzaj>
    <derivirana_varijabla naziv="DomainObject.Predmet.OstaliListFormatedWithAdress_1">
      <item>Boris Šimunić, Zelinska 12, 10437 Bestovje punomoćnik sudionika u postupku PRIMA ATLANTIK d.o.o.</item>
    </derivirana_varijabla>
  </DomainObject.Predmet.OstaliListFormatedWithAdress>
  <DomainObject.Predmet.OstaliListFormatedWithAdressOIB>
    <izvorni_sadrzaj>
      <item>Boris Šimunić, OIB 50128970358, Zelinska 12, 10437 Bestovje punomoćnik sudionika u postupku PRIMA ATLANTIK d.o.o.</item>
    </izvorni_sadrzaj>
    <derivirana_varijabla naziv="DomainObject.Predmet.OstaliListFormatedWithAdressOIB_1">
      <item>Boris Šimunić, OIB 50128970358, Zelinska 12, 10437 Bestovje punomoćnik sudionika u postupku PRIMA ATLANTIK d.o.o.</item>
    </derivirana_varijabla>
  </DomainObject.Predmet.OstaliListFormatedWithAdressOIB>
  <DomainObject.Predmet.OstaliListNazivFormated>
    <izvorni_sadrzaj>
      <item>Boris Šimunić</item>
    </izvorni_sadrzaj>
    <derivirana_varijabla naziv="DomainObject.Predmet.OstaliListNazivFormated_1">
      <item>Boris Šimunić</item>
    </derivirana_varijabla>
  </DomainObject.Predmet.OstaliListNazivFormated>
  <DomainObject.Predmet.OstaliListNazivFormatedOIB>
    <izvorni_sadrzaj>
      <item>Boris Šimunić, OIB 50128970358</item>
    </izvorni_sadrzaj>
    <derivirana_varijabla naziv="DomainObject.Predmet.OstaliListNazivFormatedOIB_1">
      <item>Boris Šimunić, OIB 50128970358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 ATLANTIK d.o.o.</izvorni_sadrzaj>
    <derivirana_varijabla naziv="DomainObject.Predmet.ProtustrankaIDrugi_1">PRIMA ATLANTIK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PRIMA ATLANTIK d.o.o., OIB 45419930356, Šubićeva 42, 10000 Zagreb</izvorni_sadrzaj>
    <derivirana_varijabla naziv="DomainObject.Predmet.ProtustrankaIDrugiAdressOIB_1">PRIMA ATLANTIK d.o.o., OIB 45419930356, Šubićeva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PRIMA ATLANTIK d.o.o.</item>
      <item>FINA Regionalni centar Zagreb</item>
      <item>Boris Šimunić</item>
    </izvorni_sadrzaj>
    <derivirana_varijabla naziv="DomainObject.Predmet.SudioniciListNaziv_1">
      <item>PRIMA ATLANTIK d.o.o.</item>
      <item>FINA Regionalni centar Zagreb</item>
      <item>Boris Šimunić</item>
    </derivirana_varijabla>
  </DomainObject.Predmet.SudioniciListNaziv>
  <DomainObject.Predmet.SudioniciListAdressOIB>
    <izvorni_sadrzaj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izvorni_sadrzaj>
    <derivirana_varijabla naziv="DomainObject.Predmet.SudioniciListAdressOIB_1">
      <item>PRIMA ATLANTIK d.o.o., OIB 45419930356, Šubićeva 42,10000 Zagreb</item>
      <item>FINA Regionalni centar Zagreb, OIB 85821130368, Trg svibanjskih žrtava 1995. br. 1,10000 Zagreb</item>
      <item>Boris Šimunić, OIB 50128970358, Zelinska 12,10437 Bestovje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45419930356</item>
      <item>, OIB 85821130368</item>
      <item>, OIB 50128970358</item>
    </izvorni_sadrzaj>
    <derivirana_varijabla naziv="DomainObject.Predmet.SudioniciListNazivOIB_1">
      <item>, OIB 45419930356</item>
      <item>, OIB 85821130368</item>
      <item>, OIB 50128970358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1455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2016-02-12T11:49:00Z</dcterms:created>
  <dc:creator>ilukac</dc:creator>
  <cp:lastModifiedBy>Mirela Šantek</cp:lastModifiedBy>
  <cp:lastPrinted>2016-03-14T09:54:00Z</cp:lastPrinted>
  <dcterms:modified xmlns:xsi="http://www.w3.org/2001/XMLSchema-instance" xsi:type="dcterms:W3CDTF">2016-03-16T13:50:00Z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