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e360" w14:paraId="dcae360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980D20">
        <w:rPr>
          <w:rFonts w:hAnsi="Times New Roman" w:ascii="Times New Roman"/>
          <w:szCs w:val="24"/>
          <w:lang w:val="hr-HR"/>
        </w:rPr>
        <w:t>t-4184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A66097">
        <w:rPr>
          <w:rFonts w:hAnsi="Times New Roman" w:ascii="Times New Roman"/>
          <w:szCs w:val="24"/>
        </w:rPr>
        <w:t>dužnikom</w:t>
      </w:r>
      <w:r w:rsidR="001738E5" w:rsidRPr="00A66097">
        <w:rPr>
          <w:rFonts w:hAnsi="Times New Roman" w:ascii="Times New Roman"/>
        </w:rPr>
        <w:t xml:space="preserve"> </w:t>
      </w:r>
      <w:r w:rsidR="007127F1" w:rsidRPr="007127F1">
        <w:rPr>
          <w:rFonts w:hAnsi="Times New Roman" w:ascii="Times New Roman"/>
        </w:rPr>
        <w:t xml:space="preserve">VATERPOLO KLUB "ZAGREBAČKA DIVLJA LIGA", Zagreb, Matečić-Ronjgovljeva 20, </w:t>
      </w:r>
      <w:r w:rsidR="007127F1" w:rsidRPr="007127F1">
        <w:rPr>
          <w:rFonts w:hAnsi="Times New Roman" w:ascii="Times New Roman"/>
          <w:szCs w:val="24"/>
        </w:rPr>
        <w:t>OIB: 69866997001</w:t>
      </w:r>
      <w:r w:rsidR="00B66E44" w:rsidRPr="007127F1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7127F1" w:rsidRPr="007127F1">
        <w:rPr>
          <w:rFonts w:hAnsi="Times New Roman" w:ascii="Times New Roman"/>
        </w:rPr>
        <w:t xml:space="preserve">VATERPOLO KLUB "ZAGREBAČKA DIVLJA LIGA", Zagreb, Matečić-Ronjgovljeva 20, </w:t>
      </w:r>
      <w:r w:rsidR="007127F1" w:rsidRPr="007127F1">
        <w:rPr>
          <w:rFonts w:hAnsi="Times New Roman" w:ascii="Times New Roman"/>
          <w:szCs w:val="24"/>
        </w:rPr>
        <w:t>OIB: 69866997001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7127F1" w:rsidRPr="007127F1">
        <w:rPr>
          <w:rFonts w:hAnsi="Times New Roman" w:ascii="Times New Roman"/>
        </w:rPr>
        <w:t xml:space="preserve">VATERPOLO KLUB "ZAGREBAČKA DIVLJA LIGA", Zagreb, Matečić-Ronjgovljeva 20, </w:t>
      </w:r>
      <w:r w:rsidR="007127F1" w:rsidRPr="007127F1">
        <w:rPr>
          <w:rFonts w:hAnsi="Times New Roman" w:ascii="Times New Roman"/>
          <w:szCs w:val="24"/>
        </w:rPr>
        <w:t>OIB: 69866997001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7127F1">
        <w:rPr>
          <w:rFonts w:hAnsi="Times New Roman" w:ascii="Times New Roman"/>
          <w:szCs w:val="24"/>
        </w:rPr>
        <w:t>1581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 xml:space="preserve">S obzirom na to da podnositelj zahtjeva vodi Očevidnik redoslijeda osnova za plaćanje, sud je prihvatio prijeviteljeve </w:t>
      </w:r>
      <w:r w:rsidRPr="00281027">
        <w:rPr>
          <w:rFonts w:hAnsi="Times New Roman" w:ascii="Times New Roman"/>
          <w:szCs w:val="24"/>
        </w:rPr>
        <w:lastRenderedPageBreak/>
        <w:t>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550E2D">
        <w:rPr>
          <w:rFonts w:hAnsi="Times New Roman" w:ascii="Times New Roman"/>
          <w:szCs w:val="24"/>
        </w:rPr>
        <w:t>2</w:t>
      </w:r>
      <w:r w:rsidR="00A66097">
        <w:rPr>
          <w:rFonts w:hAnsi="Times New Roman" w:ascii="Times New Roman"/>
          <w:szCs w:val="24"/>
        </w:rPr>
        <w:t>2</w:t>
      </w:r>
      <w:r w:rsidR="009166E3">
        <w:rPr>
          <w:rFonts w:hAnsi="Times New Roman" w:ascii="Times New Roman"/>
          <w:szCs w:val="24"/>
        </w:rPr>
        <w:t>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E22DD2" w:rsidRPr="00E22DD2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980D20">
      <w:rPr>
        <w:rFonts w:hAnsi="Times New Roman" w:ascii="Times New Roman"/>
        <w:szCs w:val="24"/>
      </w:rPr>
      <w:t>St-4184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624"/>
    <w:rsid w:val="000B5A32"/>
    <w:rsid w:val="000B609B"/>
    <w:rsid w:val="000F339C"/>
    <w:rsid w:val="000F35DB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04F76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417656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50E2D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2A79"/>
    <w:rsid w:val="006C314D"/>
    <w:rsid w:val="006C4F73"/>
    <w:rsid w:val="006D51DB"/>
    <w:rsid w:val="006E488E"/>
    <w:rsid w:val="006F1FA2"/>
    <w:rsid w:val="006F2DB4"/>
    <w:rsid w:val="00702EDD"/>
    <w:rsid w:val="007127F1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166E3"/>
    <w:rsid w:val="009267EF"/>
    <w:rsid w:val="00965B7C"/>
    <w:rsid w:val="00980D20"/>
    <w:rsid w:val="00995D02"/>
    <w:rsid w:val="00997BA9"/>
    <w:rsid w:val="009A7E24"/>
    <w:rsid w:val="009B215C"/>
    <w:rsid w:val="009C5A4B"/>
    <w:rsid w:val="009D3250"/>
    <w:rsid w:val="009D4358"/>
    <w:rsid w:val="009F2CCA"/>
    <w:rsid w:val="00A02173"/>
    <w:rsid w:val="00A02DFD"/>
    <w:rsid w:val="00A101E8"/>
    <w:rsid w:val="00A11C90"/>
    <w:rsid w:val="00A20843"/>
    <w:rsid w:val="00A20E40"/>
    <w:rsid w:val="00A22FF0"/>
    <w:rsid w:val="00A517CE"/>
    <w:rsid w:val="00A54DD6"/>
    <w:rsid w:val="00A61C91"/>
    <w:rsid w:val="00A66097"/>
    <w:rsid w:val="00A73365"/>
    <w:rsid w:val="00A93140"/>
    <w:rsid w:val="00A942A5"/>
    <w:rsid w:val="00A95334"/>
    <w:rsid w:val="00AA4F07"/>
    <w:rsid w:val="00AA6520"/>
    <w:rsid w:val="00AB7883"/>
    <w:rsid w:val="00AD3122"/>
    <w:rsid w:val="00AD5D9D"/>
    <w:rsid w:val="00AE6E9B"/>
    <w:rsid w:val="00B00B4E"/>
    <w:rsid w:val="00B03169"/>
    <w:rsid w:val="00B168AE"/>
    <w:rsid w:val="00B270B1"/>
    <w:rsid w:val="00B2739E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42196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2EFA"/>
    <w:rsid w:val="00E15098"/>
    <w:rsid w:val="00E22DD2"/>
    <w:rsid w:val="00E67005"/>
    <w:rsid w:val="00E67442"/>
    <w:rsid w:val="00E91725"/>
    <w:rsid w:val="00EA4124"/>
    <w:rsid w:val="00EB6340"/>
    <w:rsid w:val="00EB7D06"/>
    <w:rsid w:val="00EC346C"/>
    <w:rsid w:val="00ED2E41"/>
    <w:rsid w:val="00ED6D08"/>
    <w:rsid w:val="00EE4557"/>
    <w:rsid w:val="00EE5750"/>
    <w:rsid w:val="00EF089C"/>
    <w:rsid w:val="00EF3507"/>
    <w:rsid w:val="00EF4950"/>
    <w:rsid w:val="00F1309F"/>
    <w:rsid w:val="00F14355"/>
    <w:rsid w:val="00F149A4"/>
    <w:rsid w:val="00F16120"/>
    <w:rsid w:val="00F2280A"/>
    <w:rsid w:val="00F2613A"/>
    <w:rsid w:val="00F34093"/>
    <w:rsid w:val="00F40DF4"/>
    <w:rsid w:val="00F510F2"/>
    <w:rsid w:val="00F520CC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2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D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D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D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D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2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D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D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D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D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St-4184/2015-5</izvorni_sadrzaj>
    <derivirana_varijabla naziv="DomainObject.Oznaka_1">St-4184/2015-5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4184</izvorni_sadrzaj>
    <derivirana_varijabla naziv="DomainObject.Predmet.Broj_1">4184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St-4184/2015</izvorni_sadrzaj>
    <derivirana_varijabla naziv="DomainObject.Predmet.OznakaBroj_1">St-4184/2015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Vaterpolo klub ZAGREBAČKA DIVLJA LIGA</izvorni_sadrzaj>
    <derivirana_varijabla naziv="DomainObject.Predmet.ProtustrankaFormated_1">  Vaterpolo klub ZAGREBAČKA DIVLJA LIGA</derivirana_varijabla>
  </DomainObject.Predmet.ProtustrankaFormated>
  <DomainObject.Predmet.ProtustrankaFormatedOIB>
    <izvorni_sadrzaj>  Vaterpolo klub ZAGREBAČKA DIVLJA LIGA, OIB 69866997001</izvorni_sadrzaj>
    <derivirana_varijabla naziv="DomainObject.Predmet.ProtustrankaFormatedOIB_1">  Vaterpolo klub ZAGREBAČKA DIVLJA LIGA, OIB 69866997001</derivirana_varijabla>
  </DomainObject.Predmet.ProtustrankaFormatedOIB>
  <DomainObject.Predmet.ProtustrankaFormatedWithAdress>
    <izvorni_sadrzaj> Vaterpolo klub ZAGREBAČKA DIVLJA LIGA, Matetić-Ronjgovljeva 20, 10000 Zagreb</izvorni_sadrzaj>
    <derivirana_varijabla naziv="DomainObject.Predmet.ProtustrankaFormatedWithAdress_1"> Vaterpolo klub ZAGREBAČKA DIVLJA LIGA, Matetić-Ronjgovljeva 20, 10000 Zagreb</derivirana_varijabla>
  </DomainObject.Predmet.ProtustrankaFormatedWithAdress>
  <DomainObject.Predmet.ProtustrankaFormatedWithAdressOIB>
    <izvorni_sadrzaj> Vaterpolo klub ZAGREBAČKA DIVLJA LIGA, OIB 69866997001, Matetić-Ronjgovljeva 20, 10000 Zagreb</izvorni_sadrzaj>
    <derivirana_varijabla naziv="DomainObject.Predmet.ProtustrankaFormatedWithAdressOIB_1"> Vaterpolo klub ZAGREBAČKA DIVLJA LIGA, OIB 69866997001, Matetić-Ronjgovljeva 20, 10000 Zagreb</derivirana_varijabla>
  </DomainObject.Predmet.ProtustrankaFormatedWithAdressOIB>
  <DomainObject.Predmet.ProtustrankaWithAdress>
    <izvorni_sadrzaj>Vaterpolo klub ZAGREBAČKA DIVLJA LIGA Matetić-Ronjgovljeva 20, 10000 Zagreb</izvorni_sadrzaj>
    <derivirana_varijabla naziv="DomainObject.Predmet.ProtustrankaWithAdress_1">Vaterpolo klub ZAGREBAČKA DIVLJA LIGA Matetić-Ronjgovljeva 20, 10000 Zagreb</derivirana_varijabla>
  </DomainObject.Predmet.ProtustrankaWithAdress>
  <DomainObject.Predmet.ProtustrankaWithAdressOIB>
    <izvorni_sadrzaj>Vaterpolo klub ZAGREBAČKA DIVLJA LIGA, OIB 69866997001, Matetić-Ronjgovljeva 20, 10000 Zagreb</izvorni_sadrzaj>
    <derivirana_varijabla naziv="DomainObject.Predmet.ProtustrankaWithAdressOIB_1">Vaterpolo klub ZAGREBAČKA DIVLJA LIGA, OIB 69866997001, Matetić-Ronjgovljeva 20, 10000 Zagreb</derivirana_varijabla>
  </DomainObject.Predmet.ProtustrankaWithAdressOIB>
  <DomainObject.Predmet.ProtustrankaNazivFormated>
    <izvorni_sadrzaj>Vaterpolo klub ZAGREBAČKA DIVLJA LIGA</izvorni_sadrzaj>
    <derivirana_varijabla naziv="DomainObject.Predmet.ProtustrankaNazivFormated_1">Vaterpolo klub ZAGREBAČKA DIVLJA LIGA</derivirana_varijabla>
  </DomainObject.Predmet.ProtustrankaNazivFormated>
  <DomainObject.Predmet.ProtustrankaNazivFormatedOIB>
    <izvorni_sadrzaj>Vaterpolo klub ZAGREBAČKA DIVLJA LIGA, OIB 69866997001</izvorni_sadrzaj>
    <derivirana_varijabla naziv="DomainObject.Predmet.ProtustrankaNazivFormatedOIB_1">Vaterpolo klub ZAGREBAČKA DIVLJA LIGA, OIB 69866997001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Vaterpolo klub ZAGREBAČKA DIVLJA LIGA</item>
    </izvorni_sadrzaj>
    <derivirana_varijabla naziv="DomainObject.Predmet.ProtuStrankaListFormated_1">
      <item>Vaterpolo klub ZAGREBAČKA DIVLJA LIGA</item>
    </derivirana_varijabla>
  </DomainObject.Predmet.ProtuStrankaListFormated>
  <DomainObject.Predmet.ProtuStrankaListFormatedOIB>
    <izvorni_sadrzaj>
      <item>Vaterpolo klub ZAGREBAČKA DIVLJA LIGA, OIB 69866997001</item>
    </izvorni_sadrzaj>
    <derivirana_varijabla naziv="DomainObject.Predmet.ProtuStrankaListFormatedOIB_1">
      <item>Vaterpolo klub ZAGREBAČKA DIVLJA LIGA, OIB 69866997001</item>
    </derivirana_varijabla>
  </DomainObject.Predmet.ProtuStrankaListFormatedOIB>
  <DomainObject.Predmet.ProtuStrankaListFormatedWithAdress>
    <izvorni_sadrzaj>
      <item>Vaterpolo klub ZAGREBAČKA DIVLJA LIGA, Matetić-Ronjgovljeva 20, 10000 Zagreb</item>
    </izvorni_sadrzaj>
    <derivirana_varijabla naziv="DomainObject.Predmet.ProtuStrankaListFormatedWithAdress_1">
      <item>Vaterpolo klub ZAGREBAČKA DIVLJA LIGA, Matetić-Ronjgovljeva 20, 10000 Zagreb</item>
    </derivirana_varijabla>
  </DomainObject.Predmet.ProtuStrankaListFormatedWithAdress>
  <DomainObject.Predmet.ProtuStrankaListFormatedWithAdressOIB>
    <izvorni_sadrzaj>
      <item>Vaterpolo klub ZAGREBAČKA DIVLJA LIGA, OIB 69866997001, Matetić-Ronjgovljeva 20, 10000 Zagreb</item>
    </izvorni_sadrzaj>
    <derivirana_varijabla naziv="DomainObject.Predmet.ProtuStrankaListFormatedWithAdressOIB_1">
      <item>Vaterpolo klub ZAGREBAČKA DIVLJA LIGA, OIB 69866997001, Matetić-Ronjgovljeva 20, 10000 Zagreb</item>
    </derivirana_varijabla>
  </DomainObject.Predmet.ProtuStrankaListFormatedWithAdressOIB>
  <DomainObject.Predmet.ProtuStrankaListNazivFormated>
    <izvorni_sadrzaj>
      <item>Vaterpolo klub ZAGREBAČKA DIVLJA LIGA</item>
    </izvorni_sadrzaj>
    <derivirana_varijabla naziv="DomainObject.Predmet.ProtuStrankaListNazivFormated_1">
      <item>Vaterpolo klub ZAGREBAČKA DIVLJA LIGA</item>
    </derivirana_varijabla>
  </DomainObject.Predmet.ProtuStrankaListNazivFormated>
  <DomainObject.Predmet.ProtuStrankaListNazivFormatedOIB>
    <izvorni_sadrzaj>
      <item>Vaterpolo klub ZAGREBAČKA DIVLJA LIGA, OIB 69866997001</item>
    </izvorni_sadrzaj>
    <derivirana_varijabla naziv="DomainObject.Predmet.ProtuStrankaListNazivFormatedOIB_1">
      <item>Vaterpolo klub ZAGREBAČKA DIVLJA LIGA, OIB 69866997001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St-4184/2015-5</izvorni_sadrzaj>
    <derivirana_varijabla naziv="DomainObject.PoslovniBrojDokumenta_1">St-4184/2015-5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Vaterpolo klub ZAGREBAČKA DIVLJA LIGA</izvorni_sadrzaj>
    <derivirana_varijabla naziv="DomainObject.Predmet.ProtustrankaIDrugi_1">Vaterpolo klub ZAGREBAČKA DIVLJA LIGA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Vaterpolo klub ZAGREBAČKA DIVLJA LIGA, OIB 69866997001, Matetić-Ronjgovljeva 20, 10000 Zagreb</izvorni_sadrzaj>
    <derivirana_varijabla naziv="DomainObject.Predmet.ProtustrankaIDrugiAdressOIB_1">Vaterpolo klub ZAGREBAČKA DIVLJA LIGA, OIB 69866997001, Matetić-Ronjgovljeva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Vaterpolo klub ZAGREBAČKA DIVLJA LIGA</item>
    </izvorni_sadrzaj>
    <derivirana_varijabla naziv="DomainObject.Predmet.SudioniciListNaziv_1">
      <item>FINA Regionalni centar Zagreb</item>
      <item>Vaterpolo klub ZAGREBAČKA DIVLJA LIGA</item>
    </derivirana_varijabla>
  </DomainObject.Predmet.SudioniciListNaziv>
  <DomainObject.Predmet.SudioniciListAdressOIB>
    <izvorni_sadrzaj>
      <item>FINA Regionalni centar Zagreb, OIB 85821130368, Trg svibanjskih žrtava 1995. 1,10000 Zagreb</item>
      <item>Vaterpolo klub ZAGREBAČKA DIVLJA LIGA, OIB 69866997001, Matetić-Ronjgovljeva 20,10000 Zagreb</item>
    </izvorni_sadrzaj>
    <derivirana_varijabla naziv="DomainObject.Predmet.SudioniciListAdressOIB_1">
      <item>FINA Regionalni centar Zagreb, OIB 85821130368, Trg svibanjskih žrtava 1995. 1,10000 Zagreb</item>
      <item>Vaterpolo klub ZAGREBAČKA DIVLJA LIGA, OIB 69866997001, Matetić-Ronjgovljeva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69866997001</item>
    </izvorni_sadrzaj>
    <derivirana_varijabla naziv="DomainObject.Predmet.SudioniciListNazivOIB_1">
      <item>, OIB 85821130368</item>
      <item>, OIB 69866997001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93FD6-B833-4FD7-AC68-DF2EA96C6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2517</properties:Characters>
  <properties:Lines>73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2016-01-12T10:32:00Z</dcterms:created>
  <dc:creator>Sudsko vijeæe</dc:creator>
  <cp:lastModifiedBy>Nevenka Furić</cp:lastModifiedBy>
  <cp:lastPrinted>2016-01-12T10:35:00Z</cp:lastPrinted>
  <dcterms:modified xmlns:xsi="http://www.w3.org/2001/XMLSchema-instance" xsi:type="dcterms:W3CDTF">2016-01-12T10:37:00Z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St-4184/2015-5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