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3001B" w:rsidP="00F3001B" w:rsidRDefault="00F3001B" w14:paraId="93cf1db" w14:textId="93cf1db">
      <w:pPr>
        <w15:collapsed w:val="false"/>
      </w:pPr>
      <w:bookmarkStart w:name="_GoBack" w:id="0"/>
      <w:bookmarkEnd w:id="0"/>
    </w:p>
    <w:p w:rsidR="006824C4" w:rsidP="00F3001B" w:rsidRDefault="00012CBC">
      <w:r>
        <w:rPr>
          <w:noProof/>
        </w:rPr>
        <w:t xml:space="preserve">      </w:t>
      </w:r>
      <w:r w:rsidR="00F3001B">
        <w:rPr>
          <w:noProof/>
        </w:rPr>
        <w:drawing>
          <wp:inline distT="0" distB="0" distL="0" distR="0">
            <wp:extent cx="737870" cy="920750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EB22C2">
        <w:t xml:space="preserve">36. </w:t>
      </w:r>
      <w:r w:rsidR="00353268">
        <w:t>Sp</w:t>
      </w:r>
      <w:r w:rsidR="00E04D55">
        <w:t>-</w:t>
      </w:r>
      <w:r w:rsidR="00DC6C4E">
        <w:t>5407</w:t>
      </w:r>
      <w:r w:rsidR="00E97B0A">
        <w:t>/19-2</w:t>
      </w:r>
      <w:r w:rsidR="00A4190E">
        <w:t xml:space="preserve"> </w:t>
      </w:r>
    </w:p>
    <w:p w:rsidRPr="00F3001B" w:rsidR="003E0128" w:rsidP="00A44AC8" w:rsidRDefault="00111AA3">
      <w:pPr>
        <w:tabs>
          <w:tab w:val="left" w:pos="8339"/>
        </w:tabs>
      </w:pPr>
      <w:r w:rsidRPr="00F3001B">
        <w:t xml:space="preserve"> </w:t>
      </w:r>
      <w:r w:rsidRPr="00F3001B" w:rsidR="00F2124E">
        <w:t>Republika Hrvatska</w:t>
      </w:r>
      <w:r w:rsidRPr="00F3001B">
        <w:t xml:space="preserve">                                                                                       </w:t>
      </w:r>
    </w:p>
    <w:p w:rsidRPr="00F3001B" w:rsidR="006C1577" w:rsidP="008F7288" w:rsidRDefault="003E0128">
      <w:r w:rsidRPr="00F3001B">
        <w:t xml:space="preserve"> </w:t>
      </w:r>
      <w:r w:rsidRPr="00F3001B" w:rsidR="00F2124E">
        <w:t>Općinski sud u Osijeku</w:t>
      </w:r>
    </w:p>
    <w:p w:rsidRPr="00A44AC8" w:rsidR="006C1577" w:rsidP="008F7288" w:rsidRDefault="003E0128">
      <w:r w:rsidRPr="00A44AC8">
        <w:t xml:space="preserve"> </w:t>
      </w:r>
      <w:r w:rsidRPr="00A44AC8" w:rsidR="005F1D54">
        <w:t>Europska avenija</w:t>
      </w:r>
      <w:r w:rsidRPr="00A44AC8" w:rsidR="006C1577">
        <w:t xml:space="preserve"> 7</w:t>
      </w:r>
    </w:p>
    <w:p w:rsidR="00D03E75" w:rsidP="00D03E75" w:rsidRDefault="003E0128">
      <w:pPr>
        <w:tabs>
          <w:tab w:val="left" w:pos="8339"/>
        </w:tabs>
      </w:pPr>
      <w:r w:rsidRPr="00A44AC8">
        <w:t xml:space="preserve"> </w:t>
      </w:r>
      <w:r w:rsidRPr="00A44AC8" w:rsidR="006C1577">
        <w:t xml:space="preserve">31000 </w:t>
      </w:r>
      <w:r w:rsidR="00EB22C2">
        <w:t>Osijek</w:t>
      </w:r>
    </w:p>
    <w:p w:rsidR="00D03E75" w:rsidP="00D03E75" w:rsidRDefault="00D03E75">
      <w:pPr>
        <w:tabs>
          <w:tab w:val="left" w:pos="8339"/>
        </w:tabs>
      </w:pPr>
    </w:p>
    <w:p w:rsidR="00D03E75" w:rsidP="00D03E75" w:rsidRDefault="00D03E75">
      <w:pPr>
        <w:tabs>
          <w:tab w:val="left" w:pos="8339"/>
        </w:tabs>
      </w:pPr>
    </w:p>
    <w:p w:rsidR="008B0F0B" w:rsidP="008B0F0B" w:rsidRDefault="00353268">
      <w:pPr>
        <w:tabs>
          <w:tab w:val="left" w:pos="8339"/>
        </w:tabs>
        <w:jc w:val="center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center"/>
      </w:pPr>
    </w:p>
    <w:p w:rsidR="008B0F0B" w:rsidP="008B0F0B" w:rsidRDefault="00353268">
      <w:pPr>
        <w:tabs>
          <w:tab w:val="left" w:pos="8339"/>
        </w:tabs>
        <w:jc w:val="right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right"/>
      </w:pPr>
    </w:p>
    <w:p w:rsidR="008B0F0B" w:rsidP="00353268" w:rsidRDefault="008B0F0B">
      <w:pPr>
        <w:jc w:val="both"/>
      </w:pPr>
      <w:r>
        <w:tab/>
      </w:r>
      <w:r w:rsidR="00353268">
        <w:t>Općinski sud u Osijeku, po sudskom savjetniku Marijanu Šakoti, u jednostavnom postupku stečaja nad imovinom potrošača</w:t>
      </w:r>
      <w:r w:rsidR="00E97B0A">
        <w:t xml:space="preserve"> </w:t>
      </w:r>
      <w:r w:rsidR="00DC6C4E">
        <w:t xml:space="preserve">Domagoja Škobića iz Čepina, Ulica Papuka 14, OIB: 22143372550,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="00353268" w:rsidP="00353268" w:rsidRDefault="00353268">
      <w:pPr>
        <w:jc w:val="both"/>
      </w:pPr>
    </w:p>
    <w:p w:rsidR="008B0F0B" w:rsidP="008B0F0B" w:rsidRDefault="008B0F0B">
      <w:pPr>
        <w:jc w:val="both"/>
      </w:pPr>
    </w:p>
    <w:p w:rsidR="008B0F0B" w:rsidP="008B0F0B" w:rsidRDefault="008B0F0B">
      <w:pPr>
        <w:jc w:val="center"/>
      </w:pPr>
      <w:r>
        <w:t>O G L A S</w:t>
      </w:r>
    </w:p>
    <w:p w:rsidR="00FD1AF3" w:rsidP="008B0F0B" w:rsidRDefault="00FD1AF3">
      <w:pPr>
        <w:jc w:val="center"/>
      </w:pPr>
    </w:p>
    <w:p w:rsidR="008B0F0B" w:rsidP="008B0F0B" w:rsidRDefault="008B0F0B">
      <w:pPr>
        <w:jc w:val="center"/>
      </w:pPr>
    </w:p>
    <w:p w:rsidR="00353268" w:rsidP="00FD1AF3" w:rsidRDefault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</w:t>
      </w:r>
      <w:r w:rsidR="00E97B0A">
        <w:t xml:space="preserve"> </w:t>
      </w:r>
      <w:r w:rsidR="00DC6C4E">
        <w:t>23</w:t>
      </w:r>
      <w:r w:rsidR="00E97B0A">
        <w:t>. rujna 2019.</w:t>
      </w:r>
      <w:r w:rsidR="000F1A0B">
        <w:t xml:space="preserve">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Pr="00E97B0A" w:rsidR="00E97B0A">
        <w:t xml:space="preserve"> </w:t>
      </w:r>
      <w:r w:rsidR="00DC6C4E">
        <w:t xml:space="preserve">potrošača </w:t>
      </w:r>
      <w:r w:rsidRPr="00DC6C4E" w:rsidR="00DC6C4E">
        <w:t>Domagoja Škobića iz Čepina, Ulica Papuka 14, OIB: 22143372550</w:t>
      </w:r>
      <w:r w:rsidR="00DC6C4E">
        <w:t xml:space="preserve">. </w:t>
      </w:r>
    </w:p>
    <w:p w:rsidR="00353268" w:rsidP="008B0F0B" w:rsidRDefault="00353268"/>
    <w:p w:rsidR="00353268" w:rsidP="00054997" w:rsidRDefault="00353268">
      <w:pPr>
        <w:jc w:val="both"/>
      </w:pPr>
      <w:r>
        <w:tab/>
        <w:t>2. Potrošač</w:t>
      </w:r>
      <w:r w:rsidR="00105BDE">
        <w:t xml:space="preserve"> </w:t>
      </w:r>
      <w:r w:rsidRPr="00DC6C4E" w:rsidR="00DC6C4E">
        <w:t>Domagoj Škobić iz Čepina, Ulica Papuka 14, OIB: 22143372550</w:t>
      </w:r>
      <w:r w:rsidR="00E97B0A">
        <w:t>,</w:t>
      </w:r>
      <w:r w:rsidR="00A4190E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F3001B">
        <w:t>i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Pr="00054997" w:rsidR="00054997">
        <w:t>100/15</w:t>
      </w:r>
      <w:r w:rsidR="00BC11BA">
        <w:t>.</w:t>
      </w:r>
      <w:r w:rsidR="00054997">
        <w:t xml:space="preserve"> i</w:t>
      </w:r>
      <w:r w:rsidRPr="00054997" w:rsid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="00353268" w:rsidP="008B0F0B" w:rsidRDefault="00353268"/>
    <w:p w:rsidR="008B0F0B" w:rsidP="00FD1AF3" w:rsidRDefault="00353268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="00353268" w:rsidP="008B0F0B" w:rsidRDefault="00353268"/>
    <w:p w:rsidR="004D08B7" w:rsidP="004D08B7" w:rsidRDefault="004D08B7">
      <w:pPr>
        <w:tabs>
          <w:tab w:val="left" w:pos="8339"/>
        </w:tabs>
        <w:jc w:val="both"/>
      </w:pPr>
    </w:p>
    <w:p w:rsidR="004D08B7" w:rsidP="004D08B7" w:rsidRDefault="004D08B7">
      <w:pPr>
        <w:tabs>
          <w:tab w:val="left" w:pos="8339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DC6C4E">
        <w:t>1</w:t>
      </w:r>
      <w:r w:rsidR="00E97B0A">
        <w:t xml:space="preserve">. </w:t>
      </w:r>
      <w:r w:rsidR="00DC6C4E">
        <w:t xml:space="preserve">listopada </w:t>
      </w:r>
      <w:r w:rsidR="007D2C58">
        <w:t>2019.</w:t>
      </w:r>
    </w:p>
    <w:p w:rsidRPr="00F30678" w:rsidR="00F30678" w:rsidP="00F30678" w:rsidRDefault="00F30678"/>
    <w:p w:rsidR="00F30678" w:rsidP="00F30678" w:rsidRDefault="00353268">
      <w:pPr>
        <w:ind w:left="5672"/>
        <w:jc w:val="center"/>
      </w:pPr>
      <w:r>
        <w:t xml:space="preserve">       </w:t>
      </w:r>
      <w:r w:rsidR="00E97B0A">
        <w:t xml:space="preserve"> </w:t>
      </w:r>
      <w:r w:rsidR="00F30678">
        <w:t>SUDSKI SAVJETNIK</w:t>
      </w:r>
    </w:p>
    <w:p w:rsidR="00F30678" w:rsidP="00F30678" w:rsidRDefault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Pr="00136916" w:rsidR="00136916" w:rsidP="00136916" w:rsidRDefault="00353268">
      <w:pPr>
        <w:ind w:left="360"/>
        <w:rPr>
          <w:sz w:val="20"/>
          <w:szCs w:val="20"/>
        </w:rPr>
      </w:pPr>
      <w:r>
        <w:t xml:space="preserve"> </w:t>
      </w:r>
    </w:p>
    <w:p w:rsidR="00C50991" w:rsidRDefault="00C50991"/>
    <w:p w:rsidRPr="00A44AC8" w:rsidR="00DF03F9" w:rsidP="00C50991" w:rsidRDefault="004F7535">
      <w:pPr>
        <w:tabs>
          <w:tab w:val="left" w:pos="5400"/>
        </w:tabs>
        <w:ind w:left="720"/>
      </w:pPr>
      <w:r>
        <w:t xml:space="preserve"> </w:t>
      </w:r>
    </w:p>
    <w:p w:rsidRPr="00B75CE4" w:rsidR="00915A69" w:rsidP="00EB22C2" w:rsidRDefault="00136916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Pr="00B75CE4" w:rsidR="0091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ilvl="0" w:tplc="2DE4FD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ilvl="0" w:tplc="C18EFD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2C434AE"/>
    <w:multiLevelType w:val="hybridMultilevel"/>
    <w:tmpl w:val="33CEB6A0"/>
    <w:lvl w:ilvl="0" w:tplc="89226D6C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CC5458"/>
    <w:multiLevelType w:val="hybridMultilevel"/>
    <w:tmpl w:val="8464884A"/>
    <w:lvl w:ilvl="0" w:tplc="E08CD7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735ABA3A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2E40F84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286761E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BA84AC6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60E68CC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DC169C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C27870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DDA5420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C9C45D4"/>
    <w:multiLevelType w:val="hybridMultilevel"/>
    <w:tmpl w:val="339A0C96"/>
    <w:lvl w:ilvl="0" w:tplc="D8945CC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7C5FE1"/>
    <w:multiLevelType w:val="hybridMultilevel"/>
    <w:tmpl w:val="E1749ABE"/>
    <w:lvl w:ilvl="0" w:tplc="9CE8E3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AF94667C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0D04AF8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A4ACFAB6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CF0EF8A4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76122548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224687E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E2D03C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920865C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>
    <w:nsid w:val="500F1D06"/>
    <w:multiLevelType w:val="hybridMultilevel"/>
    <w:tmpl w:val="3E885732"/>
    <w:lvl w:ilvl="0" w:tplc="EE18A0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57046B77"/>
    <w:multiLevelType w:val="hybridMultilevel"/>
    <w:tmpl w:val="7D128462"/>
    <w:lvl w:ilvl="0" w:tplc="A15603AE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F62CF7"/>
    <w:multiLevelType w:val="hybridMultilevel"/>
    <w:tmpl w:val="9514B170"/>
    <w:lvl w:ilvl="0" w:tplc="511E863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F4795C"/>
    <w:multiLevelType w:val="hybridMultilevel"/>
    <w:tmpl w:val="58F0660A"/>
    <w:lvl w:ilvl="0" w:tplc="1D0CBF72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1A8815CC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70E459C4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848B10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7AF22E82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BAC6B636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C368018C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90CA119A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7EBC5C50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ilvl="0" w:tplc="78245DD0">
      <w:start w:val="36"/>
      <w:numFmt w:val="bullet"/>
      <w:lvlText w:val="-"/>
      <w:lvlJc w:val="left"/>
      <w:pPr>
        <w:ind w:left="87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94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01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108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115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123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30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37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4460" w:hanging="360"/>
      </w:pPr>
      <w:rPr>
        <w:rFonts w:hint="default" w:ascii="Wingdings" w:hAnsi="Wingdings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ilvl="0" w:tplc="0284F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E790E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6AD80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D81542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20D19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3F82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EBE7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FB6C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201FE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9B"/>
    <w:rsid w:val="00001FB2"/>
    <w:rsid w:val="00002424"/>
    <w:rsid w:val="0000250F"/>
    <w:rsid w:val="0000620A"/>
    <w:rsid w:val="0000687F"/>
    <w:rsid w:val="00012CBC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33727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190E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6C4E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97B0A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76D"/>
    <w:rsid w:val="00F12C42"/>
    <w:rsid w:val="00F13D58"/>
    <w:rsid w:val="00F16EB7"/>
    <w:rsid w:val="00F2124E"/>
    <w:rsid w:val="00F26B5F"/>
    <w:rsid w:val="00F3001B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3052E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3C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C6C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6C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6C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6C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6C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5407</izvorni_sadrzaj>
    <derivirana_varijabla naziv="DomainObject.Predmet.Broj_1">5407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23. rujna 2019.</izvorni_sadrzaj>
    <derivirana_varijabla naziv="DomainObject.Predmet.DatumOsnivanja_1">23.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2019.</izvorni_sadrzaj>
    <derivirana_varijabla naziv="DomainObject.Predmet.DatumPrimitkaOptuznogAkta_1">23.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Sp-5407/2019</izvorni_sadrzaj>
    <derivirana_varijabla naziv="DomainObject.Predmet.OznakaBroj_1">Sp-5407/2019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DOMAGOJ ŠKOBIĆ</izvorni_sadrzaj>
    <derivirana_varijabla naziv="DomainObject.Predmet.ProtustrankaFormated_1">  DOMAGOJ ŠKOBIĆ</derivirana_varijabla>
  </DomainObject.Predmet.ProtustrankaFormated>
  <DomainObject.Predmet.ProtustrankaFormatedOIB>
    <izvorni_sadrzaj>  DOMAGOJ ŠKOBIĆ, OIB 22143372550</izvorni_sadrzaj>
    <derivirana_varijabla naziv="DomainObject.Predmet.ProtustrankaFormatedOIB_1">  DOMAGOJ ŠKOBIĆ, OIB 22143372550</derivirana_varijabla>
  </DomainObject.Predmet.ProtustrankaFormatedOIB>
  <DomainObject.Predmet.ProtustrankaFormatedWithAdress>
    <izvorni_sadrzaj> DOMAGOJ ŠKOBIĆ, ULICA PAPUKA 14, 31431 Čepin</izvorni_sadrzaj>
    <derivirana_varijabla naziv="DomainObject.Predmet.ProtustrankaFormatedWithAdress_1"> DOMAGOJ ŠKOBIĆ, ULICA PAPUKA 14, 31431 Čepin</derivirana_varijabla>
  </DomainObject.Predmet.ProtustrankaFormatedWithAdress>
  <DomainObject.Predmet.ProtustrankaFormatedWithAdressOIB>
    <izvorni_sadrzaj> DOMAGOJ ŠKOBIĆ, OIB 22143372550, ULICA PAPUKA 14, 31431 Čepin</izvorni_sadrzaj>
    <derivirana_varijabla naziv="DomainObject.Predmet.ProtustrankaFormatedWithAdressOIB_1"> DOMAGOJ ŠKOBIĆ, OIB 22143372550, ULICA PAPUKA 14, 31431 Čepin</derivirana_varijabla>
  </DomainObject.Predmet.ProtustrankaFormatedWithAdressOIB>
  <DomainObject.Predmet.ProtustrankaWithAdress>
    <izvorni_sadrzaj>DOMAGOJ ŠKOBIĆ ULICA PAPUKA 14, 31431 Čepin</izvorni_sadrzaj>
    <derivirana_varijabla naziv="DomainObject.Predmet.ProtustrankaWithAdress_1">DOMAGOJ ŠKOBIĆ ULICA PAPUKA 14, 31431 Čepin</derivirana_varijabla>
  </DomainObject.Predmet.ProtustrankaWithAdress>
  <DomainObject.Predmet.ProtustrankaWithAdressOIB>
    <izvorni_sadrzaj>DOMAGOJ ŠKOBIĆ, OIB 22143372550, ULICA PAPUKA 14, 31431 Čepin</izvorni_sadrzaj>
    <derivirana_varijabla naziv="DomainObject.Predmet.ProtustrankaWithAdressOIB_1">DOMAGOJ ŠKOBIĆ, OIB 22143372550, ULICA PAPUKA 14, 31431 Čepin</derivirana_varijabla>
  </DomainObject.Predmet.ProtustrankaWithAdressOIB>
  <DomainObject.Predmet.ProtustrankaNazivFormated>
    <izvorni_sadrzaj>DOMAGOJ ŠKOBIĆ</izvorni_sadrzaj>
    <derivirana_varijabla naziv="DomainObject.Predmet.ProtustrankaNazivFormated_1">DOMAGOJ ŠKOBIĆ</derivirana_varijabla>
  </DomainObject.Predmet.ProtustrankaNazivFormated>
  <DomainObject.Predmet.ProtustrankaNazivFormatedOIB>
    <izvorni_sadrzaj>DOMAGOJ ŠKOBIĆ, OIB 22143372550</izvorni_sadrzaj>
    <derivirana_varijabla naziv="DomainObject.Predmet.ProtustrankaNazivFormatedOIB_1">DOMAGOJ ŠKOBIĆ, OIB 22143372550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DOMAGOJ ŠKOBIĆ</item>
    </izvorni_sadrzaj>
    <derivirana_varijabla naziv="DomainObject.Predmet.ProtuStrankaListFormated_1">
      <item>DOMAGOJ ŠKOBIĆ</item>
    </derivirana_varijabla>
  </DomainObject.Predmet.ProtuStrankaListFormated>
  <DomainObject.Predmet.ProtuStrankaListFormatedOIB>
    <izvorni_sadrzaj>
      <item>DOMAGOJ ŠKOBIĆ, OIB 22143372550</item>
    </izvorni_sadrzaj>
    <derivirana_varijabla naziv="DomainObject.Predmet.ProtuStrankaListFormatedOIB_1">
      <item>DOMAGOJ ŠKOBIĆ, OIB 22143372550</item>
    </derivirana_varijabla>
  </DomainObject.Predmet.ProtuStrankaListFormatedOIB>
  <DomainObject.Predmet.ProtuStrankaListFormatedWithAdress>
    <izvorni_sadrzaj>
      <item>DOMAGOJ ŠKOBIĆ, ULICA PAPUKA 14, 31431 Čepin</item>
    </izvorni_sadrzaj>
    <derivirana_varijabla naziv="DomainObject.Predmet.ProtuStrankaListFormatedWithAdress_1">
      <item>DOMAGOJ ŠKOBIĆ, ULICA PAPUKA 14, 31431 Čepin</item>
    </derivirana_varijabla>
  </DomainObject.Predmet.ProtuStrankaListFormatedWithAdress>
  <DomainObject.Predmet.ProtuStrankaListFormatedWithAdressOIB>
    <izvorni_sadrzaj>
      <item>DOMAGOJ ŠKOBIĆ, OIB 22143372550, ULICA PAPUKA 14, 31431 Čepin</item>
    </izvorni_sadrzaj>
    <derivirana_varijabla naziv="DomainObject.Predmet.ProtuStrankaListFormatedWithAdressOIB_1">
      <item>DOMAGOJ ŠKOBIĆ, OIB 22143372550, ULICA PAPUKA 14, 31431 Čepin</item>
    </derivirana_varijabla>
  </DomainObject.Predmet.ProtuStrankaListFormatedWithAdressOIB>
  <DomainObject.Predmet.ProtuStrankaListNazivFormated>
    <izvorni_sadrzaj>
      <item>DOMAGOJ ŠKOBIĆ</item>
    </izvorni_sadrzaj>
    <derivirana_varijabla naziv="DomainObject.Predmet.ProtuStrankaListNazivFormated_1">
      <item>DOMAGOJ ŠKOBIĆ</item>
    </derivirana_varijabla>
  </DomainObject.Predmet.ProtuStrankaListNazivFormated>
  <DomainObject.Predmet.ProtuStrankaListNazivFormatedOIB>
    <izvorni_sadrzaj>
      <item>DOMAGOJ ŠKOBIĆ, OIB 22143372550</item>
    </izvorni_sadrzaj>
    <derivirana_varijabla naziv="DomainObject.Predmet.ProtuStrankaListNazivFormatedOIB_1">
      <item>DOMAGOJ ŠKOBIĆ, OIB 22143372550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DOMAGOJ ŠKOBIĆ</izvorni_sadrzaj>
    <derivirana_varijabla naziv="DomainObject.Predmet.ProtustrankaIDrugi_1">DOMAGOJ ŠKOBIĆ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DOMAGOJ ŠKOBIĆ, OIB 22143372550, ULICA PAPUKA 14, 31431 Čepin</izvorni_sadrzaj>
    <derivirana_varijabla naziv="DomainObject.Predmet.ProtustrankaIDrugiAdressOIB_1">DOMAGOJ ŠKOBIĆ, OIB 22143372550, ULICA PAPUKA 14,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ŠKOBIĆ</item>
      <item>Financijska agencija</item>
    </izvorni_sadrzaj>
    <derivirana_varijabla naziv="DomainObject.Predmet.SudioniciListNaziv_1">
      <item>DOMAGOJ ŠKOBIĆ</item>
      <item>Financijska agencija</item>
    </derivirana_varijabla>
  </DomainObject.Predmet.SudioniciListNaziv>
  <DomainObject.Predmet.SudioniciListAdressOIB>
    <izvorni_sadrzaj>
      <item>DOMAGOJ ŠKOBIĆ, OIB 22143372550, ULICA PAPUKA 14,31431 Čepin</item>
      <item>Financijska agencija, OIB 85821130368, Ulica grada Vukovara 70,10000 Zagreb</item>
    </izvorni_sadrzaj>
    <derivirana_varijabla naziv="DomainObject.Predmet.SudioniciListAdressOIB_1">
      <item>DOMAGOJ ŠKOBIĆ, OIB 22143372550, ULICA PAPUKA 14,31431 Čepin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22143372550</item>
      <item>, OIB 85821130368</item>
    </izvorni_sadrzaj>
    <derivirana_varijabla naziv="DomainObject.Predmet.SudioniciListNazivOIB_1">
      <item>, OIB 22143372550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4D1EB-B107-4560-9EE7-61DB29DBE30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224</properties:Words>
  <properties:Characters>1201</properties:Characters>
  <properties:Lines>45</properties:Lines>
  <properties:Paragraphs>13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OSIJEKU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2019-05-22T09:13:00Z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2019-10-01T06:23:00Z</dcterms:modified>
  <cp:revision>13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 potrošač N I J E DOSTAVIO POPIS IMOVINE - 36. REFERADA  točno.docx)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