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f65f" w14:paraId="aa5f65f" w:rsidRDefault="003075E9" w:rsidP="003075E9" w:rsidR="003075E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5E9" w:rsidP="003075E9" w:rsidR="003075E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75E9" w:rsidP="003075E9" w:rsidR="003075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75E9" w:rsidP="003075E9" w:rsidR="003075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75E9" w:rsidP="003075E9" w:rsidR="003075E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75E9" w:rsidP="003075E9" w:rsidR="003075E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075E9" w:rsidP="003075E9" w:rsidR="003075E9" w:rsidRPr="005D578C">
      <w:pPr>
        <w:jc w:val="center"/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075E9" w:rsidP="003075E9" w:rsidR="003075E9" w:rsidRPr="005D578C">
      <w:pPr>
        <w:rPr>
          <w:rFonts w:cs="Times New Roman" w:eastAsia="Times New Roman"/>
          <w:szCs w:val="24"/>
        </w:rPr>
      </w:pPr>
    </w:p>
    <w:p w:rsidRDefault="003075E9" w:rsidP="003075E9" w:rsidR="003075E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0E3522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0E3522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MOTTO d. o. o. Umag, Ul. Žrtava Fašizma 26, OIB 09008986418, MBS 040149307,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0E3522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3075E9" w:rsidP="003075E9" w:rsidR="003075E9" w:rsidRPr="005D578C">
      <w:pPr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075E9" w:rsidP="003075E9" w:rsidR="003075E9" w:rsidRPr="005D578C">
      <w:pPr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MOTTO d. o. o. Umag, Ul. Žrtava Fašizma 26, OIB 09008986418, MBS 040149307,</w:t>
      </w:r>
      <w:r w:rsidRPr="005D578C">
        <w:rPr>
          <w:rFonts w:cs="Times New Roman" w:eastAsia="Times New Roman"/>
          <w:szCs w:val="24"/>
        </w:rPr>
        <w:t xml:space="preserve"> s danom </w:t>
      </w:r>
      <w:r w:rsidR="000E3522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0E3522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3075E9" w:rsidP="003075E9" w:rsidR="003075E9" w:rsidRPr="005D578C">
      <w:pPr>
        <w:rPr>
          <w:rFonts w:cs="Times New Roman" w:eastAsia="Times New Roman"/>
          <w:szCs w:val="24"/>
        </w:rPr>
      </w:pPr>
    </w:p>
    <w:p w:rsidRDefault="003075E9" w:rsidP="003075E9" w:rsidR="003075E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0E3522">
        <w:rPr>
          <w:rFonts w:cs="Times New Roman" w:eastAsia="Times New Roman"/>
          <w:szCs w:val="20"/>
        </w:rPr>
        <w:t>Radijana Trobonjača iz Opatije, M. Tita 49, OIB 48908522234.</w:t>
      </w:r>
    </w:p>
    <w:p w:rsidRDefault="003075E9" w:rsidP="003075E9" w:rsidR="003075E9">
      <w:pPr>
        <w:ind w:firstLine="708"/>
        <w:rPr>
          <w:rFonts w:cs="Times New Roman" w:eastAsia="Times New Roman"/>
          <w:szCs w:val="20"/>
        </w:rPr>
      </w:pPr>
    </w:p>
    <w:p w:rsidRDefault="003075E9" w:rsidP="003075E9" w:rsidR="003075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MOTTO d. o. o. Umag, Ul. Žrtava Fašizma 26, OIB 09008986418, MBS 040149307.</w:t>
      </w:r>
    </w:p>
    <w:p w:rsidRDefault="003075E9" w:rsidP="003075E9" w:rsidR="003075E9">
      <w:pPr>
        <w:rPr>
          <w:rFonts w:cs="Times New Roman" w:eastAsia="Times New Roman"/>
          <w:szCs w:val="24"/>
        </w:rPr>
      </w:pPr>
    </w:p>
    <w:p w:rsidRDefault="003075E9" w:rsidP="003075E9" w:rsidR="003075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MOTTO d. o. o. Umag, Ul. Žrtava Fašizma 26, OIB 09008986418, MBS 040149307.</w:t>
      </w:r>
    </w:p>
    <w:p w:rsidRDefault="003075E9" w:rsidP="003075E9" w:rsidR="003075E9">
      <w:pPr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075E9" w:rsidP="003075E9" w:rsidR="003075E9">
      <w:pPr>
        <w:ind w:firstLine="708"/>
        <w:rPr>
          <w:rFonts w:cs="Times New Roman" w:eastAsia="Times New Roman"/>
          <w:szCs w:val="24"/>
        </w:rPr>
      </w:pPr>
    </w:p>
    <w:p w:rsidRDefault="003075E9" w:rsidP="003075E9" w:rsidR="003075E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MOTTO d. o. o. Umag.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075E9" w:rsidP="003075E9" w:rsidR="003075E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075E9" w:rsidP="003075E9" w:rsidR="003075E9" w:rsidRPr="005D578C">
      <w:pPr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0E3522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75E9" w:rsidP="003075E9" w:rsidR="003075E9" w:rsidRPr="005D578C">
      <w:pPr>
        <w:jc w:val="center"/>
        <w:rPr>
          <w:rFonts w:cs="Times New Roman" w:eastAsia="Times New Roman"/>
          <w:szCs w:val="24"/>
        </w:rPr>
      </w:pPr>
    </w:p>
    <w:p w:rsidRDefault="000E3522" w:rsidP="003075E9" w:rsidR="003075E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334D3" w:rsidP="002334D3" w:rsidR="003075E9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0E3522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 xml:space="preserve">, v. r. </w:t>
      </w:r>
    </w:p>
    <w:p w:rsidRDefault="003075E9" w:rsidP="003075E9" w:rsidR="003075E9">
      <w:pPr>
        <w:jc w:val="left"/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jc w:val="left"/>
        <w:rPr>
          <w:rFonts w:cs="Times New Roman" w:eastAsia="Times New Roman"/>
          <w:szCs w:val="24"/>
        </w:rPr>
      </w:pPr>
    </w:p>
    <w:p w:rsidRDefault="00C97E83" w:rsidP="00C97E83" w:rsidR="00C97E8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97E83" w:rsidP="00C97E83" w:rsidR="00C97E8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97E83" w:rsidP="00C97E83" w:rsidR="00C97E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075E9" w:rsidP="003075E9" w:rsidR="003075E9">
      <w:pPr>
        <w:rPr>
          <w:rFonts w:cs="Times New Roman" w:eastAsia="Times New Roman"/>
          <w:szCs w:val="24"/>
        </w:rPr>
      </w:pPr>
    </w:p>
    <w:p w:rsidRDefault="00C97E83" w:rsidP="003075E9" w:rsidR="00C97E83" w:rsidRPr="005D578C">
      <w:pPr>
        <w:rPr>
          <w:rFonts w:cs="Times New Roman" w:eastAsia="Times New Roman"/>
          <w:szCs w:val="24"/>
        </w:rPr>
      </w:pPr>
    </w:p>
    <w:p w:rsidRDefault="003075E9" w:rsidP="003075E9" w:rsidR="003075E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MOTTO d. o. o. Umag, Ul. Žrtava Fašizma 26, 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Maddalena Motto, R. Italija, San Remo</w:t>
      </w:r>
      <w:r>
        <w:rPr>
          <w:rFonts w:cs="Times New Roman" w:eastAsia="Times New Roman"/>
          <w:szCs w:val="20"/>
        </w:rPr>
        <w:t xml:space="preserve">, </w:t>
      </w:r>
    </w:p>
    <w:p w:rsidRDefault="003075E9" w:rsidP="003075E9" w:rsidR="003075E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075E9" w:rsidP="003075E9" w:rsidR="003075E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0E3522">
        <w:rPr>
          <w:rFonts w:cs="Times New Roman" w:eastAsia="Times New Roman"/>
          <w:szCs w:val="20"/>
        </w:rPr>
        <w:t xml:space="preserve">Radijana Trobonjača, Opatija, M. Tita 49, 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2334D3">
        <w:rPr>
          <w:rFonts w:cs="Times New Roman" w:eastAsia="Times New Roman"/>
          <w:szCs w:val="24"/>
        </w:rPr>
        <w:t>8 dana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075E9" w:rsidP="003075E9" w:rsidR="003075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075E9" w:rsidP="003075E9" w:rsidR="003075E9"/>
    <w:p w:rsidRDefault="003075E9" w:rsidP="003075E9" w:rsidR="003075E9"/>
    <w:p w:rsidRDefault="003075E9" w:rsidP="003075E9" w:rsidR="003075E9"/>
    <w:p w:rsidRDefault="003075E9" w:rsidP="003075E9" w:rsidR="003075E9"/>
    <w:p w:rsidRDefault="003075E9" w:rsidP="003075E9" w:rsidR="003075E9"/>
    <w:p w:rsidRDefault="003075E9" w:rsidP="003075E9" w:rsidR="003075E9"/>
    <w:p w:rsidRDefault="003075E9" w:rsidP="003075E9" w:rsidR="003075E9"/>
    <w:p w:rsidRDefault="003075E9" w:rsidP="003075E9" w:rsidR="003075E9"/>
    <w:p w:rsidRDefault="00C654D2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5E9" w:rsidP="003075E9" w:rsidR="003075E9">
      <w:r>
        <w:separator/>
      </w:r>
    </w:p>
  </w:endnote>
  <w:endnote w:id="0" w:type="continuationSeparator">
    <w:p w:rsidRDefault="003075E9" w:rsidP="003075E9" w:rsidR="00307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5E9" w:rsidP="003075E9" w:rsidR="003075E9">
      <w:r>
        <w:separator/>
      </w:r>
    </w:p>
  </w:footnote>
  <w:footnote w:id="0" w:type="continuationSeparator">
    <w:p w:rsidRDefault="003075E9" w:rsidP="003075E9" w:rsidR="00307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5E9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654D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E3522">
      <w:rPr>
        <w:szCs w:val="24"/>
      </w:rPr>
      <w:t>2</w:t>
    </w:r>
    <w:r>
      <w:rPr>
        <w:szCs w:val="24"/>
      </w:rPr>
      <w:t xml:space="preserve"> St-636/2015-</w:t>
    </w:r>
    <w:r w:rsidR="000E3522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522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3075E9">
      <w:rPr>
        <w:szCs w:val="24"/>
      </w:rPr>
      <w:t xml:space="preserve"> St-636/2015-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306"/>
    <w:rsid w:val="000E3522"/>
    <w:rsid w:val="002334D3"/>
    <w:rsid w:val="003075E9"/>
    <w:rsid w:val="0075528E"/>
    <w:rsid w:val="0079403F"/>
    <w:rsid w:val="00A15306"/>
    <w:rsid w:val="00C654D2"/>
    <w:rsid w:val="00C9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75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5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75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5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75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5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5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4D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54D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54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54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75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5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75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5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75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5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5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4D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54D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54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54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24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MOTTO d.o.o. UMAG</izvorni_sadrzaj>
    <derivirana_varijabla naziv="DomainObject.Predmet.ProtustrankaFormated_1">  MOTTO d.o.o. UMAG</derivirana_varijabla>
  </DomainObject.Predmet.ProtustrankaFormated>
  <DomainObject.Predmet.ProtustrankaFormatedOIB>
    <izvorni_sadrzaj>  MOTTO d.o.o. UMAG, OIB 09008986418</izvorni_sadrzaj>
    <derivirana_varijabla naziv="DomainObject.Predmet.ProtustrankaFormatedOIB_1">  MOTTO d.o.o. UMAG, OIB 09008986418</derivirana_varijabla>
  </DomainObject.Predmet.ProtustrankaFormatedOIB>
  <DomainObject.Predmet.ProtustrankaFormatedWithAdress>
    <izvorni_sadrzaj> MOTTO d.o.o. UMAG, Ul.Žrtava Fašizma 26, 52470 Umag</izvorni_sadrzaj>
    <derivirana_varijabla naziv="DomainObject.Predmet.ProtustrankaFormatedWithAdress_1"> MOTTO d.o.o. UMAG, Ul.Žrtava Fašizma 26, 52470 Umag</derivirana_varijabla>
  </DomainObject.Predmet.ProtustrankaFormatedWithAdress>
  <DomainObject.Predmet.ProtustrankaFormatedWithAdressOIB>
    <izvorni_sadrzaj> MOTTO d.o.o. UMAG, OIB 09008986418, Ul.Žrtava Fašizma 26, 52470 Umag</izvorni_sadrzaj>
    <derivirana_varijabla naziv="DomainObject.Predmet.ProtustrankaFormatedWithAdressOIB_1"> MOTTO d.o.o. UMAG, OIB 09008986418, Ul.Žrtava Fašizma 26, 52470 Umag</derivirana_varijabla>
  </DomainObject.Predmet.ProtustrankaFormatedWithAdressOIB>
  <DomainObject.Predmet.ProtustrankaWithAdress>
    <izvorni_sadrzaj>MOTTO d.o.o. UMAG Ul.Žrtava Fašizma 26, 52470 Umag</izvorni_sadrzaj>
    <derivirana_varijabla naziv="DomainObject.Predmet.ProtustrankaWithAdress_1">MOTTO d.o.o. UMAG Ul.Žrtava Fašizma 26, 52470 Umag</derivirana_varijabla>
  </DomainObject.Predmet.ProtustrankaWithAdress>
  <DomainObject.Predmet.ProtustrankaWithAdressOIB>
    <izvorni_sadrzaj>MOTTO d.o.o. UMAG, OIB 09008986418, Ul.Žrtava Fašizma 26, 52470 Umag</izvorni_sadrzaj>
    <derivirana_varijabla naziv="DomainObject.Predmet.ProtustrankaWithAdressOIB_1">MOTTO d.o.o. UMAG, OIB 09008986418, Ul.Žrtava Fašizma 26, 52470 Umag</derivirana_varijabla>
  </DomainObject.Predmet.ProtustrankaWithAdressOIB>
  <DomainObject.Predmet.ProtustrankaNazivFormated>
    <izvorni_sadrzaj>MOTTO d.o.o. UMAG</izvorni_sadrzaj>
    <derivirana_varijabla naziv="DomainObject.Predmet.ProtustrankaNazivFormated_1">MOTTO d.o.o. UMAG</derivirana_varijabla>
  </DomainObject.Predmet.ProtustrankaNazivFormated>
  <DomainObject.Predmet.ProtustrankaNazivFormatedOIB>
    <izvorni_sadrzaj>MOTTO d.o.o. UMAG, OIB 09008986418</izvorni_sadrzaj>
    <derivirana_varijabla naziv="DomainObject.Predmet.ProtustrankaNazivFormatedOIB_1">MOTTO d.o.o. UMAG, OIB 09008986418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9360.16</izvorni_sadrzaj>
    <derivirana_varijabla naziv="DomainObject.Predmet.TrenutnaVrijednost_1">9360.16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MOTTO d.o.o. UMAG</item>
    </izvorni_sadrzaj>
    <derivirana_varijabla naziv="DomainObject.Predmet.ProtuStrankaListFormated_1">
      <item>MOTTO d.o.o. UMAG</item>
    </derivirana_varijabla>
  </DomainObject.Predmet.ProtuStrankaListFormated>
  <DomainObject.Predmet.ProtuStrankaListFormatedOIB>
    <izvorni_sadrzaj>
      <item>MOTTO d.o.o. UMAG, OIB 09008986418</item>
    </izvorni_sadrzaj>
    <derivirana_varijabla naziv="DomainObject.Predmet.ProtuStrankaListFormatedOIB_1">
      <item>MOTTO d.o.o. UMAG, OIB 09008986418</item>
    </derivirana_varijabla>
  </DomainObject.Predmet.ProtuStrankaListFormatedOIB>
  <DomainObject.Predmet.ProtuStrankaListFormatedWithAdress>
    <izvorni_sadrzaj>
      <item>MOTTO d.o.o. UMAG, Ul.Žrtava Fašizma 26, 52470 Umag</item>
    </izvorni_sadrzaj>
    <derivirana_varijabla naziv="DomainObject.Predmet.ProtuStrankaListFormatedWithAdress_1">
      <item>MOTTO d.o.o. UMAG, Ul.Žrtava Fašizma 26, 52470 Umag</item>
    </derivirana_varijabla>
  </DomainObject.Predmet.ProtuStrankaListFormatedWithAdress>
  <DomainObject.Predmet.ProtuStrankaListFormatedWithAdressOIB>
    <izvorni_sadrzaj>
      <item>MOTTO d.o.o. UMAG, OIB 09008986418, Ul.Žrtava Fašizma 26, 52470 Umag</item>
    </izvorni_sadrzaj>
    <derivirana_varijabla naziv="DomainObject.Predmet.ProtuStrankaListFormatedWithAdressOIB_1">
      <item>MOTTO d.o.o. UMAG, OIB 09008986418, Ul.Žrtava Fašizma 26, 52470 Umag</item>
    </derivirana_varijabla>
  </DomainObject.Predmet.ProtuStrankaListFormatedWithAdressOIB>
  <DomainObject.Predmet.ProtuStrankaListNazivFormated>
    <izvorni_sadrzaj>
      <item>MOTTO d.o.o. UMAG</item>
    </izvorni_sadrzaj>
    <derivirana_varijabla naziv="DomainObject.Predmet.ProtuStrankaListNazivFormated_1">
      <item>MOTTO d.o.o. UMAG</item>
    </derivirana_varijabla>
  </DomainObject.Predmet.ProtuStrankaListNazivFormated>
  <DomainObject.Predmet.ProtuStrankaListNazivFormatedOIB>
    <izvorni_sadrzaj>
      <item>MOTTO d.o.o. UMAG, OIB 09008986418</item>
    </izvorni_sadrzaj>
    <derivirana_varijabla naziv="DomainObject.Predmet.ProtuStrankaListNazivFormatedOIB_1">
      <item>MOTTO d.o.o. UMAG, OIB 09008986418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MOTTO d.o.o. UMAG</izvorni_sadrzaj>
    <derivirana_varijabla naziv="DomainObject.Predmet.ProtustrankaIDrugi_1">MOTTO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MOTTO d.o.o. UMAG, OIB 09008986418, Ul.Žrtava Fašizma 26, 52470 Umag</izvorni_sadrzaj>
    <derivirana_varijabla naziv="DomainObject.Predmet.ProtustrankaIDrugiAdressOIB_1">MOTTO d.o.o. UMAG, OIB 09008986418, Ul.Žrtava Fašizma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MOTTO d.o.o. UMAG</item>
    </izvorni_sadrzaj>
    <derivirana_varijabla naziv="DomainObject.Predmet.SudioniciListNaziv_1">
      <item>FINANCIJSKA AGENCIJA, RC RIJEKA, PODRUŽNICA PULA, PULA</item>
      <item>MOTTO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MOTTO d.o.o. UMAG, OIB 09008986418, Ul.Žrtava Fašizma 26,52470 Umag</item>
    </izvorni_sadrzaj>
    <derivirana_varijabla naziv="DomainObject.Predmet.SudioniciListAdressOIB_1">
      <item>FINANCIJSKA AGENCIJA, RC RIJEKA, PODRUŽNICA PULA, PULA, OIB 85821130368, Ulica grada Vukovara 70,Zagreb</item>
      <item>MOTTO d.o.o. UMAG, OIB 09008986418, Ul.Žrtava Fašizma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09008986418</item>
    </izvorni_sadrzaj>
    <derivirana_varijabla naziv="DomainObject.Predmet.SudioniciListNazivOIB_1">
      <item>, OIB 85821130368</item>
      <item>, OIB 09008986418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3064</properties:Characters>
  <properties:Lines>85</properties:Lines>
  <properties:Paragraphs>30</properties:Paragraphs>
  <properties:TotalTime>11</properties:TotalTime>
  <properties:ScaleCrop>false</properties:ScaleCrop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2016-03-03T08:46:00Z</dcterms:created>
  <dc:creator>Mihaela Kaligari</dc:creator>
  <dc:description/>
  <cp:keywords/>
  <cp:lastModifiedBy>Jasmina Matika</cp:lastModifiedBy>
  <cp:lastPrinted>2016-03-16T07:21:00Z</cp:lastPrinted>
  <dcterms:modified xmlns:xsi="http://www.w3.org/2001/XMLSchema-instance" xsi:type="dcterms:W3CDTF">2016-03-16T11:09:00Z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