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7f15" w14:paraId="c807f15" w:rsidRDefault="00AE649C" w:rsidP="00FA5B5E" w:rsidR="00AE649C" w:rsidRPr="00B76F3C">
      <w:pPr>
        <w:pStyle w:val="Naslov3"/>
        <w15:collapsed w:val="false"/>
      </w:pPr>
    </w:p>
    <w:p w:rsidRDefault="009F5EF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F5EF3" w:rsidP="009F5EF3" w:rsidR="009F5EF3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St-195/2016-2.</w:t>
      </w:r>
    </w:p>
    <w:p w:rsidRDefault="009F5EF3" w:rsidP="009F5EF3" w:rsidR="009F5EF3">
      <w:pPr>
        <w:outlineLvl w:val="0"/>
        <w:rPr>
          <w:rFonts w:cs="Arial" w:hAnsi="Arial" w:ascii="Arial"/>
          <w:noProof/>
        </w:rPr>
      </w:pPr>
    </w:p>
    <w:p w:rsidRDefault="009F5EF3" w:rsidP="009F5EF3" w:rsidR="009F5EF3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9F5EF3" w:rsidP="009F5EF3" w:rsidR="009F5EF3">
      <w:pPr>
        <w:rPr>
          <w:rFonts w:cs="Arial" w:hAnsi="Arial" w:ascii="Arial"/>
          <w:b/>
          <w:noProof/>
        </w:rPr>
      </w:pPr>
    </w:p>
    <w:p w:rsidRDefault="009F5EF3" w:rsidP="009F5EF3" w:rsidR="009F5EF3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9F5EF3" w:rsidP="009F5EF3" w:rsidR="009F5EF3">
      <w:pPr>
        <w:outlineLvl w:val="0"/>
        <w:rPr>
          <w:rFonts w:cs="Arial" w:hAnsi="Arial" w:ascii="Arial"/>
          <w:noProof/>
        </w:rPr>
      </w:pPr>
    </w:p>
    <w:p w:rsidRDefault="009F5EF3" w:rsidP="009F5EF3" w:rsidR="009F5EF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DRAŠKO d.o.o. za proizvodnju, trgovinu i usluge iz Kladara, Kladare 4, MBS 010031039, OIB 34747044381, d</w:t>
      </w:r>
      <w:r>
        <w:rPr>
          <w:rFonts w:cs="Arial" w:hAnsi="Arial" w:ascii="Arial"/>
          <w:noProof/>
        </w:rPr>
        <w:t>ana 29. ožujka 2016. godine</w:t>
      </w:r>
    </w:p>
    <w:p w:rsidRDefault="009F5EF3" w:rsidP="009F5EF3" w:rsidR="009F5EF3">
      <w:pPr>
        <w:ind w:firstLine="851"/>
        <w:jc w:val="both"/>
        <w:rPr>
          <w:rFonts w:cs="Arial" w:hAnsi="Arial" w:ascii="Arial"/>
          <w:noProof/>
        </w:rPr>
      </w:pPr>
    </w:p>
    <w:p w:rsidRDefault="009F5EF3" w:rsidP="009F5EF3" w:rsidR="009F5EF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9F5EF3" w:rsidP="009F5EF3" w:rsidR="009F5EF3">
      <w:pPr>
        <w:jc w:val="center"/>
        <w:rPr>
          <w:rFonts w:cs="Arial" w:hAnsi="Arial" w:ascii="Arial"/>
        </w:rPr>
      </w:pPr>
    </w:p>
    <w:p w:rsidRDefault="009F5EF3" w:rsidP="009F5EF3" w:rsidR="009F5EF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DRAŠKO d.o.o. za proizvodnju, trgovinu i usluge iz Kladara, Kladare 4, MBS 010031039, OIB 34747044381. </w:t>
      </w:r>
    </w:p>
    <w:p w:rsidRDefault="009F5EF3" w:rsidP="009F5EF3" w:rsidR="009F5EF3">
      <w:pPr>
        <w:jc w:val="both"/>
        <w:rPr>
          <w:rFonts w:cs="Arial" w:eastAsia="Times New Roman" w:hAnsi="Arial" w:ascii="Arial"/>
        </w:rPr>
      </w:pPr>
    </w:p>
    <w:p w:rsidRDefault="009F5EF3" w:rsidP="009F5EF3" w:rsidR="009F5EF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DRAŠKO d.o.o. za proizvodnju, trgovinu i usluge iz Kladara, Kladare 4, MBS 010031039, OIB 34747044381, p</w:t>
      </w:r>
      <w:r>
        <w:rPr>
          <w:rFonts w:cs="Arial" w:hAnsi="Arial" w:ascii="Arial"/>
          <w:noProof/>
        </w:rPr>
        <w:t>ostavlja se privremeni stečajni upravitelj.</w:t>
      </w:r>
    </w:p>
    <w:p w:rsidRDefault="009F5EF3" w:rsidP="009F5EF3" w:rsidR="009F5EF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 Za privremenog stečajnog upravitelja imenuje se LIDIJA BALOG iz Bilja, Vinogradska 17, OIB 90656042786. </w:t>
      </w:r>
    </w:p>
    <w:p w:rsidRDefault="009F5EF3" w:rsidP="009F5EF3" w:rsidR="009F5EF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9F5EF3" w:rsidP="009F5EF3" w:rsidR="009F5EF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9F5EF3" w:rsidP="009F5EF3" w:rsidR="009F5EF3">
      <w:pPr>
        <w:ind w:firstLine="851"/>
        <w:jc w:val="both"/>
        <w:rPr>
          <w:rFonts w:cs="Arial" w:hAnsi="Arial" w:ascii="Arial"/>
          <w:noProof/>
        </w:rPr>
      </w:pPr>
    </w:p>
    <w:p w:rsidRDefault="009F5EF3" w:rsidP="009F5EF3" w:rsidR="009F5EF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9F5EF3" w:rsidP="009F5EF3" w:rsidR="009F5EF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11. svibnja 2016. u 11,00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9F5EF3" w:rsidP="009F5EF3" w:rsidR="009F5EF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9F5EF3" w:rsidP="009F5EF3" w:rsidR="009F5EF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Željko Čupen</w:t>
      </w:r>
    </w:p>
    <w:p w:rsidRDefault="009F5EF3" w:rsidP="009F5EF3" w:rsidR="009F5EF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9F5EF3" w:rsidP="009F5EF3" w:rsidR="009F5EF3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9F5EF3" w:rsidP="009F5EF3" w:rsidR="009F5EF3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9F5EF3" w:rsidP="009F5EF3" w:rsidR="009F5EF3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9F5EF3" w:rsidP="009F5EF3" w:rsidR="009F5EF3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14. ožujka 2016. dužnik u Očevidniku redoslijeda osnova za plaćanje ima evidentirane neizvršene osnove za plaćanje u neprekinutom razdoblju od  120 dana, u ukupnom iznosu od 311.388,02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9F5EF3" w:rsidP="009F5EF3" w:rsidR="009F5EF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9F5EF3" w:rsidP="009F5EF3" w:rsidR="009F5EF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9F5EF3" w:rsidP="009F5EF3" w:rsidR="009F5EF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9F5EF3" w:rsidP="009F5EF3" w:rsidR="009F5EF3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29. ožujka 2016. godine </w:t>
      </w:r>
    </w:p>
    <w:p w:rsidRDefault="009F5EF3" w:rsidP="009F5EF3" w:rsidR="009F5EF3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9F5EF3" w:rsidP="009F5EF3" w:rsidR="009F5EF3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9F5EF3" w:rsidP="009F5EF3" w:rsidR="009F5EF3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                                             </w:t>
      </w:r>
    </w:p>
    <w:p w:rsidRDefault="009F5EF3" w:rsidP="009F5EF3" w:rsidR="009F5EF3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9F5EF3" w:rsidP="009F5EF3" w:rsidR="009F5EF3">
      <w:pPr>
        <w:jc w:val="both"/>
        <w:rPr>
          <w:rFonts w:cs="Arial" w:hAnsi="Arial" w:ascii="Arial"/>
          <w:noProof/>
        </w:rPr>
      </w:pPr>
    </w:p>
    <w:p w:rsidRDefault="009F5EF3" w:rsidP="009F5EF3" w:rsidR="009F5EF3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9F5EF3" w:rsidP="009F5EF3" w:rsidR="009F5EF3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9F5EF3" w:rsidP="009F5EF3" w:rsidR="009F5EF3">
      <w:pPr>
        <w:jc w:val="both"/>
        <w:rPr>
          <w:rFonts w:cs="Arial" w:hAnsi="Arial" w:ascii="Arial"/>
          <w:noProof/>
        </w:rPr>
      </w:pPr>
    </w:p>
    <w:p w:rsidRDefault="009F5EF3" w:rsidP="009F5EF3" w:rsidR="009F5EF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9F5EF3" w:rsidP="009F5EF3" w:rsidR="009F5EF3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</w:t>
      </w:r>
    </w:p>
    <w:p w:rsidRDefault="009F5EF3" w:rsidP="009F5EF3" w:rsidR="009F5EF3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9F5EF3" w:rsidP="009F5EF3" w:rsidR="009F5EF3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9F5EF3" w:rsidP="009F5EF3" w:rsidR="009F5EF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9F5EF3" w:rsidP="009F5EF3" w:rsidR="009F5EF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9F5EF3" w:rsidP="009F5EF3" w:rsidR="009F5EF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9F5EF3" w:rsidP="009F5EF3" w:rsidR="009F5EF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</w:t>
      </w:r>
    </w:p>
    <w:p w:rsidRDefault="009F5EF3" w:rsidP="009F5EF3" w:rsidR="009F5EF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9F5EF3" w:rsidP="009F5EF3" w:rsidR="009F5EF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Bj.29.3.2016.g.</w:t>
      </w:r>
    </w:p>
    <w:p w:rsidRDefault="009F5EF3" w:rsidP="009F5EF3" w:rsidR="009F5EF3">
      <w:pPr>
        <w:rPr>
          <w:rFonts w:cs="Arial" w:hAnsi="Arial" w:ascii="Arial"/>
        </w:rPr>
      </w:pPr>
    </w:p>
    <w:p w:rsidRDefault="009F5EF3" w:rsidP="009F5EF3" w:rsidR="009F5EF3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5EF3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461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St-195/2016-2</izvorni_sadrzaj>
    <derivirana_varijabla naziv="DomainObject.Oznaka_1">St-195/2016-2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DRAŠKO d.o.o. za proizvodnju, trgovinu i usluge, Kladare zastupanog po punomoćniku Željko Čupen</izvorni_sadrzaj>
    <derivirana_varijabla naziv="DomainObject.Predmet.ProtustrankaFormated_1">  DRAŠKO d.o.o. za proizvodnju, trgovinu i usluge, Kladare zastupanog po punomoćniku Željko Čupen</derivirana_varijabla>
  </DomainObject.Predmet.ProtustrankaFormated>
  <DomainObject.Predmet.ProtustrankaFormatedOIB>
    <izvorni_sadrzaj>  DRAŠKO d.o.o. za proizvodnju, trgovinu i usluge, Kladare, OIB 34747044381 zastupanog po punomoćniku Željko Čupen</izvorni_sadrzaj>
    <derivirana_varijabla naziv="DomainObject.Predmet.ProtustrankaFormatedOIB_1">  DRAŠKO d.o.o. za proizvodnju, trgovinu i usluge, Kladare, OIB 34747044381 zastupanog po punomoćniku Željko Čupen</derivirana_varijabla>
  </DomainObject.Predmet.ProtustrankaFormatedOIB>
  <DomainObject.Predmet.ProtustrankaFormatedWithAdress>
    <izvorni_sadrzaj> DRAŠKO d.o.o. za proizvodnju, trgovinu i usluge, Kladare, Kladare 4, 33405 Kladare zastupanog po punomoćniku Željko Čupen</izvorni_sadrzaj>
    <derivirana_varijabla naziv="DomainObject.Predmet.ProtustrankaFormatedWithAdress_1"> DRAŠKO d.o.o. za proizvodnju, trgovinu i usluge, Kladare, Kladare 4, 33405 Kladare zastupanog po punomoćniku Željko Čupen</derivirana_varijabla>
  </DomainObject.Predmet.ProtustrankaFormatedWithAdress>
  <DomainObject.Predmet.ProtustrankaFormatedWithAdressOIB>
    <izvorni_sadrzaj> DRAŠKO d.o.o. za proizvodnju, trgovinu i usluge, Kladare, OIB 34747044381, Kladare 4, 33405 Kladare zastupanog po punomoćniku Željko Čupen</izvorni_sadrzaj>
    <derivirana_varijabla naziv="DomainObject.Predmet.ProtustrankaFormatedWithAdressOIB_1"> DRAŠKO d.o.o. za proizvodnju, trgovinu i usluge, Kladare, OIB 34747044381, Kladare 4, 33405 Kladare zastupanog po punomoćniku Željko Čupen</derivirana_varijabla>
  </DomainObject.Predmet.ProtustrankaFormatedWithAdressOIB>
  <DomainObject.Predmet.ProtustrankaWithAdress>
    <izvorni_sadrzaj>DRAŠKO d.o.o. za proizvodnju, trgovinu i usluge, Kladare Kladare 4, 33405 Kladare</izvorni_sadrzaj>
    <derivirana_varijabla naziv="DomainObject.Predmet.ProtustrankaWithAdress_1">DRAŠKO d.o.o. za proizvodnju, trgovinu i usluge, Kladare Kladare 4, 33405 Kladare</derivirana_varijabla>
  </DomainObject.Predmet.ProtustrankaWithAdress>
  <DomainObject.Predmet.ProtustrankaWithAdressOIB>
    <izvorni_sadrzaj>DRAŠKO d.o.o. za proizvodnju, trgovinu i usluge, Kladare, OIB 34747044381, Kladare 4, 33405 Kladare</izvorni_sadrzaj>
    <derivirana_varijabla naziv="DomainObject.Predmet.ProtustrankaWithAdressOIB_1">DRAŠKO d.o.o. za proizvodnju, trgovinu i usluge, Kladare, OIB 34747044381, Kladare 4, 33405 Kladare</derivirana_varijabla>
  </DomainObject.Predmet.ProtustrankaWithAdressOIB>
  <DomainObject.Predmet.ProtustrankaNazivFormated>
    <izvorni_sadrzaj>DRAŠKO d.o.o. za proizvodnju, trgovinu i usluge, Kladare</izvorni_sadrzaj>
    <derivirana_varijabla naziv="DomainObject.Predmet.ProtustrankaNazivFormated_1">DRAŠKO d.o.o. za proizvodnju, trgovinu i usluge, Kladare</derivirana_varijabla>
  </DomainObject.Predmet.ProtustrankaNazivFormated>
  <DomainObject.Predmet.ProtustrankaNazivFormatedOIB>
    <izvorni_sadrzaj>DRAŠKO d.o.o. za proizvodnju, trgovinu i usluge, Kladare, OIB 34747044381</izvorni_sadrzaj>
    <derivirana_varijabla naziv="DomainObject.Predmet.ProtustrankaNazivFormatedOIB_1">DRAŠKO d.o.o. za proizvodnju, trgovinu i usluge, Kladare, OIB 34747044381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DRAŠKO d.o.o. za proizvodnju, trgovinu i usluge, Kladare zastupanog po punomoćniku Željko Čupen</item>
    </izvorni_sadrzaj>
    <derivirana_varijabla naziv="DomainObject.Predmet.ProtuStrankaListFormated_1">
      <item>DRAŠKO d.o.o. za proizvodnju, trgovinu i usluge, Kladare zastupanog po punomoćniku Željko Čupen</item>
    </derivirana_varijabla>
  </DomainObject.Predmet.ProtuStrankaListFormated>
  <DomainObject.Predmet.ProtuStrankaListFormatedOIB>
    <izvorni_sadrzaj>
      <item>DRAŠKO d.o.o. za proizvodnju, trgovinu i usluge, Kladare, OIB 34747044381 zastupanog po punomoćniku Željko Čupen</item>
    </izvorni_sadrzaj>
    <derivirana_varijabla naziv="DomainObject.Predmet.ProtuStrankaListFormatedOIB_1">
      <item>DRAŠKO d.o.o. za proizvodnju, trgovinu i usluge, Kladare, OIB 34747044381 zastupanog po punomoćniku Željko Čupen</item>
    </derivirana_varijabla>
  </DomainObject.Predmet.ProtuStrankaListFormatedOIB>
  <DomainObject.Predmet.ProtuStrankaListFormatedWithAdress>
    <izvorni_sadrzaj>
      <item>DRAŠKO d.o.o. za proizvodnju, trgovinu i usluge, Kladare, Kladare 4, 33405 Kladare zastupanog po punomoćniku Željko Čupen</item>
    </izvorni_sadrzaj>
    <derivirana_varijabla naziv="DomainObject.Predmet.ProtuStrankaListFormatedWithAdress_1">
      <item>DRAŠKO d.o.o. za proizvodnju, trgovinu i usluge, Kladare, Kladare 4, 33405 Kladare zastupanog po punomoćniku Željko Čupen</item>
    </derivirana_varijabla>
  </DomainObject.Predmet.ProtuStrankaListFormatedWithAdress>
  <DomainObject.Predmet.ProtuStrankaListFormatedWithAdressOIB>
    <izvorni_sadrzaj>
      <item>DRAŠKO d.o.o. za proizvodnju, trgovinu i usluge, Kladare, OIB 34747044381, Kladare 4, 33405 Kladare zastupanog po punomoćniku Željko Čupen</item>
    </izvorni_sadrzaj>
    <derivirana_varijabla naziv="DomainObject.Predmet.ProtuStrankaListFormatedWithAdressOIB_1">
      <item>DRAŠKO d.o.o. za proizvodnju, trgovinu i usluge, Kladare, OIB 34747044381, Kladare 4, 33405 Kladare zastupanog po punomoćniku Željko Čupen</item>
    </derivirana_varijabla>
  </DomainObject.Predmet.ProtuStrankaListFormatedWithAdressOIB>
  <DomainObject.Predmet.ProtuStrankaListNazivFormated>
    <izvorni_sadrzaj>
      <item>DRAŠKO d.o.o. za proizvodnju, trgovinu i usluge, Kladare</item>
    </izvorni_sadrzaj>
    <derivirana_varijabla naziv="DomainObject.Predmet.ProtuStrankaListNazivFormated_1">
      <item>DRAŠKO d.o.o. za proizvodnju, trgovinu i usluge, Kladare</item>
    </derivirana_varijabla>
  </DomainObject.Predmet.ProtuStrankaListNazivFormated>
  <DomainObject.Predmet.ProtuStrankaListNazivFormatedOIB>
    <izvorni_sadrzaj>
      <item>DRAŠKO d.o.o. za proizvodnju, trgovinu i usluge, Kladare, OIB 34747044381</item>
    </izvorni_sadrzaj>
    <derivirana_varijabla naziv="DomainObject.Predmet.ProtuStrankaListNazivFormatedOIB_1">
      <item>DRAŠKO d.o.o. za proizvodnju, trgovinu i usluge, Kladare, OIB 34747044381</item>
    </derivirana_varijabla>
  </DomainObject.Predmet.ProtuStrankaListNazivFormatedOIB>
  <DomainObject.Predmet.OstaliListFormated>
    <izvorni_sadrzaj>
      <item>Željko Čupen punomoćnik sudionika u postupku DRAŠKO d.o.o. za proizvodnju, trgovinu i usluge, Kladare</item>
    </izvorni_sadrzaj>
    <derivirana_varijabla naziv="DomainObject.Predmet.OstaliListFormated_1">
      <item>Željko Čupen punomoćnik sudionika u postupku DRAŠKO d.o.o. za proizvodnju, trgovinu i usluge, Kladare</item>
    </derivirana_varijabla>
  </DomainObject.Predmet.OstaliListFormated>
  <DomainObject.Predmet.OstaliListFormatedOIB>
    <izvorni_sadrzaj>
      <item>Željko Čupen, OIB 92277025251 punomoćnik sudionika u postupku DRAŠKO d.o.o. za proizvodnju, trgovinu i usluge, Kladare</item>
    </izvorni_sadrzaj>
    <derivirana_varijabla naziv="DomainObject.Predmet.OstaliListFormatedOIB_1">
      <item>Željko Čupen, OIB 92277025251 punomoćnik sudionika u postupku DRAŠKO d.o.o. za proizvodnju, trgovinu i usluge, Kladare</item>
    </derivirana_varijabla>
  </DomainObject.Predmet.OstaliListFormatedOIB>
  <DomainObject.Predmet.OstaliListFormatedWithAdress>
    <izvorni_sadrzaj>
      <item>Željko Čupen, Kladare 4., 33405 Kladare punomoćnik sudionika u postupku DRAŠKO d.o.o. za proizvodnju, trgovinu i usluge, Kladare</item>
    </izvorni_sadrzaj>
    <derivirana_varijabla naziv="DomainObject.Predmet.OstaliListFormatedWithAdress_1">
      <item>Željko Čupen, Kladare 4., 33405 Kladare punomoćnik sudionika u postupku DRAŠKO d.o.o. za proizvodnju, trgovinu i usluge, Kladare</item>
    </derivirana_varijabla>
  </DomainObject.Predmet.OstaliListFormatedWithAdress>
  <DomainObject.Predmet.OstaliListFormatedWithAdressOIB>
    <izvorni_sadrzaj>
      <item>Željko Čupen, OIB 92277025251, Kladare 4., 33405 Kladare punomoćnik sudionika u postupku DRAŠKO d.o.o. za proizvodnju, trgovinu i usluge, Kladare</item>
    </izvorni_sadrzaj>
    <derivirana_varijabla naziv="DomainObject.Predmet.OstaliListFormatedWithAdressOIB_1">
      <item>Željko Čupen, OIB 92277025251, Kladare 4., 33405 Kladare punomoćnik sudionika u postupku DRAŠKO d.o.o. za proizvodnju, trgovinu i usluge, Kladare</item>
    </derivirana_varijabla>
  </DomainObject.Predmet.OstaliListFormatedWithAdressOIB>
  <DomainObject.Predmet.OstaliListNazivFormated>
    <izvorni_sadrzaj>
      <item>Željko Čupen</item>
    </izvorni_sadrzaj>
    <derivirana_varijabla naziv="DomainObject.Predmet.OstaliListNazivFormated_1">
      <item>Željko Čupen</item>
    </derivirana_varijabla>
  </DomainObject.Predmet.OstaliListNazivFormated>
  <DomainObject.Predmet.OstaliListNazivFormatedOIB>
    <izvorni_sadrzaj>
      <item>Željko Čupen, OIB 92277025251</item>
    </izvorni_sadrzaj>
    <derivirana_varijabla naziv="DomainObject.Predmet.OstaliListNazivFormatedOIB_1">
      <item>Željko Čupen, OIB 92277025251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St-195/2016-2</izvorni_sadrzaj>
    <derivirana_varijabla naziv="DomainObject.PoslovniBrojDokumenta_1">St-195/2016-2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DRAŠKO d.o.o. za proizvodnju, trgovinu i usluge, Kladare</izvorni_sadrzaj>
    <derivirana_varijabla naziv="DomainObject.Predmet.ProtustrankaIDrugi_1">DRAŠKO d.o.o. za proizvodnju, trgovinu i usluge, Kladare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DRAŠKO d.o.o. za proizvodnju, trgovinu i usluge, Kladare, OIB 34747044381, Kladare 4, 33405 Kladare</izvorni_sadrzaj>
    <derivirana_varijabla naziv="DomainObject.Predmet.ProtustrankaIDrugiAdressOIB_1">DRAŠKO d.o.o. za proizvodnju, trgovinu i usluge, Kladare, OIB 34747044381, Kladare 4, 33405 Kladare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DRAŠKO d.o.o. za proizvodnju, trgovinu i usluge, Kladare</item>
      <item>Željko Čupen</item>
    </izvorni_sadrzaj>
    <derivirana_varijabla naziv="DomainObject.Predmet.SudioniciListNaziv_1">
      <item>FINA, RC ZAGREB, Podružnica Bjelovar</item>
      <item>DRAŠKO d.o.o. za proizvodnju, trgovinu i usluge, Kladare</item>
      <item>Željko Čupen</item>
    </derivirana_varijabla>
  </DomainObject.Predmet.SudioniciListNaziv>
  <DomainObject.Predmet.SudioniciListAdressOIB>
    <izvorni_sadrzaj>
      <item>FINA, RC ZAGREB, Podružnica Bjelovar, OIB 85821130368, F. Supila 4,43000 Bjelovar</item>
      <item>DRAŠKO d.o.o. za proizvodnju, trgovinu i usluge, Kladare, OIB 34747044381, Kladare 4,33405 Kladare</item>
      <item>Željko Čupen, OIB 92277025251, Kladare 4.,33405 Kladare</item>
    </izvorni_sadrzaj>
    <derivirana_varijabla naziv="DomainObject.Predmet.SudioniciListAdressOIB_1">
      <item>FINA, RC ZAGREB, Podružnica Bjelovar, OIB 85821130368, F. Supila 4,43000 Bjelovar</item>
      <item>DRAŠKO d.o.o. za proizvodnju, trgovinu i usluge, Kladare, OIB 34747044381, Kladare 4,33405 Kladare</item>
      <item>Željko Čupen, OIB 92277025251, Kladare 4.,33405 Kladare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1C3F30-6FCD-46CD-BE61-998C04D80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625</properties:Words>
  <properties:Characters>3484</properties:Characters>
  <properties:Lines>94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2016-03-29T10:25:00Z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