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0260" w14:paraId="1a30260" w:rsidRDefault="000200D1" w:rsidP="000200D1" w:rsidR="000200D1">
      <w:pPr>
        <w:pStyle w:val="Tijeloteksta"/>
        <w15:collapsed w:val="false"/>
      </w:pPr>
      <w:bookmarkStart w:name="_GoBack" w:id="0"/>
      <w:bookmarkEnd w:id="0"/>
    </w:p>
    <w:p w:rsidRDefault="00CC700B" w:rsidP="000200D1" w:rsidR="000200D1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825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57</w:t>
      </w:r>
      <w:proofErr w:type="spellEnd"/>
    </w:p>
    <w:p w:rsidRDefault="000200D1" w:rsidP="000200D1" w:rsidR="000200D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0D1" w:rsidP="000200D1" w:rsidR="000200D1" w:rsidRPr="00D21A2C"/>
    <w:p w:rsidRDefault="000200D1" w:rsidP="000200D1" w:rsidR="000200D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200D1" w:rsidP="00C009AF" w:rsidR="000200D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200D1" w:rsidP="004944BF" w:rsidR="000200D1">
      <w:pPr>
        <w:rPr>
          <w:sz w:val="22"/>
          <w:szCs w:val="22"/>
        </w:rPr>
      </w:pPr>
    </w:p>
    <w:p w:rsidRDefault="00CC700B" w:rsidP="004944BF" w:rsidR="00CC700B">
      <w:pPr>
        <w:rPr>
          <w:sz w:val="22"/>
          <w:szCs w:val="22"/>
        </w:rPr>
      </w:pPr>
    </w:p>
    <w:p w:rsidRDefault="00CC700B" w:rsidP="004944BF" w:rsidR="00CC700B">
      <w:pPr>
        <w:rPr>
          <w:sz w:val="22"/>
          <w:szCs w:val="22"/>
        </w:rPr>
      </w:pPr>
    </w:p>
    <w:p w:rsidRDefault="000200D1" w:rsidP="000200D1" w:rsidR="000200D1">
      <w:pPr>
        <w:pStyle w:val="Tijeloteksta"/>
        <w:jc w:val="center"/>
        <w:rPr>
          <w:bCs/>
        </w:rPr>
      </w:pPr>
      <w:r>
        <w:rPr>
          <w:bCs/>
        </w:rPr>
        <w:t>R E P U B L I K A   H R V A T S K A</w:t>
      </w:r>
    </w:p>
    <w:p w:rsidRDefault="000200D1" w:rsidP="00C009AF" w:rsidR="000200D1" w:rsidRPr="00C009AF">
      <w:pPr>
        <w:pStyle w:val="Tijeloteksta"/>
        <w:jc w:val="center"/>
        <w:rPr>
          <w:bCs/>
        </w:rPr>
      </w:pPr>
      <w:r>
        <w:rPr>
          <w:bCs/>
        </w:rPr>
        <w:t>R J E Š E N J E</w:t>
      </w:r>
    </w:p>
    <w:p w:rsidRDefault="00680B96" w:rsidP="000200D1" w:rsidR="00680B96">
      <w:pPr>
        <w:pStyle w:val="Tijeloteksta"/>
        <w:rPr>
          <w:b/>
          <w:bCs/>
        </w:rPr>
      </w:pPr>
    </w:p>
    <w:p w:rsidRDefault="00CC700B" w:rsidP="000200D1" w:rsidR="00CC700B">
      <w:pPr>
        <w:pStyle w:val="Tijeloteksta"/>
        <w:rPr>
          <w:b/>
          <w:bCs/>
        </w:rPr>
      </w:pPr>
    </w:p>
    <w:p w:rsidRDefault="00CC700B" w:rsidP="00CC700B" w:rsidR="00CC700B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>
        <w:t>LIGNUM</w:t>
      </w:r>
      <w:proofErr w:type="spellEnd"/>
      <w:r>
        <w:t xml:space="preserve"> PRODUKT d.o.o. za građevinarstvo, preradu drveta i proizvodnju namještaja, u stečaju, Vukovar, Trpinjska Cesta </w:t>
      </w:r>
      <w:proofErr w:type="spellStart"/>
      <w:r>
        <w:t>146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 </w:t>
      </w:r>
      <w:proofErr w:type="spellStart"/>
      <w:r>
        <w:t>030084188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 </w:t>
      </w:r>
      <w:proofErr w:type="spellStart"/>
      <w:r>
        <w:t>55071170718</w:t>
      </w:r>
      <w:proofErr w:type="spellEnd"/>
      <w:r>
        <w:t xml:space="preserve">,  dana </w:t>
      </w:r>
      <w:proofErr w:type="spellStart"/>
      <w:r>
        <w:t>14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 xml:space="preserve">.                  </w:t>
      </w:r>
    </w:p>
    <w:p w:rsidRDefault="000200D1" w:rsidP="000200D1" w:rsidR="000200D1">
      <w:pPr>
        <w:pStyle w:val="Tijeloteksta"/>
      </w:pPr>
    </w:p>
    <w:p w:rsidRDefault="00680B96" w:rsidP="000200D1" w:rsidR="00680B96">
      <w:pPr>
        <w:pStyle w:val="Tijeloteksta"/>
      </w:pPr>
    </w:p>
    <w:p w:rsidRDefault="000200D1" w:rsidP="000200D1" w:rsidR="000200D1">
      <w:pPr>
        <w:pStyle w:val="Tijeloteksta"/>
        <w:jc w:val="center"/>
      </w:pPr>
      <w:r>
        <w:t>r i j e š i o   j e</w:t>
      </w:r>
    </w:p>
    <w:p w:rsidRDefault="00680B96" w:rsidP="00C4592F" w:rsidR="00680B96">
      <w:pPr>
        <w:pStyle w:val="Tijeloteksta"/>
        <w:rPr>
          <w:b/>
          <w:bCs/>
        </w:rPr>
      </w:pPr>
    </w:p>
    <w:p w:rsidRDefault="00BF0F68" w:rsidP="00C4592F" w:rsidR="00BF0F68">
      <w:pPr>
        <w:pStyle w:val="Tijeloteksta"/>
        <w:rPr>
          <w:b/>
          <w:bCs/>
        </w:rPr>
      </w:pPr>
    </w:p>
    <w:p w:rsidRDefault="00984ABF" w:rsidP="00512F9A" w:rsidR="00680B96" w:rsidRPr="0045293B">
      <w:pPr>
        <w:pStyle w:val="Tijeloteksta"/>
        <w:ind w:left="708"/>
      </w:pPr>
      <w:r>
        <w:t xml:space="preserve">I </w:t>
      </w:r>
      <w:r>
        <w:tab/>
        <w:t>U s</w:t>
      </w:r>
      <w:r w:rsidR="00EE4F9C">
        <w:t>tečajnom postupku nad</w:t>
      </w:r>
      <w:r w:rsidR="000200D1">
        <w:t xml:space="preserve"> </w:t>
      </w:r>
      <w:r w:rsidR="000D3905">
        <w:t xml:space="preserve">dužnikom  </w:t>
      </w:r>
      <w:proofErr w:type="spellStart"/>
      <w:r w:rsidR="00CC700B">
        <w:t>LIGNUM</w:t>
      </w:r>
      <w:proofErr w:type="spellEnd"/>
      <w:r w:rsidR="00CC700B">
        <w:t xml:space="preserve"> PRODUKT d.o.o. za građevinarstvo, preradu drveta i proizvodnju namještaja, u stečaju, Vukovar, Trpinjska Cesta </w:t>
      </w:r>
      <w:proofErr w:type="spellStart"/>
      <w:r w:rsidR="00CC700B">
        <w:t>146</w:t>
      </w:r>
      <w:proofErr w:type="spellEnd"/>
      <w:r w:rsidR="00CC700B">
        <w:t xml:space="preserve">, </w:t>
      </w:r>
      <w:proofErr w:type="spellStart"/>
      <w:r w:rsidR="00CC700B">
        <w:t>MBS</w:t>
      </w:r>
      <w:proofErr w:type="spellEnd"/>
      <w:r w:rsidR="00CC700B">
        <w:t xml:space="preserve">  </w:t>
      </w:r>
      <w:proofErr w:type="spellStart"/>
      <w:r w:rsidR="00CC700B">
        <w:t>030084188</w:t>
      </w:r>
      <w:proofErr w:type="spellEnd"/>
      <w:r w:rsidR="00CC700B">
        <w:t xml:space="preserve">, </w:t>
      </w:r>
      <w:proofErr w:type="spellStart"/>
      <w:r w:rsidR="00CC700B">
        <w:t>OIB</w:t>
      </w:r>
      <w:proofErr w:type="spellEnd"/>
      <w:r w:rsidR="00CC700B">
        <w:t xml:space="preserve">  </w:t>
      </w:r>
      <w:proofErr w:type="spellStart"/>
      <w:r w:rsidR="00CC700B">
        <w:t>55071170718</w:t>
      </w:r>
      <w:proofErr w:type="spellEnd"/>
      <w:r w:rsidR="000D3905">
        <w:t>,  zakazu</w:t>
      </w:r>
      <w:r w:rsidRPr="0045293B">
        <w:t>je se Skupština vjerovnika, za dan</w:t>
      </w:r>
    </w:p>
    <w:p w:rsidRDefault="00CC700B" w:rsidP="00512F9A" w:rsidR="00680B96">
      <w:pPr>
        <w:pStyle w:val="Tijeloteksta"/>
        <w:jc w:val="center"/>
      </w:pPr>
      <w:proofErr w:type="spellStart"/>
      <w:r>
        <w:t>11</w:t>
      </w:r>
      <w:proofErr w:type="spellEnd"/>
      <w:r>
        <w:t xml:space="preserve">. prosinac </w:t>
      </w:r>
      <w:proofErr w:type="spellStart"/>
      <w:r>
        <w:t>2018</w:t>
      </w:r>
      <w:proofErr w:type="spellEnd"/>
      <w:r>
        <w:t>.</w:t>
      </w:r>
      <w:r w:rsidR="000200D1">
        <w:t xml:space="preserve">  godine s početkom u </w:t>
      </w:r>
      <w:proofErr w:type="spellStart"/>
      <w:r w:rsidR="000200D1">
        <w:t>1</w:t>
      </w:r>
      <w:r>
        <w:t>0</w:t>
      </w:r>
      <w:proofErr w:type="spellEnd"/>
      <w:r w:rsidR="000D3905">
        <w:t>,</w:t>
      </w:r>
      <w:proofErr w:type="spellStart"/>
      <w:r w:rsidR="000D3905">
        <w:t>0</w:t>
      </w:r>
      <w:r w:rsidR="00984ABF" w:rsidRPr="00EE4F9C">
        <w:t>0</w:t>
      </w:r>
      <w:proofErr w:type="spellEnd"/>
      <w:r w:rsidR="00984ABF" w:rsidRPr="00EE4F9C">
        <w:t xml:space="preserve"> sati</w:t>
      </w:r>
    </w:p>
    <w:p w:rsidRDefault="00BF0F68" w:rsidP="00512F9A" w:rsidR="00BF0F68" w:rsidRPr="00EE4F9C">
      <w:pPr>
        <w:pStyle w:val="Tijeloteksta"/>
        <w:jc w:val="center"/>
      </w:pPr>
    </w:p>
    <w:p w:rsidRDefault="00984ABF" w:rsidP="001A0C5C" w:rsidR="00BF0F68">
      <w:pPr>
        <w:pStyle w:val="Tijeloteksta"/>
        <w:ind w:left="708"/>
      </w:pPr>
      <w:r>
        <w:t>u prostorijama Trgovačkog suda Osijek, Zag</w:t>
      </w:r>
      <w:r w:rsidR="00EE4F9C">
        <w:t xml:space="preserve">rebačka broj 2, soba broj </w:t>
      </w:r>
      <w:proofErr w:type="spellStart"/>
      <w:r w:rsidR="00EE4F9C">
        <w:t>22</w:t>
      </w:r>
      <w:proofErr w:type="spellEnd"/>
      <w:r w:rsidR="00EE4F9C">
        <w:t>/I,</w:t>
      </w:r>
      <w:r w:rsidR="001A0C5C">
        <w:t xml:space="preserve"> s</w:t>
      </w:r>
      <w:r w:rsidR="001432C7">
        <w:t>a sljedećim dnevnim redom:</w:t>
      </w:r>
      <w:r w:rsidR="000200D1">
        <w:t xml:space="preserve">     </w:t>
      </w:r>
    </w:p>
    <w:p w:rsidRDefault="000200D1" w:rsidP="000D3905" w:rsidR="001432C7">
      <w:pPr>
        <w:pStyle w:val="Tijeloteksta"/>
        <w:ind w:firstLine="708"/>
        <w:jc w:val="left"/>
      </w:pPr>
      <w:r>
        <w:t xml:space="preserve">               </w:t>
      </w:r>
    </w:p>
    <w:p w:rsidRDefault="001432C7" w:rsidP="004944BF" w:rsidR="001432C7">
      <w:pPr>
        <w:pStyle w:val="Tijeloteksta"/>
        <w:numPr>
          <w:ilvl w:val="0"/>
          <w:numId w:val="4"/>
        </w:numPr>
      </w:pPr>
      <w:r>
        <w:t xml:space="preserve">Donošenje odluke </w:t>
      </w:r>
      <w:r w:rsidR="00CC700B">
        <w:t xml:space="preserve">vezano na prijedlog sklapanja Sporazuma o uređenju međusobnih odnosa između Vukovarske gospodarske zone d.o.o. Vukovar, </w:t>
      </w:r>
      <w:r w:rsidR="00B41BF8">
        <w:t>Vukovar, G</w:t>
      </w:r>
      <w:r w:rsidR="00CC700B">
        <w:t xml:space="preserve">ospodarska zona </w:t>
      </w:r>
      <w:proofErr w:type="spellStart"/>
      <w:r w:rsidR="00CC700B">
        <w:t>15</w:t>
      </w:r>
      <w:proofErr w:type="spellEnd"/>
      <w:r w:rsidR="00CC700B">
        <w:t xml:space="preserve">, </w:t>
      </w:r>
      <w:proofErr w:type="spellStart"/>
      <w:r w:rsidR="00CC700B">
        <w:t>OIB</w:t>
      </w:r>
      <w:proofErr w:type="spellEnd"/>
      <w:r w:rsidR="00CC700B">
        <w:t xml:space="preserve"> </w:t>
      </w:r>
      <w:proofErr w:type="spellStart"/>
      <w:r w:rsidR="00CC700B">
        <w:t>39986328979</w:t>
      </w:r>
      <w:proofErr w:type="spellEnd"/>
      <w:r w:rsidR="00CC700B">
        <w:t xml:space="preserve"> i </w:t>
      </w:r>
      <w:proofErr w:type="spellStart"/>
      <w:r w:rsidR="00CC700B">
        <w:t>LIGNUM</w:t>
      </w:r>
      <w:proofErr w:type="spellEnd"/>
      <w:r w:rsidR="00CC700B">
        <w:t xml:space="preserve"> PRODUKT d.o.o. za građevinarstvo, preradu drveta i proizvodnju namještaja, u stečaju, Vukovar, Trpinjska Cesta </w:t>
      </w:r>
      <w:proofErr w:type="spellStart"/>
      <w:r w:rsidR="00CC700B">
        <w:t>146</w:t>
      </w:r>
      <w:proofErr w:type="spellEnd"/>
      <w:r w:rsidR="00CC700B">
        <w:t xml:space="preserve">, </w:t>
      </w:r>
      <w:proofErr w:type="spellStart"/>
      <w:r w:rsidR="00CC700B">
        <w:t>MBS</w:t>
      </w:r>
      <w:proofErr w:type="spellEnd"/>
      <w:r w:rsidR="00CC700B">
        <w:t xml:space="preserve">  </w:t>
      </w:r>
      <w:proofErr w:type="spellStart"/>
      <w:r w:rsidR="00CC700B">
        <w:t>030084188</w:t>
      </w:r>
      <w:proofErr w:type="spellEnd"/>
      <w:r w:rsidR="00CC700B">
        <w:t xml:space="preserve">, </w:t>
      </w:r>
      <w:proofErr w:type="spellStart"/>
      <w:r w:rsidR="00CC700B">
        <w:t>OIB</w:t>
      </w:r>
      <w:proofErr w:type="spellEnd"/>
      <w:r w:rsidR="00CC700B">
        <w:t xml:space="preserve">  </w:t>
      </w:r>
      <w:proofErr w:type="spellStart"/>
      <w:r w:rsidR="00CC700B">
        <w:t>55071170718</w:t>
      </w:r>
      <w:proofErr w:type="spellEnd"/>
      <w:r w:rsidR="00B41BF8">
        <w:t>.</w:t>
      </w:r>
    </w:p>
    <w:p w:rsidRDefault="00BF0F68" w:rsidP="00BF0F68" w:rsidR="00BF0F68">
      <w:pPr>
        <w:pStyle w:val="Tijeloteksta"/>
        <w:ind w:left="720"/>
      </w:pPr>
    </w:p>
    <w:p w:rsidRDefault="00B41BF8" w:rsidP="004944BF" w:rsidR="00B41BF8">
      <w:pPr>
        <w:pStyle w:val="Tijeloteksta"/>
        <w:numPr>
          <w:ilvl w:val="0"/>
          <w:numId w:val="4"/>
        </w:numPr>
      </w:pPr>
      <w:r>
        <w:t xml:space="preserve">Izvješće stečajne upraviteljice o tijeku stečajnog postupka i stanju stečajne mase. </w:t>
      </w:r>
    </w:p>
    <w:p w:rsidRDefault="00680B96" w:rsidP="00B41BF8" w:rsidR="00680B96">
      <w:pPr>
        <w:pStyle w:val="Tijeloteksta"/>
        <w:ind w:left="360"/>
      </w:pPr>
    </w:p>
    <w:p w:rsidRDefault="00BF0F68" w:rsidP="00B41BF8" w:rsidR="00BF0F68">
      <w:pPr>
        <w:pStyle w:val="Tijeloteksta"/>
        <w:ind w:left="360"/>
      </w:pP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680B96" w:rsidP="00C4592F" w:rsidR="00680B96">
      <w:pPr>
        <w:pStyle w:val="Tijeloteksta"/>
        <w:rPr>
          <w:b/>
        </w:rPr>
      </w:pPr>
    </w:p>
    <w:p w:rsidRDefault="00BF0F68" w:rsidP="00C4592F" w:rsidR="00BF0F68">
      <w:pPr>
        <w:pStyle w:val="Tijeloteksta"/>
        <w:rPr>
          <w:b/>
        </w:rPr>
      </w:pPr>
    </w:p>
    <w:p w:rsidRDefault="004944BF" w:rsidP="00512F9A" w:rsidR="00F46DB9">
      <w:pPr>
        <w:pStyle w:val="Tijeloteksta"/>
        <w:ind w:firstLine="708"/>
      </w:pPr>
      <w:r>
        <w:t>Stečaj</w:t>
      </w:r>
      <w:r w:rsidR="00E07493">
        <w:t>na upraviteljica dužnika predložila je</w:t>
      </w:r>
      <w:r w:rsidR="0045293B">
        <w:t xml:space="preserve"> sazivanje Skupštine vjerovnika u stečajnom postupku nad</w:t>
      </w:r>
      <w:r w:rsidR="00E07493">
        <w:t xml:space="preserve"> dužnikom </w:t>
      </w:r>
      <w:proofErr w:type="spellStart"/>
      <w:r w:rsidR="00B41BF8">
        <w:t>LIGNUM</w:t>
      </w:r>
      <w:proofErr w:type="spellEnd"/>
      <w:r w:rsidR="00B41BF8">
        <w:t xml:space="preserve"> PRODUKT d.o.o. za građevinarstvo, preradu drveta i proizvodnju namještaja, u stečaju, Vukovar, Trpinjska Cesta </w:t>
      </w:r>
      <w:proofErr w:type="spellStart"/>
      <w:r w:rsidR="00B41BF8">
        <w:t>146</w:t>
      </w:r>
      <w:proofErr w:type="spellEnd"/>
      <w:r w:rsidR="00B41BF8">
        <w:t xml:space="preserve">, </w:t>
      </w:r>
      <w:r w:rsidR="00E07493">
        <w:t>i za istu Skupštinu predložila</w:t>
      </w:r>
      <w:r w:rsidR="0045293B">
        <w:t xml:space="preserve"> dnevni red.</w:t>
      </w:r>
    </w:p>
    <w:p w:rsidRDefault="00BF0F68" w:rsidP="00512F9A" w:rsidR="00BF0F68">
      <w:pPr>
        <w:pStyle w:val="Tijeloteksta"/>
        <w:ind w:firstLine="708"/>
      </w:pPr>
    </w:p>
    <w:p w:rsidRDefault="0069650A" w:rsidP="00512F9A" w:rsidR="00BF0F68">
      <w:pPr>
        <w:pStyle w:val="Tijeloteksta"/>
        <w:ind w:firstLine="708"/>
      </w:pPr>
      <w:r>
        <w:t xml:space="preserve">Kako </w:t>
      </w:r>
      <w:r w:rsidR="001A0C5C">
        <w:t xml:space="preserve"> </w:t>
      </w:r>
      <w:r>
        <w:t>je</w:t>
      </w:r>
      <w:r w:rsidR="001A0C5C">
        <w:t xml:space="preserve"> </w:t>
      </w:r>
      <w:r>
        <w:t xml:space="preserve"> u </w:t>
      </w:r>
      <w:r w:rsidR="001A0C5C">
        <w:t xml:space="preserve"> </w:t>
      </w:r>
      <w:r>
        <w:t>ovom</w:t>
      </w:r>
      <w:r w:rsidR="001A0C5C">
        <w:t xml:space="preserve"> </w:t>
      </w:r>
      <w:r>
        <w:t xml:space="preserve"> stečajnom</w:t>
      </w:r>
      <w:r w:rsidR="001A0C5C">
        <w:t xml:space="preserve"> </w:t>
      </w:r>
      <w:r>
        <w:t xml:space="preserve"> postupku potrebno da vjerovnici donesu odgovarajuće </w:t>
      </w:r>
    </w:p>
    <w:p w:rsidRDefault="00BF0F68" w:rsidP="00512F9A" w:rsidR="00BF0F68">
      <w:pPr>
        <w:pStyle w:val="Tijeloteksta"/>
        <w:ind w:firstLine="708"/>
      </w:pPr>
    </w:p>
    <w:p w:rsidRDefault="00BF0F68" w:rsidP="00512F9A" w:rsidR="00BF0F68">
      <w:pPr>
        <w:pStyle w:val="Tijeloteksta"/>
        <w:ind w:firstLine="708"/>
      </w:pPr>
    </w:p>
    <w:p w:rsidRDefault="00BF0F68" w:rsidP="00512F9A" w:rsidR="00BF0F68">
      <w:pPr>
        <w:pStyle w:val="Tijeloteksta"/>
        <w:ind w:firstLine="708"/>
      </w:pPr>
    </w:p>
    <w:p w:rsidRDefault="00BF0F68" w:rsidP="00512F9A" w:rsidR="00BF0F68">
      <w:pPr>
        <w:pStyle w:val="Tijeloteksta"/>
        <w:ind w:firstLine="708"/>
      </w:pPr>
    </w:p>
    <w:p w:rsidRDefault="001A0C5C" w:rsidP="001A0C5C" w:rsidR="00BF0F68">
      <w:pPr>
        <w:pStyle w:val="Tijeloteksta"/>
        <w:ind w:firstLine="708"/>
        <w:jc w:val="center"/>
      </w:pPr>
      <w:r>
        <w:t>2</w:t>
      </w:r>
    </w:p>
    <w:p w:rsidRDefault="001A0C5C" w:rsidP="001A0C5C" w:rsidR="001A0C5C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825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57</w:t>
      </w:r>
      <w:proofErr w:type="spellEnd"/>
    </w:p>
    <w:p w:rsidRDefault="001A0C5C" w:rsidP="001A0C5C" w:rsidR="001A0C5C">
      <w:pPr>
        <w:pStyle w:val="Tijeloteksta"/>
        <w:ind w:firstLine="708"/>
        <w:jc w:val="center"/>
      </w:pPr>
      <w:r>
        <w:t xml:space="preserve">   </w:t>
      </w:r>
    </w:p>
    <w:p w:rsidRDefault="001A0C5C" w:rsidP="001A0C5C" w:rsidR="001A0C5C">
      <w:pPr>
        <w:pStyle w:val="Tijeloteksta"/>
        <w:ind w:firstLine="708"/>
        <w:jc w:val="center"/>
      </w:pPr>
    </w:p>
    <w:p w:rsidRDefault="001A0C5C" w:rsidP="001A0C5C" w:rsidR="001A0C5C">
      <w:pPr>
        <w:pStyle w:val="Tijeloteksta"/>
        <w:ind w:firstLine="708"/>
        <w:jc w:val="center"/>
      </w:pPr>
    </w:p>
    <w:p w:rsidRDefault="00BF0F68" w:rsidP="00512F9A" w:rsidR="00BF0F68">
      <w:pPr>
        <w:pStyle w:val="Tijeloteksta"/>
        <w:ind w:firstLine="708"/>
      </w:pPr>
    </w:p>
    <w:p w:rsidRDefault="0069650A" w:rsidP="00512F9A" w:rsidR="00BF0F68">
      <w:pPr>
        <w:pStyle w:val="Tijeloteksta"/>
        <w:ind w:firstLine="708"/>
      </w:pPr>
      <w:r>
        <w:t xml:space="preserve">odluke </w:t>
      </w:r>
      <w:r w:rsidR="00B41BF8">
        <w:t xml:space="preserve">vezano na prijedlog sklapanja Sporazuma o uređenju međusobnih odnosa između </w:t>
      </w:r>
    </w:p>
    <w:p w:rsidRDefault="00B41BF8" w:rsidP="00512F9A" w:rsidR="0045293B">
      <w:pPr>
        <w:pStyle w:val="Tijeloteksta"/>
        <w:ind w:firstLine="708"/>
      </w:pPr>
      <w:r>
        <w:t xml:space="preserve">Vukovarske gospodarske zone d.o.o. Vukovar i stečajnog dužnika, </w:t>
      </w:r>
      <w:r w:rsidR="00512F9A">
        <w:t>sazvana je nova Skupština vjerovnika, te je sukladno</w:t>
      </w:r>
      <w:r w:rsidR="0045293B">
        <w:t xml:space="preserve"> članku </w:t>
      </w:r>
      <w:proofErr w:type="spellStart"/>
      <w:r w:rsidR="00E07493">
        <w:t>104</w:t>
      </w:r>
      <w:proofErr w:type="spellEnd"/>
      <w:r w:rsidR="00E07493">
        <w:t xml:space="preserve">. </w:t>
      </w:r>
      <w:r w:rsidR="0045293B">
        <w:t xml:space="preserve"> stav 1</w:t>
      </w:r>
      <w:r w:rsidR="004944BF">
        <w:t>.</w:t>
      </w:r>
      <w:r w:rsidR="0045293B">
        <w:t xml:space="preserve"> točka 1</w:t>
      </w:r>
      <w:r w:rsidR="004944BF">
        <w:t>.</w:t>
      </w:r>
      <w:r w:rsidR="00E07493">
        <w:t xml:space="preserve"> u vezi s člankom </w:t>
      </w:r>
      <w:proofErr w:type="spellStart"/>
      <w:r w:rsidR="00E07493">
        <w:t>103</w:t>
      </w:r>
      <w:proofErr w:type="spellEnd"/>
      <w:r w:rsidR="00E07493">
        <w:t>.</w:t>
      </w:r>
      <w:r w:rsidR="004944BF">
        <w:t xml:space="preserve"> Stečajnog zakona (Narodne novine broj </w:t>
      </w:r>
      <w:proofErr w:type="spellStart"/>
      <w:r w:rsidR="00E07493">
        <w:t>75</w:t>
      </w:r>
      <w:proofErr w:type="spellEnd"/>
      <w:r w:rsidR="00E07493">
        <w:t>/</w:t>
      </w:r>
      <w:proofErr w:type="spellStart"/>
      <w:r w:rsidR="00E07493">
        <w:t>15</w:t>
      </w:r>
      <w:proofErr w:type="spellEnd"/>
      <w:r w:rsidR="00E07493">
        <w:t xml:space="preserve"> i </w:t>
      </w:r>
      <w:proofErr w:type="spellStart"/>
      <w:r w:rsidR="00E07493">
        <w:t>104</w:t>
      </w:r>
      <w:proofErr w:type="spellEnd"/>
      <w:r w:rsidR="00E07493">
        <w:t>/</w:t>
      </w:r>
      <w:proofErr w:type="spellStart"/>
      <w:r w:rsidR="00E07493">
        <w:t>17</w:t>
      </w:r>
      <w:proofErr w:type="spellEnd"/>
      <w:r w:rsidR="00E07493">
        <w:t>)</w:t>
      </w:r>
      <w:r w:rsidR="0045293B">
        <w:t>, riješeno</w:t>
      </w:r>
      <w:r w:rsidR="00C67A1A">
        <w:t xml:space="preserve"> </w:t>
      </w:r>
      <w:r w:rsidR="0045293B">
        <w:t xml:space="preserve"> kao u izreci. </w:t>
      </w:r>
    </w:p>
    <w:p w:rsidRDefault="00680B96" w:rsidP="0045293B" w:rsidR="00680B96">
      <w:pPr>
        <w:pStyle w:val="Tijeloteksta"/>
        <w:jc w:val="left"/>
      </w:pPr>
    </w:p>
    <w:p w:rsidRDefault="001A0C5C" w:rsidP="0045293B" w:rsidR="001A0C5C">
      <w:pPr>
        <w:pStyle w:val="Tijeloteksta"/>
        <w:jc w:val="left"/>
      </w:pPr>
    </w:p>
    <w:p w:rsidRDefault="0045293B" w:rsidP="00512F9A" w:rsidR="001A0C5C">
      <w:pPr>
        <w:pStyle w:val="Tijeloteksta"/>
        <w:ind w:left="360"/>
        <w:jc w:val="center"/>
      </w:pPr>
      <w:r>
        <w:t>U Osijeku</w:t>
      </w:r>
      <w:r w:rsidR="00BF0F68">
        <w:t xml:space="preserve"> </w:t>
      </w:r>
      <w:proofErr w:type="spellStart"/>
      <w:r w:rsidR="00BF0F68">
        <w:t>14</w:t>
      </w:r>
      <w:proofErr w:type="spellEnd"/>
      <w:r w:rsidR="00BF0F68">
        <w:t>. studeni</w:t>
      </w:r>
      <w:r w:rsidR="00512F9A">
        <w:t xml:space="preserve"> </w:t>
      </w:r>
      <w:proofErr w:type="spellStart"/>
      <w:r w:rsidR="00512F9A">
        <w:t>2018</w:t>
      </w:r>
      <w:proofErr w:type="spellEnd"/>
      <w:r w:rsidR="00512F9A">
        <w:t xml:space="preserve">.       </w:t>
      </w:r>
    </w:p>
    <w:p w:rsidRDefault="00512F9A" w:rsidP="00512F9A" w:rsidR="00680B96">
      <w:pPr>
        <w:pStyle w:val="Tijeloteksta"/>
        <w:ind w:left="360"/>
        <w:jc w:val="center"/>
      </w:pPr>
      <w:r>
        <w:t xml:space="preserve">       </w:t>
      </w: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45293B" w:rsidP="005E7644" w:rsidR="00680B96">
      <w:pPr>
        <w:pStyle w:val="Tijeloteksta"/>
        <w:jc w:val="left"/>
      </w:pPr>
      <w:r>
        <w:t>Maja Kocijan</w:t>
      </w:r>
    </w:p>
    <w:p w:rsidRDefault="001A0C5C" w:rsidP="005E7644" w:rsidR="001A0C5C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680B96" w:rsidP="0045293B" w:rsidR="00680B96">
      <w:pPr>
        <w:pStyle w:val="Tijeloteksta"/>
        <w:jc w:val="left"/>
      </w:pPr>
    </w:p>
    <w:p w:rsidRDefault="001A0C5C" w:rsidP="0045293B" w:rsidR="001A0C5C">
      <w:pPr>
        <w:pStyle w:val="Tijeloteksta"/>
        <w:jc w:val="left"/>
      </w:pP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45293B" w:rsidR="0045293B">
      <w:pPr>
        <w:pStyle w:val="Tijeloteksta"/>
        <w:jc w:val="left"/>
      </w:pPr>
      <w:r>
        <w:t xml:space="preserve">Protiv ovog rješenja nije dopuštena žalba (čl.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</w:smartTag>
      <w:r>
        <w:t xml:space="preserve">. 2. </w:t>
      </w:r>
      <w:proofErr w:type="spellStart"/>
      <w:r>
        <w:t>ZPP</w:t>
      </w:r>
      <w:proofErr w:type="spellEnd"/>
      <w:r>
        <w:t xml:space="preserve">-a u vezi s čl. 6. </w:t>
      </w:r>
      <w:proofErr w:type="spellStart"/>
      <w:r>
        <w:t>SZ</w:t>
      </w:r>
      <w:proofErr w:type="spellEnd"/>
      <w:r>
        <w:t>-a).</w:t>
      </w:r>
    </w:p>
    <w:p w:rsidRDefault="00680B96" w:rsidP="0045293B" w:rsidR="00680B96">
      <w:pPr>
        <w:pStyle w:val="Tijeloteksta"/>
        <w:jc w:val="left"/>
      </w:pPr>
    </w:p>
    <w:p w:rsidRDefault="001A0C5C" w:rsidP="0045293B" w:rsidR="001A0C5C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E07493" w:rsidP="0045293B" w:rsidR="0045293B">
      <w:pPr>
        <w:pStyle w:val="Tijeloteksta"/>
        <w:numPr>
          <w:ilvl w:val="0"/>
          <w:numId w:val="3"/>
        </w:numPr>
        <w:jc w:val="left"/>
      </w:pPr>
      <w:r>
        <w:t xml:space="preserve">Stečajna upraviteljica </w:t>
      </w:r>
      <w:r w:rsidR="00BF0F68">
        <w:t xml:space="preserve">Živka </w:t>
      </w:r>
      <w:proofErr w:type="spellStart"/>
      <w:r w:rsidR="00BF0F68">
        <w:t>Posavac</w:t>
      </w:r>
      <w:proofErr w:type="spellEnd"/>
    </w:p>
    <w:p w:rsidRDefault="004944BF" w:rsidP="0045293B" w:rsidR="004944BF">
      <w:pPr>
        <w:pStyle w:val="Tijeloteksta"/>
        <w:numPr>
          <w:ilvl w:val="0"/>
          <w:numId w:val="3"/>
        </w:numPr>
        <w:jc w:val="left"/>
      </w:pPr>
      <w:r>
        <w:t>e-oglasna ploča suda</w:t>
      </w:r>
      <w:r w:rsidR="00BF0F68">
        <w:t xml:space="preserve"> uz izvješće stečajne upraviteljice </w:t>
      </w:r>
      <w:r w:rsidR="00BF0F68" w:rsidRPr="00BF0F68">
        <w:rPr>
          <w:b/>
        </w:rPr>
        <w:t xml:space="preserve">str. </w:t>
      </w:r>
      <w:proofErr w:type="spellStart"/>
      <w:r w:rsidR="00BF0F68" w:rsidRPr="00BF0F68">
        <w:rPr>
          <w:b/>
        </w:rPr>
        <w:t>279</w:t>
      </w:r>
      <w:proofErr w:type="spellEnd"/>
      <w:r w:rsidR="00BF0F68" w:rsidRPr="00BF0F68">
        <w:rPr>
          <w:b/>
        </w:rPr>
        <w:t xml:space="preserve">. do </w:t>
      </w:r>
      <w:proofErr w:type="spellStart"/>
      <w:r w:rsidR="00BF0F68" w:rsidRPr="00BF0F68">
        <w:rPr>
          <w:b/>
        </w:rPr>
        <w:t>284</w:t>
      </w:r>
      <w:proofErr w:type="spellEnd"/>
      <w:r w:rsidR="00BF0F68" w:rsidRPr="00BF0F68">
        <w:rPr>
          <w:b/>
        </w:rPr>
        <w:t>. spisa</w:t>
      </w:r>
    </w:p>
    <w:p w:rsidRDefault="00C009AF" w:rsidP="00512F9A" w:rsidR="00382D05" w:rsidRPr="00382D05">
      <w:pPr>
        <w:pStyle w:val="Tijeloteksta"/>
        <w:numPr>
          <w:ilvl w:val="0"/>
          <w:numId w:val="3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 w:rsidR="00BF0F68">
        <w:t>11.12</w:t>
      </w:r>
      <w:proofErr w:type="spellEnd"/>
      <w:r w:rsidR="00BF0F68">
        <w:t>.</w:t>
      </w:r>
    </w:p>
    <w:sectPr w:rsidSect="00C009AF" w:rsidR="00382D05" w:rsidRPr="00382D05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D0569"/>
    <w:rsid w:val="000D3905"/>
    <w:rsid w:val="000E762A"/>
    <w:rsid w:val="00102060"/>
    <w:rsid w:val="001432C7"/>
    <w:rsid w:val="001437B2"/>
    <w:rsid w:val="00173F18"/>
    <w:rsid w:val="001A0C5C"/>
    <w:rsid w:val="001B49A2"/>
    <w:rsid w:val="001C73F4"/>
    <w:rsid w:val="001C7F1E"/>
    <w:rsid w:val="001E375C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12F9A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A79"/>
    <w:rsid w:val="005D7EC1"/>
    <w:rsid w:val="005E0CFB"/>
    <w:rsid w:val="005E6480"/>
    <w:rsid w:val="005E7644"/>
    <w:rsid w:val="00613D0A"/>
    <w:rsid w:val="00632865"/>
    <w:rsid w:val="00633654"/>
    <w:rsid w:val="006372FF"/>
    <w:rsid w:val="00652724"/>
    <w:rsid w:val="00666402"/>
    <w:rsid w:val="00680B96"/>
    <w:rsid w:val="0069650A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0823"/>
    <w:rsid w:val="008C7029"/>
    <w:rsid w:val="008C7D09"/>
    <w:rsid w:val="00901EF5"/>
    <w:rsid w:val="00912CF5"/>
    <w:rsid w:val="00937840"/>
    <w:rsid w:val="009525D4"/>
    <w:rsid w:val="00980E4D"/>
    <w:rsid w:val="00984ABF"/>
    <w:rsid w:val="00994820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24B41"/>
    <w:rsid w:val="00B41BF8"/>
    <w:rsid w:val="00B82540"/>
    <w:rsid w:val="00B95B20"/>
    <w:rsid w:val="00BE33FF"/>
    <w:rsid w:val="00BF0F68"/>
    <w:rsid w:val="00C009AF"/>
    <w:rsid w:val="00C2016D"/>
    <w:rsid w:val="00C255B2"/>
    <w:rsid w:val="00C4592F"/>
    <w:rsid w:val="00C67A1A"/>
    <w:rsid w:val="00CA01EF"/>
    <w:rsid w:val="00CC700B"/>
    <w:rsid w:val="00CE0EE4"/>
    <w:rsid w:val="00D212DB"/>
    <w:rsid w:val="00D23251"/>
    <w:rsid w:val="00D24D2F"/>
    <w:rsid w:val="00D64631"/>
    <w:rsid w:val="00D97782"/>
    <w:rsid w:val="00DA4636"/>
    <w:rsid w:val="00DE5F69"/>
    <w:rsid w:val="00E07493"/>
    <w:rsid w:val="00E23AF8"/>
    <w:rsid w:val="00E427A9"/>
    <w:rsid w:val="00E60C19"/>
    <w:rsid w:val="00E87016"/>
    <w:rsid w:val="00E96356"/>
    <w:rsid w:val="00EA028A"/>
    <w:rsid w:val="00EC0019"/>
    <w:rsid w:val="00ED4C16"/>
    <w:rsid w:val="00EE4F9C"/>
    <w:rsid w:val="00F040DB"/>
    <w:rsid w:val="00F46DB9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8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0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8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LIGNUM PRODUKT d.o.o. za građevinarstvo, preradu drveta i proizvodnju namještaja</izvorni_sadrzaj>
    <derivirana_varijabla naziv="DomainObject.Predmet.ProtustrankaFormated_1">  LIGNUM PRODUKT d.o.o. za građevinarstvo, preradu drveta i proizvodnju namještaja</derivirana_varijabla>
  </DomainObject.Predmet.ProtustrankaFormated>
  <DomainObject.Predmet.ProtustrankaFormatedOIB>
    <izvorni_sadrzaj>  LIGNUM PRODUKT d.o.o. za građevinarstvo, preradu drveta i proizvodnju namještaja, OIB 55071170718</izvorni_sadrzaj>
    <derivirana_varijabla naziv="DomainObject.Predmet.ProtustrankaFormatedOIB_1">  LIGNUM PRODUKT d.o.o. za građevinarstvo, preradu drveta i proizvodnju namještaja, OIB 55071170718</derivirana_varijabla>
  </DomainObject.Predmet.ProtustrankaFormatedOIB>
  <DomainObject.Predmet.ProtustrankaFormatedWithAdress>
    <izvorni_sadrzaj> LIGNUM PRODUKT d.o.o. za građevinarstvo, preradu drveta i proizvodnju namještaja, Trpinjska Cesta 146, 32000 Vukovar</izvorni_sadrzaj>
    <derivirana_varijabla naziv="DomainObject.Predmet.ProtustrankaFormatedWithAdress_1"> LIGNUM PRODUKT d.o.o. za građevinarstvo, preradu drveta i proizvodnju namještaja, Trpinjska Cesta 146, 32000 Vukovar</derivirana_varijabla>
  </DomainObject.Predmet.ProtustrankaFormatedWithAdress>
  <DomainObject.Predmet.ProtustrankaFormatedWithAdressOIB>
    <izvorni_sadrzaj> LIGNUM PRODUKT d.o.o. za građevinarstvo, preradu drveta i proizvodnju namještaja, OIB 55071170718, Trpinjska Cesta 146, 32000 Vukovar</izvorni_sadrzaj>
    <derivirana_varijabla naziv="DomainObject.Predmet.ProtustrankaFormatedWithAdressOIB_1"> LIGNUM PRODUKT d.o.o. za građevinarstvo, preradu drveta i proizvodnju namještaja, OIB 55071170718, Trpinjska Cesta 146, 32000 Vukovar</derivirana_varijabla>
  </DomainObject.Predmet.ProtustrankaFormatedWithAdressOIB>
  <DomainObject.Predmet.ProtustrankaWithAdress>
    <izvorni_sadrzaj>LIGNUM PRODUKT d.o.o. za građevinarstvo, preradu drveta i proizvodnju namještaja Trpinjska Cesta 146, 32000 Vukovar</izvorni_sadrzaj>
    <derivirana_varijabla naziv="DomainObject.Predmet.ProtustrankaWithAdress_1">LIGNUM PRODUKT d.o.o. za građevinarstvo, preradu drveta i proizvodnju namještaja Trpinjska Cesta 146, 32000 Vukovar</derivirana_varijabla>
  </DomainObject.Predmet.ProtustrankaWithAdress>
  <DomainObject.Predmet.ProtustrankaWithAdressOIB>
    <izvorni_sadrzaj>LIGNUM PRODUKT d.o.o. za građevinarstvo, preradu drveta i proizvodnju namještaja, OIB 55071170718, Trpinjska Cesta 146, 32000 Vukovar</izvorni_sadrzaj>
    <derivirana_varijabla naziv="DomainObject.Predmet.ProtustrankaWithAdressOIB_1">LIGNUM PRODUKT d.o.o. za građevinarstvo, preradu drveta i proizvodnju namještaja, OIB 55071170718, Trpinjska Cesta 146, 32000 Vukovar</derivirana_varijabla>
  </DomainObject.Predmet.ProtustrankaWithAdressOIB>
  <DomainObject.Predmet.ProtustrankaNazivFormated>
    <izvorni_sadrzaj>LIGNUM PRODUKT d.o.o. za građevinarstvo, preradu drveta i proizvodnju namještaja</izvorni_sadrzaj>
    <derivirana_varijabla naziv="DomainObject.Predmet.ProtustrankaNazivFormated_1">LIGNUM PRODUKT d.o.o. za građevinarstvo, preradu drveta i proizvodnju namještaja</derivirana_varijabla>
  </DomainObject.Predmet.ProtustrankaNazivFormated>
  <DomainObject.Predmet.ProtustrankaNazivFormatedOIB>
    <izvorni_sadrzaj>LIGNUM PRODUKT d.o.o. za građevinarstvo, preradu drveta i proizvodnju namještaja, OIB 55071170718</izvorni_sadrzaj>
    <derivirana_varijabla naziv="DomainObject.Predmet.ProtustrankaNazivFormatedOIB_1">LIGNUM PRODUKT d.o.o. za građevinarstvo, preradu drveta i proizvodnju namještaja, OIB 55071170718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LIGNUM PRODUKT d.o.o. za građevinarstvo, preradu drveta i proizvodnju namještaja</item>
    </izvorni_sadrzaj>
    <derivirana_varijabla naziv="DomainObject.Predmet.ProtuStrankaListFormated_1">
      <item>LIGNUM PRODUKT d.o.o. za građevinarstvo, preradu drveta i proizvodnju namještaja</item>
    </derivirana_varijabla>
  </DomainObject.Predmet.ProtuStrankaListFormated>
  <DomainObject.Predmet.ProtuStrankaListFormatedOIB>
    <izvorni_sadrzaj>
      <item>LIGNUM PRODUKT d.o.o. za građevinarstvo, preradu drveta i proizvodnju namještaja, OIB 55071170718</item>
    </izvorni_sadrzaj>
    <derivirana_varijabla naziv="DomainObject.Predmet.ProtuStrankaListFormatedOIB_1">
      <item>LIGNUM PRODUKT d.o.o. za građevinarstvo, preradu drveta i proizvodnju namještaja, OIB 55071170718</item>
    </derivirana_varijabla>
  </DomainObject.Predmet.ProtuStrankaListFormatedOIB>
  <DomainObject.Predmet.ProtuStrankaListFormatedWithAdress>
    <izvorni_sadrzaj>
      <item>LIGNUM PRODUKT d.o.o. za građevinarstvo, preradu drveta i proizvodnju namještaja, Trpinjska Cesta 146, 32000 Vukovar</item>
    </izvorni_sadrzaj>
    <derivirana_varijabla naziv="DomainObject.Predmet.ProtuStrankaListFormatedWithAdress_1">
      <item>LIGNUM PRODUKT d.o.o. za građevinarstvo, preradu drveta i proizvodnju namještaja, Trpinjska Cesta 146, 32000 Vukovar</item>
    </derivirana_varijabla>
  </DomainObject.Predmet.ProtuStrankaListFormatedWithAdress>
  <DomainObject.Predmet.ProtuStrankaListFormatedWithAdressOIB>
    <izvorni_sadrzaj>
      <item>LIGNUM PRODUKT d.o.o. za građevinarstvo, preradu drveta i proizvodnju namještaja, OIB 55071170718, Trpinjska Cesta 146, 32000 Vukovar</item>
    </izvorni_sadrzaj>
    <derivirana_varijabla naziv="DomainObject.Predmet.ProtuStrankaListFormatedWithAdressOIB_1">
      <item>LIGNUM PRODUKT d.o.o. za građevinarstvo, preradu drveta i proizvodnju namještaja, OIB 55071170718, Trpinjska Cesta 146, 32000 Vukovar</item>
    </derivirana_varijabla>
  </DomainObject.Predmet.ProtuStrankaListFormatedWithAdressOIB>
  <DomainObject.Predmet.ProtuStrankaListNazivFormated>
    <izvorni_sadrzaj>
      <item>LIGNUM PRODUKT d.o.o. za građevinarstvo, preradu drveta i proizvodnju namještaja</item>
    </izvorni_sadrzaj>
    <derivirana_varijabla naziv="DomainObject.Predmet.ProtuStrankaListNazivFormated_1">
      <item>LIGNUM PRODUKT d.o.o. za građevinarstvo, preradu drveta i proizvodnju namještaja</item>
    </derivirana_varijabla>
  </DomainObject.Predmet.ProtuStrankaListNazivFormated>
  <DomainObject.Predmet.ProtuStrankaListNazivFormatedOIB>
    <izvorni_sadrzaj>
      <item>LIGNUM PRODUKT d.o.o. za građevinarstvo, preradu drveta i proizvodnju namještaja, OIB 55071170718</item>
    </izvorni_sadrzaj>
    <derivirana_varijabla naziv="DomainObject.Predmet.ProtuStrankaListNazivFormatedOIB_1">
      <item>LIGNUM PRODUKT d.o.o. za građevinarstvo, preradu drveta i proizvodnju namještaja, OIB 55071170718</item>
    </derivirana_varijabla>
  </DomainObject.Predmet.ProtuStrankaListNazivFormatedOIB>
  <DomainObject.Predmet.OstaliListFormated>
    <izvorni_sadrzaj>
      <item>ŽDO VUKOVAR</item>
      <item>Živka Posavac</item>
      <item>Anđelko Čuljak</item>
    </izvorni_sadrzaj>
    <derivirana_varijabla naziv="DomainObject.Predmet.OstaliListFormated_1">
      <item>ŽDO VUKOVAR</item>
      <item>Živka Posavac</item>
      <item>Anđelko Čuljak</item>
    </derivirana_varijabla>
  </DomainObject.Predmet.OstaliListFormated>
  <DomainObject.Predmet.OstaliListFormatedOIB>
    <izvorni_sadrzaj>
      <item>ŽDO VUKOVAR</item>
      <item>Živka Posavac, OIB 99335812289</item>
      <item>Anđelko Čuljak, OIB 37430429864</item>
    </izvorni_sadrzaj>
    <derivirana_varijabla naziv="DomainObject.Predmet.OstaliListFormatedOIB_1">
      <item>ŽDO VUKOVAR</item>
      <item>Živka Posavac, OIB 99335812289</item>
      <item>Anđelko Čuljak, OIB 37430429864</item>
    </derivirana_varijabla>
  </DomainObject.Predmet.OstaliListFormatedOIB>
  <DomainObject.Predmet.OstaliListFormatedWithAdress>
    <izvorni_sadrzaj>
      <item>ŽDO VUKOVAR</item>
      <item>Živka Posavac, Risnjačka 10, 31431 Čepin</item>
      <item>Anđelko Čuljak, Ulica Dragutina Žanića-karle 25, 32100 Vinkovci</item>
    </izvorni_sadrzaj>
    <derivirana_varijabla naziv="DomainObject.Predmet.OstaliListFormatedWithAdress_1">
      <item>ŽDO VUKOVAR</item>
      <item>Živka Posavac, Risnjačka 10, 31431 Čepin</item>
      <item>Anđelko Čuljak, Ulica Dragutina Žanića-karle 25, 32100 Vinkovci</item>
    </derivirana_varijabla>
  </DomainObject.Predmet.OstaliListFormatedWithAdress>
  <DomainObject.Predmet.OstaliListFormatedWithAdressOIB>
    <izvorni_sadrzaj>
      <item>ŽDO VUKOVAR</item>
      <item>Živka Posavac, OIB 99335812289, Risnjačka 10, 31431 Čepin</item>
      <item>Anđelko Čuljak, OIB 37430429864, Ulica Dragutina Žanića-karle 25, 32100 Vinkovci</item>
    </izvorni_sadrzaj>
    <derivirana_varijabla naziv="DomainObject.Predmet.OstaliListFormatedWithAdressOIB_1">
      <item>ŽDO VUKOVAR</item>
      <item>Živka Posavac, OIB 99335812289, Risnjačka 10, 31431 Čepin</item>
      <item>Anđelko Čuljak, OIB 37430429864, Ulica Dragutina Žanića-karle 25, 32100 Vinkovci</item>
    </derivirana_varijabla>
  </DomainObject.Predmet.OstaliListFormatedWithAdressOIB>
  <DomainObject.Predmet.OstaliListNazivFormated>
    <izvorni_sadrzaj>
      <item>ŽDO VUKOVAR</item>
      <item>Živka Posavac</item>
      <item>Anđelko Čuljak</item>
    </izvorni_sadrzaj>
    <derivirana_varijabla naziv="DomainObject.Predmet.OstaliListNazivFormated_1">
      <item>ŽDO VUKOVAR</item>
      <item>Živka Posavac</item>
      <item>Anđelko Čuljak</item>
    </derivirana_varijabla>
  </DomainObject.Predmet.OstaliListNazivFormated>
  <DomainObject.Predmet.OstaliListNazivFormatedOIB>
    <izvorni_sadrzaj>
      <item>ŽDO VUKOVAR</item>
      <item>Živka Posavac, OIB 99335812289</item>
      <item>Anđelko Čuljak, OIB 37430429864</item>
    </izvorni_sadrzaj>
    <derivirana_varijabla naziv="DomainObject.Predmet.OstaliListNazivFormatedOIB_1">
      <item>ŽDO VUKOVAR</item>
      <item>Živka Posavac, OIB 99335812289</item>
      <item>Anđelko Čuljak, OIB 37430429864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LIGNUM PRODUKT d.o.o. za građevinarstvo, preradu drveta i proizvodnju namještaja</izvorni_sadrzaj>
    <derivirana_varijabla naziv="DomainObject.Predmet.ProtustrankaIDrugi_1">LIGNUM PRODUKT d.o.o. za građevinarstvo, preradu drveta i proizvodnju namještaja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LIGNUM PRODUKT d.o.o. za građevinarstvo, preradu drveta i proizvodnju namještaja, OIB 55071170718, Trpinjska Cesta 146, 32000 Vukovar</izvorni_sadrzaj>
    <derivirana_varijabla naziv="DomainObject.Predmet.ProtustrankaIDrugiAdressOIB_1">LIGNUM PRODUKT d.o.o. za građevinarstvo, preradu drveta i proizvodnju namještaja, OIB 55071170718, Trpinjska Cesta 146,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LIGNUM PRODUKT d.o.o. za građevinarstvo, preradu drveta i proizvodnju namještaja</item>
      <item>RH MF POREZNA UPRAVA POREZNO MJESTO VUKOVAR</item>
      <item>ŽDO VUKOVAR</item>
      <item>Živka Posavac</item>
      <item>Anđelko Čuljak</item>
    </izvorni_sadrzaj>
    <derivirana_varijabla naziv="DomainObject.Predmet.SudioniciListNaziv_1">
      <item>LIGNUM PRODUKT d.o.o. za građevinarstvo, preradu drveta i proizvodnju namještaja</item>
      <item>RH MF POREZNA UPRAVA POREZNO MJESTO VUKOVAR</item>
      <item>ŽDO VUKOVAR</item>
      <item>Živka Posavac</item>
      <item>Anđelko Čuljak</item>
    </derivirana_varijabla>
  </DomainObject.Predmet.SudioniciListNaziv>
  <DomainObject.Predmet.SudioniciListAdressOIB>
    <izvorni_sadrzaj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izvorni_sadrzaj>
    <derivirana_varijabla naziv="DomainObject.Predmet.SudioniciListAdressOIB_1"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55071170718</item>
      <item>, OIB 18683136487</item>
      <item>, OIB null</item>
      <item>, OIB 99335812289</item>
      <item>, OIB 37430429864</item>
    </izvorni_sadrzaj>
    <derivirana_varijabla naziv="DomainObject.Predmet.SudioniciListNazivOIB_1">
      <item>, OIB 55071170718</item>
      <item>, OIB 18683136487</item>
      <item>, OIB null</item>
      <item>, OIB 99335812289</item>
      <item>, OIB 37430429864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2017.</izvorni_sadrzaj>
    <derivirana_varijabla naziv="DomainObject.Predmet.DatumZadnjeOdrzaneSudskeRadnje_1">22. studenog 2017.</derivirana_varijabla>
  </DomainObject.Predmet.DatumZadnjeOdrzaneSudskeRadnje>
  <DomainObject.PredzadnjaOdlukaIzPredmeta.DatumDonosenjaOdluke>
    <izvorni_sadrzaj>6. prosinca 2017.</izvorni_sadrzaj>
    <derivirana_varijabla naziv="DomainObject.PredzadnjaOdlukaIzPredmeta.DatumDonosenjaOdluke_1">6. prosinca 2017.</derivirana_varijabla>
  </DomainObject.PredzadnjaOdlukaIzPredmeta.DatumDonosenjaOdluke>
  <DomainObject.PredzadnjaOdlukaIzPredmeta.Oznaka>
    <izvorni_sadrzaj>St-825/2016-44</izvorni_sadrzaj>
    <derivirana_varijabla naziv="DomainObject.PredzadnjaOdlukaIzPredmeta.Oznaka_1">St-825/2016-44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CBA4C-E2B6-46A8-9B8D-175144C8F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1931</properties:Characters>
  <properties:Lines>83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2018-11-14T07:44:00Z</dcterms:created>
  <dc:creator>Korisnik</dc:creator>
  <cp:lastModifiedBy>Maja Kocijan</cp:lastModifiedBy>
  <cp:lastPrinted>2018-11-14T07:52:00Z</cp:lastPrinted>
  <dcterms:modified xmlns:xsi="http://www.w3.org/2001/XMLSchema-instance" xsi:type="dcterms:W3CDTF">2018-11-14T07:54:00Z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(Rj.-saziva se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