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a11f" w14:paraId="410a11f" w:rsidRDefault="007130C6" w:rsidP="00F12AEA" w:rsidR="007130C6" w:rsidRPr="000C700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00B">
        <w:rPr>
          <w:rFonts w:hAnsi="Times New Roman" w:ascii="Times New Roman"/>
          <w:b w:val="false"/>
        </w:rPr>
        <w:t xml:space="preserve">                    </w:t>
      </w:r>
      <w:r w:rsidR="00B62E2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857250" cx="69215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700B">
        <w:rPr>
          <w:rFonts w:hAnsi="Times New Roman" w:ascii="Times New Roman"/>
          <w:b w:val="false"/>
        </w:rPr>
        <w:t xml:space="preserve">                                                         </w:t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REPUBLIKA HRVATSKA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TRGOVAČKI SUD U PAZINU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7130C6" w:rsidP="00136238" w:rsidR="007130C6">
      <w:pPr>
        <w:jc w:val="both"/>
        <w:rPr>
          <w:rFonts w:hAnsi="Times New Roman" w:ascii="Times New Roman"/>
          <w:b w:val="false"/>
        </w:rPr>
      </w:pPr>
    </w:p>
    <w:p w:rsidRDefault="000C700B" w:rsidP="007130C6" w:rsidR="000C700B" w:rsidRPr="000C700B">
      <w:pPr>
        <w:ind w:firstLine="708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pStyle w:val="Bezproreda"/>
        <w:ind w:firstLine="708"/>
        <w:jc w:val="both"/>
        <w:rPr>
          <w:color w:val="FF0000"/>
          <w:szCs w:val="24"/>
        </w:rPr>
      </w:pPr>
      <w:r w:rsidRPr="000C700B">
        <w:rPr>
          <w:szCs w:val="24"/>
        </w:rPr>
        <w:t xml:space="preserve">Trgovački sud u Pazinu, po stečajnom sucu Damiru Rabar, u stečajnom postupku nad dužnikom </w:t>
      </w:r>
      <w:r w:rsidRPr="00853937">
        <w:t xml:space="preserve">Stečajna masa iza COLLIS HISTRIAE d.o.o., </w:t>
      </w:r>
      <w:r>
        <w:t xml:space="preserve">u stečaju, </w:t>
      </w:r>
      <w:r w:rsidRPr="00853937">
        <w:t xml:space="preserve">Rijeka, Brca 18, OIB: </w:t>
      </w:r>
      <w:r w:rsidRPr="004F475F">
        <w:t>27013498121</w:t>
      </w:r>
      <w:r>
        <w:rPr>
          <w:szCs w:val="24"/>
        </w:rPr>
        <w:t xml:space="preserve">, </w:t>
      </w:r>
      <w:r w:rsidRPr="000C700B">
        <w:rPr>
          <w:szCs w:val="24"/>
        </w:rPr>
        <w:t xml:space="preserve">na temelju odredbe čl. 247. st. 3. Stečajnog zakona (Narodne Novine br. 71/15), </w:t>
      </w:r>
      <w:r w:rsidR="005B0167">
        <w:rPr>
          <w:szCs w:val="24"/>
        </w:rPr>
        <w:t>14</w:t>
      </w:r>
      <w:r>
        <w:rPr>
          <w:szCs w:val="24"/>
        </w:rPr>
        <w:t xml:space="preserve">. prosinca </w:t>
      </w:r>
      <w:r w:rsidRPr="000C700B">
        <w:rPr>
          <w:szCs w:val="24"/>
        </w:rPr>
        <w:t>201</w:t>
      </w:r>
      <w:r>
        <w:rPr>
          <w:szCs w:val="24"/>
        </w:rPr>
        <w:t>7</w:t>
      </w:r>
      <w:r w:rsidRPr="000C700B">
        <w:rPr>
          <w:szCs w:val="24"/>
        </w:rPr>
        <w:t>. donio je slijedeći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Z a k l j u č a k</w:t>
      </w:r>
    </w:p>
    <w:p w:rsidRDefault="00884629" w:rsidP="00884629" w:rsidR="00884629" w:rsidRPr="000C700B">
      <w:pPr>
        <w:ind w:left="360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136238">
      <w:pPr>
        <w:ind w:firstLine="708"/>
        <w:jc w:val="both"/>
        <w:rPr>
          <w:rFonts w:hAnsi="Times New Roman" w:ascii="Times New Roman"/>
          <w:b w:val="false"/>
        </w:rPr>
      </w:pPr>
      <w:r w:rsidRPr="00136238">
        <w:rPr>
          <w:rFonts w:hAnsi="Times New Roman" w:ascii="Times New Roman"/>
          <w:b w:val="false"/>
        </w:rPr>
        <w:t>I.</w:t>
      </w:r>
      <w:r w:rsidRPr="000C700B">
        <w:tab/>
      </w:r>
      <w:r w:rsidRPr="00136238">
        <w:rPr>
          <w:rFonts w:hAnsi="Times New Roman" w:ascii="Times New Roman"/>
          <w:b w:val="false"/>
        </w:rPr>
        <w:t xml:space="preserve">Utvrđuje se da vrijednost nekretnina stečajnog dužnika: k.č. 71/zgr., upisana u zk.u1. 19 k.o. Pićan, površine 51m2, k.č.16., u naravi vrt, upisana u zk.ul. 2699 u k.o. Pićan, površine 143 m2, k.č.108/zgr., štala, upisana u zk.ul. 2956 k.o. Pićan, površine 111 m2, k.č.102/zgr., kuća, upisana u zk.ul. 2710 k.o. Pićan, površine 175 m2, k.č. 50/zgr. površine 44 m2 i 53/zgr. površine 30 m2, upisane u zk.ul. 1459 k.o. Pićan, k.č. 14., u naravi vrt, upisana u zk.ul. 2829 k.o. Pićan, k.č. 57, 58, 65, 67/1 vrt i livada, upisane u zk.ul. 3204 k.o. Pićan, ukupne površine 1561 m2, iznosi </w:t>
      </w:r>
      <w:r>
        <w:rPr>
          <w:rFonts w:hAnsi="Times New Roman" w:ascii="Times New Roman"/>
          <w:b w:val="false"/>
        </w:rPr>
        <w:t>694.500,00</w:t>
      </w:r>
      <w:r w:rsidRPr="00136238">
        <w:rPr>
          <w:rFonts w:hAnsi="Times New Roman" w:ascii="Times New Roman"/>
          <w:b w:val="false"/>
        </w:rPr>
        <w:t xml:space="preserve"> kn.</w:t>
      </w:r>
    </w:p>
    <w:p w:rsidRDefault="00884629" w:rsidP="00884629" w:rsidR="00884629" w:rsidRPr="000C700B">
      <w:pPr>
        <w:ind w:left="1080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II.</w:t>
      </w:r>
      <w:r w:rsidRPr="000C700B">
        <w:rPr>
          <w:rFonts w:hAnsi="Times New Roman" w:ascii="Times New Roman"/>
          <w:b w:val="false"/>
        </w:rPr>
        <w:tab/>
        <w:t>Prodaju nekretnina iz točke I. ovog zaključka provodi Financijska agencija elektroničkom  javnom  dražbom uz odgovarajuću primjenu pravila ovršnoga postupka o ovrsi na nekretnini.</w:t>
      </w:r>
    </w:p>
    <w:p w:rsidRDefault="00884629" w:rsidP="00884629" w:rsidR="00884629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</w:t>
      </w:r>
    </w:p>
    <w:p w:rsidRDefault="00884629" w:rsidP="00884629" w:rsidR="00884629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III.</w:t>
      </w:r>
      <w:r w:rsidRPr="000C700B">
        <w:rPr>
          <w:rFonts w:hAnsi="Times New Roman" w:ascii="Times New Roman"/>
          <w:b w:val="false"/>
        </w:rPr>
        <w:tab/>
        <w:t>Uvjeti prodaje:</w:t>
      </w:r>
    </w:p>
    <w:p w:rsidRDefault="00884629" w:rsidP="00884629" w:rsidR="00884629" w:rsidRPr="000C700B">
      <w:pPr>
        <w:rPr>
          <w:rFonts w:hAnsi="Times New Roman" w:ascii="Times New Roman"/>
          <w:b w:val="false"/>
        </w:rPr>
      </w:pPr>
    </w:p>
    <w:p w:rsidRDefault="00884629" w:rsidP="00884629" w:rsidR="00884629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</w:t>
      </w:r>
      <w:r w:rsidR="001354AA">
        <w:rPr>
          <w:rFonts w:hAnsi="Times New Roman" w:ascii="Times New Roman"/>
          <w:b w:val="false"/>
        </w:rPr>
        <w:t xml:space="preserve">skupno se </w:t>
      </w:r>
      <w:r w:rsidRPr="000C700B">
        <w:rPr>
          <w:rFonts w:hAnsi="Times New Roman" w:ascii="Times New Roman"/>
          <w:b w:val="false"/>
        </w:rPr>
        <w:t xml:space="preserve">prodaju nekretnine: </w:t>
      </w:r>
      <w:r w:rsidRPr="00136238">
        <w:rPr>
          <w:rFonts w:hAnsi="Times New Roman" w:ascii="Times New Roman"/>
          <w:b w:val="false"/>
        </w:rPr>
        <w:t>k.č. 71/zgr., upisana u zk.u1. 19 k.o. Pićan, površine 51m2, k.č.16., u naravi vrt, upisana u zk.ul. 2699 u k.o. Pićan, površine 143 m2, k.č.108/zgr., štala, upisana u zk.ul. 2956 k.o. Pićan, površine 111 m2, k.č.102/zgr., kuća, upisana u zk.ul. 2710 k.o. Pićan, površine 175 m2, k.č. 50/zgr. površine 44 m2 i 53/zgr. površine 30 m2, upisane u zk.ul. 1459 k.o. Pićan, k.č. 14., u naravi vrt, upisana u zk.ul. 2829 k.o. Pićan, k.č. 57, 58, 65, 67/1 vrt i livada, upisane u zk.ul. 3204 k.o. Pićan, ukupne površine 1561 m2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</w:p>
    <w:p w:rsidRDefault="00884629" w:rsidP="00884629" w:rsidR="0088462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na nekretninama su upisana založna prava u korist slijedećih vjerovnika:</w:t>
      </w:r>
    </w:p>
    <w:p w:rsidRDefault="00884629" w:rsidP="00884629" w:rsidR="00884629">
      <w:pPr>
        <w:pStyle w:val="Tijeloteksta"/>
        <w:rPr>
          <w:shd w:fill="FFFFFF" w:color="auto" w:val="clear"/>
        </w:rPr>
      </w:pPr>
    </w:p>
    <w:p w:rsidRDefault="00884629" w:rsidP="00884629" w:rsidR="00884629" w:rsidRPr="00C966B5">
      <w:pPr>
        <w:ind w:firstLine="708"/>
        <w:jc w:val="both"/>
        <w:rPr>
          <w:rFonts w:hAnsi="Times New Roman" w:ascii="Times New Roman"/>
          <w:b w:val="false"/>
        </w:rPr>
      </w:pPr>
      <w:r w:rsidRPr="00C966B5">
        <w:rPr>
          <w:rFonts w:hAnsi="Times New Roman" w:ascii="Times New Roman"/>
          <w:b w:val="false"/>
          <w:shd w:fill="FFFFFF" w:color="auto" w:val="clear"/>
        </w:rPr>
        <w:t>1. na k.č. br.</w:t>
      </w:r>
      <w:r w:rsidRPr="00C966B5">
        <w:rPr>
          <w:rFonts w:hAnsi="Times New Roman" w:ascii="Times New Roman"/>
          <w:b w:val="false"/>
        </w:rPr>
        <w:t xml:space="preserve"> 108/ZGR, štala, k.č. br. 102/ZGR, kuća, k.č. br. 50/ZGR,  zgrada i k.č. br. 53/ZGR, staja,</w:t>
      </w:r>
      <w:r>
        <w:rPr>
          <w:rFonts w:hAnsi="Times New Roman" w:ascii="Times New Roman"/>
          <w:b w:val="false"/>
        </w:rPr>
        <w:t xml:space="preserve"> </w:t>
      </w:r>
      <w:r w:rsidRPr="00C966B5">
        <w:rPr>
          <w:rFonts w:hAnsi="Times New Roman" w:ascii="Times New Roman"/>
          <w:b w:val="false"/>
        </w:rPr>
        <w:t xml:space="preserve">temeljem Ugovora o kreditu broj 341-69/2006, sa sporazumom o osiguranju novčane tražbine, zaključenog u Rovinju dana 27. studenoga 2006. godine, uknjiženo je pravo zaloga - zajedničke hipoteke, za iznos glavnice u kunskoj protuvrijednosti od 155.000,00 EUR(stopedesetipettisućaeura i 00/100) sa ugovorenom kamatom, rokom otplate i sporednim </w:t>
      </w:r>
      <w:r w:rsidRPr="00C966B5">
        <w:rPr>
          <w:rFonts w:hAnsi="Times New Roman" w:ascii="Times New Roman"/>
          <w:b w:val="false"/>
        </w:rPr>
        <w:lastRenderedPageBreak/>
        <w:t xml:space="preserve">potraživanjima kako je navedeno u Ugovoru, za korist Hypo alpe-adria-bank d.d., Zagreb, Koturaška 47,   </w:t>
      </w:r>
    </w:p>
    <w:p w:rsidRDefault="00884629" w:rsidP="00884629" w:rsidR="00884629">
      <w:pPr>
        <w:ind w:firstLine="708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33299A">
      <w:pPr>
        <w:ind w:firstLine="708"/>
        <w:jc w:val="both"/>
        <w:rPr>
          <w:rFonts w:hAnsi="Times New Roman" w:ascii="Times New Roman"/>
          <w:b w:val="false"/>
        </w:rPr>
      </w:pPr>
      <w:r w:rsidRPr="0033299A">
        <w:rPr>
          <w:rFonts w:hAnsi="Times New Roman" w:ascii="Times New Roman"/>
          <w:b w:val="false"/>
        </w:rPr>
        <w:t>- utvrđena skupna vrijednost nekretnina označenih pod točkom I. zaključka iznosi 694.500,00</w:t>
      </w:r>
      <w:r w:rsidRPr="0033299A">
        <w:rPr>
          <w:rFonts w:hAnsi="Times New Roman" w:ascii="Times New Roman"/>
          <w:b w:val="false"/>
          <w:bCs/>
          <w:shd w:fill="FFFFFF" w:color="auto" w:val="clear"/>
        </w:rPr>
        <w:t xml:space="preserve"> kn;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</w:rPr>
      </w:pPr>
      <w:r w:rsidRPr="0033299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  <w:lang w:eastAsia="hr-HR"/>
        </w:rPr>
      </w:pPr>
      <w:r w:rsidRPr="0033299A">
        <w:rPr>
          <w:rFonts w:hAnsi="Times New Roman" w:ascii="Times New Roman"/>
          <w:b w:val="false"/>
        </w:rPr>
        <w:tab/>
        <w:t xml:space="preserve">- na prvoj dražbi ispod iznosa od </w:t>
      </w:r>
      <w:r w:rsidRPr="0033299A">
        <w:rPr>
          <w:rFonts w:hAnsi="Times New Roman" w:ascii="Times New Roman"/>
          <w:b w:val="false"/>
          <w:lang w:eastAsia="hr-HR"/>
        </w:rPr>
        <w:t xml:space="preserve">520.875,00 </w:t>
      </w:r>
      <w:r w:rsidRPr="0033299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  <w:lang w:eastAsia="hr-HR"/>
        </w:rPr>
      </w:pPr>
      <w:r w:rsidRPr="0033299A">
        <w:rPr>
          <w:rFonts w:hAnsi="Times New Roman" w:ascii="Times New Roman"/>
          <w:b w:val="false"/>
        </w:rPr>
        <w:tab/>
        <w:t>- na drugoj dražbi ispod iznosa od 347.250,00 kn, odnosno ispod jedne polovine utvrđene vrijednosti nekretnina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33299A">
        <w:rPr>
          <w:rFonts w:hAnsi="Times New Roman" w:ascii="Times New Roman"/>
          <w:b w:val="false"/>
        </w:rPr>
        <w:t xml:space="preserve">  </w:t>
      </w:r>
      <w:r w:rsidRPr="0033299A">
        <w:rPr>
          <w:rFonts w:hAnsi="Times New Roman" w:ascii="Times New Roman"/>
          <w:b w:val="false"/>
        </w:rPr>
        <w:tab/>
        <w:t xml:space="preserve">- na trećoj dražbi ispod iznosa od 173.625,00 kn, odnosno ispod jedne četvrtine utvrđene </w:t>
      </w:r>
      <w:r w:rsidRPr="000C700B">
        <w:rPr>
          <w:rFonts w:hAnsi="Times New Roman" w:ascii="Times New Roman"/>
          <w:b w:val="false"/>
        </w:rPr>
        <w:t xml:space="preserve">vrijednosti nekretnina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poreze i prireze snosit će kupac;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U Pazinu,</w:t>
      </w:r>
      <w:r w:rsidR="006743BD">
        <w:rPr>
          <w:rFonts w:hAnsi="Times New Roman" w:ascii="Times New Roman"/>
          <w:b w:val="false"/>
        </w:rPr>
        <w:t xml:space="preserve"> </w:t>
      </w:r>
      <w:r w:rsidR="005B0167">
        <w:rPr>
          <w:rFonts w:hAnsi="Times New Roman" w:ascii="Times New Roman"/>
          <w:b w:val="false"/>
        </w:rPr>
        <w:t>14</w:t>
      </w:r>
      <w:r w:rsidR="00136238">
        <w:rPr>
          <w:rFonts w:hAnsi="Times New Roman" w:ascii="Times New Roman"/>
          <w:b w:val="false"/>
        </w:rPr>
        <w:t xml:space="preserve">. </w:t>
      </w:r>
      <w:r w:rsidR="0072631C">
        <w:rPr>
          <w:rFonts w:hAnsi="Times New Roman" w:ascii="Times New Roman"/>
          <w:b w:val="false"/>
        </w:rPr>
        <w:t xml:space="preserve">prosinca </w:t>
      </w:r>
      <w:r w:rsidR="00C42D0B">
        <w:rPr>
          <w:rFonts w:hAnsi="Times New Roman" w:ascii="Times New Roman"/>
          <w:b w:val="false"/>
        </w:rPr>
        <w:t>2017</w:t>
      </w:r>
      <w:r w:rsidRPr="000C700B">
        <w:rPr>
          <w:rFonts w:hAnsi="Times New Roman" w:ascii="Times New Roman"/>
          <w:b w:val="false"/>
        </w:rPr>
        <w:t>.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ind w:firstLine="708" w:left="4956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Stečajni sudac</w:t>
      </w:r>
    </w:p>
    <w:p w:rsidRDefault="007130C6" w:rsidP="007130C6" w:rsidR="007130C6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           </w:t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  <w:t xml:space="preserve">             </w:t>
      </w:r>
      <w:r w:rsidR="005B0167">
        <w:rPr>
          <w:rFonts w:hAnsi="Times New Roman" w:ascii="Times New Roman"/>
          <w:b w:val="false"/>
        </w:rPr>
        <w:t xml:space="preserve"> </w:t>
      </w:r>
      <w:r w:rsidRPr="000C700B">
        <w:rPr>
          <w:rFonts w:hAnsi="Times New Roman" w:ascii="Times New Roman"/>
          <w:b w:val="false"/>
        </w:rPr>
        <w:t xml:space="preserve"> Damir Rabar</w:t>
      </w:r>
      <w:r w:rsidR="0037557E">
        <w:rPr>
          <w:rFonts w:hAnsi="Times New Roman" w:ascii="Times New Roman"/>
          <w:b w:val="false"/>
        </w:rPr>
        <w:t>, v.r.</w:t>
      </w:r>
    </w:p>
    <w:p w:rsidRDefault="00F12AEA" w:rsidP="007130C6" w:rsidR="00F12AEA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right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UPUTA O PRAVNOM LIJEKU:</w:t>
      </w:r>
    </w:p>
    <w:p w:rsidRDefault="007130C6" w:rsidP="007130C6" w:rsidR="007130C6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C42D0B">
      <w:pPr>
        <w:rPr>
          <w:rFonts w:hAnsi="Times New Roman" w:ascii="Times New Roman"/>
          <w:b w:val="false"/>
        </w:rPr>
      </w:pPr>
      <w:r w:rsidRPr="00C42D0B">
        <w:rPr>
          <w:rFonts w:hAnsi="Times New Roman" w:ascii="Times New Roman"/>
          <w:b w:val="false"/>
        </w:rPr>
        <w:t>DNA:</w:t>
      </w:r>
    </w:p>
    <w:p w:rsidRDefault="00136238" w:rsidP="00136238" w:rsid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42D0B" w:rsidRPr="00C42D0B">
        <w:rPr>
          <w:rFonts w:hAnsi="Times New Roman" w:ascii="Times New Roman"/>
          <w:b w:val="false"/>
        </w:rPr>
        <w:t xml:space="preserve"> </w:t>
      </w:r>
      <w:r w:rsidRPr="00136238">
        <w:rPr>
          <w:rFonts w:hAnsi="Times New Roman" w:ascii="Times New Roman"/>
          <w:b w:val="false"/>
        </w:rPr>
        <w:t>stečajna upraviteljica Ana Glavan Dukić, Rijeka, Brca 18,</w:t>
      </w:r>
    </w:p>
    <w:p w:rsidRDefault="00D83B1D" w:rsidP="00136238" w:rsidR="00D83B1D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predlagatelju po pun. Ivan Hrvatin, Fažana, Kvart Mimoza 51, Valbandon,</w:t>
      </w:r>
    </w:p>
    <w:p w:rsidRDefault="00136238" w:rsidP="00136238" w:rsidR="00136238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136238">
        <w:rPr>
          <w:rFonts w:hAnsi="Times New Roman" w:ascii="Times New Roman"/>
          <w:b w:val="false"/>
        </w:rPr>
        <w:t>ŽDO Pula, Rovinjska 2a,</w:t>
      </w:r>
    </w:p>
    <w:p w:rsidRDefault="00136238" w:rsidP="00136238" w:rsidR="00136238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136238">
        <w:rPr>
          <w:rFonts w:hAnsi="Times New Roman" w:ascii="Times New Roman"/>
          <w:b w:val="false"/>
        </w:rPr>
        <w:t>Addiko bank, Zagreb, Trg bana Josipa Jelačića 3,</w:t>
      </w:r>
    </w:p>
    <w:p w:rsidRDefault="007130C6" w:rsidP="00136238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- e-Oglasna ploča sudova 8 dana</w:t>
      </w:r>
      <w:r w:rsidR="00F12AEA">
        <w:rPr>
          <w:rFonts w:hAnsi="Times New Roman" w:ascii="Times New Roman"/>
          <w:b w:val="false"/>
        </w:rPr>
        <w:t>.</w:t>
      </w:r>
    </w:p>
    <w:sectPr w:rsidSect="00A965CE" w:rsidR="007130C6" w:rsidRPr="000C700B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167" w:rsidR="005B0167">
      <w:r>
        <w:separator/>
      </w:r>
    </w:p>
  </w:endnote>
  <w:endnote w:id="0" w:type="continuationSeparator">
    <w:p w:rsidRDefault="005B0167" w:rsidR="005B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0167" w:rsidR="005B01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</w:p>
  <w:p w:rsidRDefault="005B0167" w:rsidR="005B01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167" w:rsidR="005B0167">
      <w:r>
        <w:separator/>
      </w:r>
    </w:p>
  </w:footnote>
  <w:footnote w:id="0" w:type="continuationSeparator">
    <w:p w:rsidRDefault="005B0167" w:rsidR="005B0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442215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 w:rsidRPr="00442215">
      <w:rPr>
        <w:rFonts w:hAnsi="Times New Roman" w:ascii="Times New Roman"/>
        <w:b w:val="false"/>
      </w:rPr>
      <w:fldChar w:fldCharType="begin"/>
    </w:r>
    <w:r w:rsidRPr="00442215">
      <w:rPr>
        <w:rFonts w:hAnsi="Times New Roman" w:ascii="Times New Roman"/>
        <w:b w:val="false"/>
      </w:rPr>
      <w:instrText>PAGE   \* MERGEFORMAT</w:instrText>
    </w:r>
    <w:r w:rsidRPr="00442215">
      <w:rPr>
        <w:rFonts w:hAnsi="Times New Roman" w:ascii="Times New Roman"/>
        <w:b w:val="false"/>
      </w:rPr>
      <w:fldChar w:fldCharType="separate"/>
    </w:r>
    <w:r w:rsidR="001E60D0">
      <w:rPr>
        <w:rFonts w:hAnsi="Times New Roman" w:ascii="Times New Roman"/>
        <w:b w:val="false"/>
        <w:noProof/>
      </w:rPr>
      <w:t>2</w:t>
    </w:r>
    <w:r w:rsidRPr="00442215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ab/>
      <w:t xml:space="preserve">                      </w:t>
    </w:r>
    <w:r w:rsidRPr="000C700B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1059/16-37</w:t>
    </w:r>
  </w:p>
  <w:p w:rsidRDefault="005B0167" w:rsidP="00A965CE" w:rsidR="005B0167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0C700B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0C700B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1059/16-37</w:t>
    </w:r>
  </w:p>
  <w:p w:rsidRDefault="005B0167" w:rsidR="005B0167" w:rsidRPr="00F12AE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0C6"/>
    <w:rsid w:val="00084EEF"/>
    <w:rsid w:val="000C700B"/>
    <w:rsid w:val="000F18BB"/>
    <w:rsid w:val="001354AA"/>
    <w:rsid w:val="00136238"/>
    <w:rsid w:val="001C0EE0"/>
    <w:rsid w:val="001E60D0"/>
    <w:rsid w:val="001F3FC7"/>
    <w:rsid w:val="002D2343"/>
    <w:rsid w:val="0033299A"/>
    <w:rsid w:val="0037557E"/>
    <w:rsid w:val="00424C63"/>
    <w:rsid w:val="00567EF3"/>
    <w:rsid w:val="005B0167"/>
    <w:rsid w:val="006743BD"/>
    <w:rsid w:val="007130C6"/>
    <w:rsid w:val="0072631C"/>
    <w:rsid w:val="00884629"/>
    <w:rsid w:val="008F5840"/>
    <w:rsid w:val="009E5EA9"/>
    <w:rsid w:val="00A04193"/>
    <w:rsid w:val="00A316D7"/>
    <w:rsid w:val="00A95074"/>
    <w:rsid w:val="00A965CE"/>
    <w:rsid w:val="00B375E9"/>
    <w:rsid w:val="00B62E29"/>
    <w:rsid w:val="00BA3C2B"/>
    <w:rsid w:val="00C374DE"/>
    <w:rsid w:val="00C42D0B"/>
    <w:rsid w:val="00C966B5"/>
    <w:rsid w:val="00CC01B6"/>
    <w:rsid w:val="00D6565B"/>
    <w:rsid w:val="00D83B1D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0C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0C6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cs="Tahoma" w:eastAsia="Times New Roman" w:hAnsi="Tahoma" w:asci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true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1E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0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0C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0C6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ascii="Tahoma" w:cs="Tahoma" w:eastAsia="Times New Roman" w:hAns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1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1E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0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11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3649</properties:Characters>
  <properties:Lines>86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2017-11-02T08:38:00Z</dcterms:created>
  <dc:creator>korisnik</dc:creator>
  <cp:lastModifiedBy>Lorena Paris Aničić</cp:lastModifiedBy>
  <cp:lastPrinted>2017-12-14T08:00:00Z</cp:lastPrinted>
  <dcterms:modified xmlns:xsi="http://www.w3.org/2001/XMLSchema-instance" xsi:type="dcterms:W3CDTF">2017-12-14T08:01:00Z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