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008d" w14:paraId="7f1008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11BE8">
        <w:rPr>
          <w:rFonts w:cs="Times New Roman" w:hAnsi="Times New Roman" w:ascii="Times New Roman"/>
          <w:sz w:val="24"/>
        </w:rPr>
        <w:t>3102</w:t>
      </w:r>
      <w:r w:rsidR="002A3798">
        <w:rPr>
          <w:rFonts w:cs="Times New Roman" w:hAnsi="Times New Roman" w:ascii="Times New Roman"/>
          <w:sz w:val="24"/>
        </w:rPr>
        <w:t>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 </w:t>
      </w:r>
      <w:r w:rsidR="00B33A4B" w:rsidRPr="002536F1">
        <w:t>PRINT COPY jednostavno društvo s ograničenom odgovornošću za trgovinu i usluge</w:t>
      </w:r>
      <w:r w:rsidR="00B33A4B">
        <w:t xml:space="preserve">, Velika Gorica, Poljana Čička 52, MBS: </w:t>
      </w:r>
      <w:r w:rsidR="00B33A4B" w:rsidRPr="002536F1">
        <w:t>080889547</w:t>
      </w:r>
      <w:r w:rsidR="00B33A4B">
        <w:t xml:space="preserve"> OIB: </w:t>
      </w:r>
      <w:r w:rsidR="00B33A4B" w:rsidRPr="002536F1">
        <w:t>57601647386</w:t>
      </w:r>
      <w:r w:rsidR="00B33A4B">
        <w:t xml:space="preserve"> </w:t>
      </w:r>
      <w:r w:rsidRPr="003566B3">
        <w:t>dana</w:t>
      </w:r>
      <w:r w:rsidR="002A3798">
        <w:t xml:space="preserve"> 2.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B33A4B" w:rsidRPr="002536F1">
        <w:t>PRINT COPY jednostavno društvo s ograničenom odgovornošću za trgovinu i usluge</w:t>
      </w:r>
      <w:r w:rsidR="00B33A4B">
        <w:t xml:space="preserve">, Velika Gorica, Poljana Čička 52, MBS: </w:t>
      </w:r>
      <w:r w:rsidR="00B33A4B" w:rsidRPr="002536F1">
        <w:t>080889547</w:t>
      </w:r>
      <w:r w:rsidR="00B33A4B">
        <w:t xml:space="preserve"> OIB: </w:t>
      </w:r>
      <w:r w:rsidR="00B33A4B" w:rsidRPr="002536F1">
        <w:t>57601647386</w:t>
      </w:r>
      <w:r w:rsidR="00B33A4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B33A4B">
        <w:rPr>
          <w:bCs/>
        </w:rPr>
        <w:t>3102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B33A4B">
        <w:t>29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B33A4B" w:rsidRPr="002536F1">
        <w:t>PRINT COPY jednostavno društvo s ograničenom odgovornošću za trgovinu i usluge</w:t>
      </w:r>
      <w:r w:rsidR="00B33A4B">
        <w:t xml:space="preserve">, Velika Gorica, Poljana Čička 52, MBS: </w:t>
      </w:r>
      <w:r w:rsidR="00B33A4B" w:rsidRPr="002536F1">
        <w:t>080889547</w:t>
      </w:r>
      <w:r w:rsidR="00B33A4B">
        <w:t xml:space="preserve"> OIB: </w:t>
      </w:r>
      <w:r w:rsidR="00B33A4B" w:rsidRPr="002536F1">
        <w:t>57601647386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B33A4B">
        <w:t>399</w:t>
      </w:r>
      <w:r w:rsidR="0062454C">
        <w:t xml:space="preserve"> dana</w:t>
      </w:r>
      <w:r w:rsidR="009D2742">
        <w:t xml:space="preserve"> u iznosu od </w:t>
      </w:r>
      <w:r w:rsidR="00B33A4B">
        <w:t>6.273,90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B33A4B">
        <w:rPr>
          <w:bCs/>
        </w:rPr>
        <w:t>25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2A3798">
        <w:rPr>
          <w:noProof w:val="false"/>
        </w:rPr>
        <w:t>2.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67968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067968" w:rsidR="000679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67968" w:rsidP="00067968" w:rsidR="00067968">
      <w:pPr>
        <w:ind w:firstLine="708" w:left="5664"/>
      </w:pPr>
      <w:r>
        <w:t>Vinka Mihalinčić</w:t>
      </w:r>
    </w:p>
    <w:p w:rsidRDefault="00067968" w:rsidP="003F760A" w:rsidR="00067968" w:rsidRPr="003566B3">
      <w:pPr>
        <w:overflowPunct w:val="false"/>
        <w:jc w:val="both"/>
        <w:rPr>
          <w:noProof w:val="false"/>
        </w:rPr>
      </w:pPr>
    </w:p>
    <w:p w:rsidRDefault="00067968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6796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96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B33A4B">
      <w:rPr>
        <w:noProof w:val="false"/>
      </w:rPr>
      <w:t>3102</w:t>
    </w:r>
    <w:r w:rsidR="002A3798">
      <w:rPr>
        <w:noProof w:val="false"/>
      </w:rPr>
      <w:t>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968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11BE8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96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96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St-3102/2016</izvorni_sadrzaj>
    <derivirana_varijabla naziv="DomainObject.Predmet.OznakaBroj_1">St-3102/2016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COPY jednostavno društvo s ograničenom odgovornošću za trgovinu i usluge</izvorni_sadrzaj>
    <derivirana_varijabla naziv="DomainObject.Predmet.ProtustrankaFormated_1">  PRINT COPY jednostavno društvo s ograničenom odgovornošću za trgovinu i usluge</derivirana_varijabla>
  </DomainObject.Predmet.ProtustrankaFormated>
  <DomainObject.Predmet.ProtustrankaFormatedOIB>
    <izvorni_sadrzaj>  PRINT COPY jednostavno društvo s ograničenom odgovornošću za trgovinu i usluge, OIB 57601647386</izvorni_sadrzaj>
    <derivirana_varijabla naziv="DomainObject.Predmet.ProtustrankaFormatedOIB_1">  PRINT COPY jednostavno društvo s ograničenom odgovornošću za trgovinu i usluge, OIB 57601647386</derivirana_varijabla>
  </DomainObject.Predmet.ProtustrankaFormatedOIB>
  <DomainObject.Predmet.ProtustrankaFormatedWithAdress>
    <izvorni_sadrzaj> PRINT COPY jednostavno društvo s ograničenom odgovornošću za trgovinu i usluge, Poljana Čička 52, 10410 Velika Gorica</izvorni_sadrzaj>
    <derivirana_varijabla naziv="DomainObject.Predmet.ProtustrankaFormatedWithAdress_1"> PRINT COPY jednostavno društvo s ograničenom odgovornošću za trgovinu i usluge, Poljana Čička 52, 10410 Velika Gorica</derivirana_varijabla>
  </DomainObject.Predmet.ProtustrankaFormatedWithAdress>
  <DomainObject.Predmet.ProtustrankaFormatedWithAdressOIB>
    <izvorni_sadrzaj> PRINT COPY jednostavno društvo s ograničenom odgovornošću za trgovinu i usluge, OIB 57601647386, Poljana Čička 52, 10410 Velika Gorica</izvorni_sadrzaj>
    <derivirana_varijabla naziv="DomainObject.Predmet.ProtustrankaFormatedWithAdressOIB_1"> PRINT COPY jednostavno društvo s ograničenom odgovornošću za trgovinu i usluge, OIB 57601647386, Poljana Čička 52, 10410 Velika Gorica</derivirana_varijabla>
  </DomainObject.Predmet.ProtustrankaFormatedWithAdressOIB>
  <DomainObject.Predmet.ProtustrankaWithAdress>
    <izvorni_sadrzaj>PRINT COPY jednostavno društvo s ograničenom odgovornošću za trgovinu i usluge Poljana Čička 52, 10410 Velika Gorica</izvorni_sadrzaj>
    <derivirana_varijabla naziv="DomainObject.Predmet.ProtustrankaWithAdress_1">PRINT COPY jednostavno društvo s ograničenom odgovornošću za trgovinu i usluge Poljana Čička 52, 10410 Velika Gorica</derivirana_varijabla>
  </DomainObject.Predmet.ProtustrankaWithAdress>
  <DomainObject.Predmet.ProtustrankaWithAdressOIB>
    <izvorni_sadrzaj>PRINT COPY jednostavno društvo s ograničenom odgovornošću za trgovinu i usluge, OIB 57601647386, Poljana Čička 52, 10410 Velika Gorica</izvorni_sadrzaj>
    <derivirana_varijabla naziv="DomainObject.Predmet.ProtustrankaWithAdressOIB_1">PRINT COPY jednostavno društvo s ograničenom odgovornošću za trgovinu i usluge, OIB 57601647386, Poljana Čička 52, 10410 Velika Gorica</derivirana_varijabla>
  </DomainObject.Predmet.ProtustrankaWithAdressOIB>
  <DomainObject.Predmet.ProtustrankaNazivFormated>
    <izvorni_sadrzaj>PRINT COPY jednostavno društvo s ograničenom odgovornošću za trgovinu i usluge</izvorni_sadrzaj>
    <derivirana_varijabla naziv="DomainObject.Predmet.ProtustrankaNazivFormated_1">PRINT COPY jednostavno društvo s ograničenom odgovornošću za trgovinu i usluge</derivirana_varijabla>
  </DomainObject.Predmet.ProtustrankaNazivFormated>
  <DomainObject.Predmet.ProtustrankaNazivFormatedOIB>
    <izvorni_sadrzaj>PRINT COPY jednostavno društvo s ograničenom odgovornošću za trgovinu i usluge, OIB 57601647386</izvorni_sadrzaj>
    <derivirana_varijabla naziv="DomainObject.Predmet.ProtustrankaNazivFormatedOIB_1">PRINT COPY jednostavno društvo s ograničenom odgovornošću za trgovinu i usluge, OIB 57601647386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PRINT COPY jednostavno društvo s ograničenom odgovornošću za trgovinu i usluge</item>
    </izvorni_sadrzaj>
    <derivirana_varijabla naziv="DomainObject.Predmet.ProtuStrankaListFormated_1">
      <item>PRINT COPY jednostavno društvo s ograničenom odgovornošću za trgovinu i usluge</item>
    </derivirana_varijabla>
  </DomainObject.Predmet.ProtuStrankaListFormated>
  <DomainObject.Predmet.ProtuStrankaListFormatedOIB>
    <izvorni_sadrzaj>
      <item>PRINT COPY jednostavno društvo s ograničenom odgovornošću za trgovinu i usluge, OIB 57601647386</item>
    </izvorni_sadrzaj>
    <derivirana_varijabla naziv="DomainObject.Predmet.ProtuStrankaListFormatedOIB_1">
      <item>PRINT COPY jednostavno društvo s ograničenom odgovornošću za trgovinu i usluge, OIB 57601647386</item>
    </derivirana_varijabla>
  </DomainObject.Predmet.ProtuStrankaListFormatedOIB>
  <DomainObject.Predmet.ProtuStrankaListFormatedWithAdress>
    <izvorni_sadrzaj>
      <item>PRINT COPY jednostavno društvo s ograničenom odgovornošću za trgovinu i usluge, Poljana Čička 52, 10410 Velika Gorica</item>
    </izvorni_sadrzaj>
    <derivirana_varijabla naziv="DomainObject.Predmet.ProtuStrankaListFormatedWithAdress_1">
      <item>PRINT COPY jednostavno društvo s ograničenom odgovornošću za trgovinu i usluge, Poljana Čička 52, 10410 Velika Gorica</item>
    </derivirana_varijabla>
  </DomainObject.Predmet.ProtuStrankaListFormatedWithAdress>
  <DomainObject.Predmet.ProtuStrankaListFormatedWithAdressOIB>
    <izvorni_sadrzaj>
      <item>PRINT COPY jednostavno društvo s ograničenom odgovornošću za trgovinu i usluge, OIB 57601647386, Poljana Čička 52, 10410 Velika Gorica</item>
    </izvorni_sadrzaj>
    <derivirana_varijabla naziv="DomainObject.Predmet.ProtuStrankaListFormatedWithAdressOIB_1">
      <item>PRINT COPY jednostavno društvo s ograničenom odgovornošću za trgovinu i usluge, OIB 57601647386, Poljana Čička 52, 10410 Velika Gorica</item>
    </derivirana_varijabla>
  </DomainObject.Predmet.ProtuStrankaListFormatedWithAdressOIB>
  <DomainObject.Predmet.ProtuStrankaListNazivFormated>
    <izvorni_sadrzaj>
      <item>PRINT COPY jednostavno društvo s ograničenom odgovornošću za trgovinu i usluge</item>
    </izvorni_sadrzaj>
    <derivirana_varijabla naziv="DomainObject.Predmet.ProtuStrankaListNazivFormated_1">
      <item>PRINT COPY jednostavno društvo s ograničenom odgovornošću za trgovinu i usluge</item>
    </derivirana_varijabla>
  </DomainObject.Predmet.ProtuStrankaListNazivFormated>
  <DomainObject.Predmet.ProtuStrankaListNazivFormatedOIB>
    <izvorni_sadrzaj>
      <item>PRINT COPY jednostavno društvo s ograničenom odgovornošću za trgovinu i usluge, OIB 57601647386</item>
    </izvorni_sadrzaj>
    <derivirana_varijabla naziv="DomainObject.Predmet.ProtuStrankaListNazivFormatedOIB_1">
      <item>PRINT COPY jednostavno društvo s ograničenom odgovornošću za trgovinu i usluge, OIB 57601647386</item>
    </derivirana_varijabla>
  </DomainObject.Predmet.ProtuStrankaListNazivFormatedOIB>
  <DomainObject.Predmet.OstaliListFormated>
    <izvorni_sadrzaj>
      <item>Slavko Travar</item>
    </izvorni_sadrzaj>
    <derivirana_varijabla naziv="DomainObject.Predmet.OstaliListFormated_1">
      <item>Slavko Travar</item>
    </derivirana_varijabla>
  </DomainObject.Predmet.OstaliListFormated>
  <DomainObject.Predmet.OstaliListFormatedOIB>
    <izvorni_sadrzaj>
      <item>Slavko Travar, OIB 06632184995</item>
    </izvorni_sadrzaj>
    <derivirana_varijabla naziv="DomainObject.Predmet.OstaliListFormatedOIB_1">
      <item>Slavko Travar, OIB 06632184995</item>
    </derivirana_varijabla>
  </DomainObject.Predmet.OstaliListFormatedOIB>
  <DomainObject.Predmet.OstaliListFormatedWithAdress>
    <izvorni_sadrzaj>
      <item>Slavko Travar, Miroslava Celebrina 5, 51511 Vantačići</item>
    </izvorni_sadrzaj>
    <derivirana_varijabla naziv="DomainObject.Predmet.OstaliListFormatedWithAdress_1">
      <item>Slavko Travar, Miroslava Celebrina 5, 51511 Vantačići</item>
    </derivirana_varijabla>
  </DomainObject.Predmet.OstaliListFormatedWithAdress>
  <DomainObject.Predmet.OstaliListFormatedWithAdressOIB>
    <izvorni_sadrzaj>
      <item>Slavko Travar, OIB 06632184995, Miroslava Celebrina 5, 51511 Vantačići</item>
    </izvorni_sadrzaj>
    <derivirana_varijabla naziv="DomainObject.Predmet.OstaliListFormatedWithAdressOIB_1">
      <item>Slavko Travar, OIB 06632184995, Miroslava Celebrina 5, 51511 Vantačići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PRINT COPY jednostavno društvo s ograničenom odgovornošću za trgovinu i usluge</izvorni_sadrzaj>
    <derivirana_varijabla naziv="DomainObject.Predmet.ProtustrankaIDrugi_1">PRINT COPY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PRINT COPY jednostavno društvo s ograničenom odgovornošću za trgovinu i usluge, OIB 57601647386, Poljana Čička 52, 10410 Velika Gorica</izvorni_sadrzaj>
    <derivirana_varijabla naziv="DomainObject.Predmet.ProtustrankaIDrugiAdressOIB_1">PRINT COPY jednostavno društvo s ograničenom odgovornošću za trgovinu i usluge, OIB 57601647386, Poljana Čička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PRINT COPY jednostavno društvo s ograničenom odgovornošću za trgovinu i usluge</item>
      <item>Slavko Travar</item>
    </izvorni_sadrzaj>
    <derivirana_varijabla naziv="DomainObject.Predmet.SudioniciListNaziv_1">
      <item>FINA Regionalni centar Zagreb</item>
      <item>PRINT COPY jednostavno društvo s ograničenom odgovornošću za trgovinu i usluge</item>
      <item>Slavko Travar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  <item>Slavko Travar, OIB 06632184995, Miroslava Celebrina 5,51511 Vantačići</item>
    </izvorni_sadrzaj>
    <derivirana_varijabla naziv="DomainObject.Predmet.SudioniciListAdressOIB_1"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  <item>Slavko Travar, OIB 06632184995, Miroslava Celebrina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57601647386</item>
      <item>, OIB 06632184995</item>
    </izvorni_sadrzaj>
    <derivirana_varijabla naziv="DomainObject.Predmet.SudioniciListNazivOIB_1">
      <item>, OIB 85821130368</item>
      <item>, OIB 57601647386</item>
      <item>, OIB 06632184995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2900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2016-11-02T13:56:00Z</dcterms:created>
  <dc:creator>Vinka Mihalinčić</dc:creator>
  <cp:lastModifiedBy>Vinka Mihalinčić</cp:lastModifiedBy>
  <cp:lastPrinted>2016-11-02T13:54:00Z</cp:lastPrinted>
  <dcterms:modified xmlns:xsi="http://www.w3.org/2001/XMLSchema-instance" xsi:type="dcterms:W3CDTF">2016-11-02T13:58:00Z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