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3a59" w14:paraId="7b03a5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14FFF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St-6394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396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895376" w:rsidRPr="00895376">
        <w:t xml:space="preserve"> </w:t>
      </w:r>
      <w:r w:rsidR="00895376" w:rsidRPr="00895376">
        <w:rPr>
          <w:rFonts w:cs="Times New Roman" w:eastAsia="Times New Roman" w:hAnsi="Times New Roman" w:ascii="Times New Roman"/>
          <w:sz w:val="24"/>
          <w:szCs w:val="24"/>
          <w:lang w:eastAsia="hr-HR"/>
        </w:rPr>
        <w:t>PUČKO OTVORENO UČILIŠTE - SCHOLA VITAE, Zagreb, I. Njivice 2, MBS: 080777806, OIB: 28143688671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261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24. kolovoz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895376" w:rsidRPr="00895376">
        <w:t xml:space="preserve"> </w:t>
      </w:r>
      <w:r w:rsidR="00895376" w:rsidRPr="00895376">
        <w:rPr>
          <w:rFonts w:cs="Times New Roman" w:eastAsia="Times New Roman" w:hAnsi="Times New Roman" w:ascii="Times New Roman"/>
          <w:sz w:val="24"/>
          <w:szCs w:val="24"/>
          <w:lang w:eastAsia="hr-HR"/>
        </w:rPr>
        <w:t>PUČKO OTVORENO UČILIŠTE - SCHOLA VITAE, Zagreb, I. Njivice 2, MBS: 080777806, OIB: 28143688671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Maretić, Šimuna Starčevića 7, Zagreb, OIB: 66108961276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95376" w:rsidRPr="00895376">
        <w:t xml:space="preserve"> </w:t>
      </w:r>
      <w:r w:rsidR="00895376" w:rsidRPr="00895376">
        <w:rPr>
          <w:rFonts w:cs="Times New Roman" w:hAnsi="Times New Roman" w:ascii="Times New Roman"/>
          <w:sz w:val="24"/>
          <w:szCs w:val="24"/>
        </w:rPr>
        <w:t>PUČKO OTVORENO UČILIŠTE - SCHOLA VITAE, Zagreb, I. Njivice 2, MBS: 080777806, OIB: 28143688671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479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17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14796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travnja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61B">
        <w:rPr>
          <w:rFonts w:cs="Times New Roman" w:eastAsia="Times New Roman" w:hAnsi="Times New Roman" w:ascii="Times New Roman"/>
          <w:sz w:val="24"/>
          <w:szCs w:val="20"/>
          <w:lang w:eastAsia="hr-HR"/>
        </w:rPr>
        <w:t>24. kolovoz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1192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230F6">
      <w:rPr>
        <w:rFonts w:cs="Times New Roman" w:hAnsi="Times New Roman" w:ascii="Times New Roman"/>
        <w:sz w:val="24"/>
        <w:szCs w:val="24"/>
      </w:rPr>
      <w:t>6</w:t>
    </w:r>
    <w:r w:rsidR="00614FFF">
      <w:rPr>
        <w:rFonts w:cs="Times New Roman" w:hAnsi="Times New Roman" w:ascii="Times New Roman"/>
        <w:sz w:val="24"/>
        <w:szCs w:val="24"/>
      </w:rPr>
      <w:t>394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4796A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192D"/>
    <w:rsid w:val="00614FFF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230F6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0AC6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11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9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1192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119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119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11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9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119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119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119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6394</izvorni_sadrzaj>
    <derivirana_varijabla naziv="DomainObject.Predmet.Broj_1">6394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St-6394/2015</izvorni_sadrzaj>
    <derivirana_varijabla naziv="DomainObject.Predmet.OznakaBroj_1">St-6394/2015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- SCHOLA VITAE zastupanog po punomoćniku Đurđica Mostarčić</izvorni_sadrzaj>
    <derivirana_varijabla naziv="DomainObject.Predmet.ProtustrankaFormated_1">  PUČKO OTVORENO UČILIŠTE - SCHOLA VITAE zastupanog po punomoćniku Đurđica Mostarčić</derivirana_varijabla>
  </DomainObject.Predmet.ProtustrankaFormated>
  <DomainObject.Predmet.ProtustrankaFormatedOIB>
    <izvorni_sadrzaj>  PUČKO OTVORENO UČILIŠTE - SCHOLA VITAE, OIB 28143688671 zastupanog po punomoćniku Đurđica Mostarčić</izvorni_sadrzaj>
    <derivirana_varijabla naziv="DomainObject.Predmet.ProtustrankaFormatedOIB_1">  PUČKO OTVORENO UČILIŠTE - SCHOLA VITAE, OIB 28143688671 zastupanog po punomoćniku Đurđica Mostarčić</derivirana_varijabla>
  </DomainObject.Predmet.ProtustrankaFormatedOIB>
  <DomainObject.Predmet.ProtustrankaFormatedWithAdress>
    <izvorni_sadrzaj> PUČKO OTVORENO UČILIŠTE - SCHOLA VITAE, I. Njivice 2, 10000 Zagreb zastupanog po punomoćniku Đurđica Mostarčić</izvorni_sadrzaj>
    <derivirana_varijabla naziv="DomainObject.Predmet.ProtustrankaFormatedWithAdress_1"> PUČKO OTVORENO UČILIŠTE - SCHOLA VITAE, I. Njivice 2, 10000 Zagreb zastupanog po punomoćniku Đurđica Mostarčić</derivirana_varijabla>
  </DomainObject.Predmet.ProtustrankaFormatedWithAdress>
  <DomainObject.Predmet.ProtustrankaFormatedWithAdressOIB>
    <izvorni_sadrzaj> PUČKO OTVORENO UČILIŠTE - SCHOLA VITAE, OIB 28143688671, I. Njivice 2, 10000 Zagreb zastupanog po punomoćniku Đurđica Mostarčić</izvorni_sadrzaj>
    <derivirana_varijabla naziv="DomainObject.Predmet.ProtustrankaFormatedWithAdressOIB_1"> PUČKO OTVORENO UČILIŠTE - SCHOLA VITAE, OIB 28143688671, I. Njivice 2, 10000 Zagreb zastupanog po punomoćniku Đurđica Mostarčić</derivirana_varijabla>
  </DomainObject.Predmet.ProtustrankaFormatedWithAdressOIB>
  <DomainObject.Predmet.ProtustrankaWithAdress>
    <izvorni_sadrzaj>PUČKO OTVORENO UČILIŠTE - SCHOLA VITAE I. Njivice 2, 10000 Zagreb</izvorni_sadrzaj>
    <derivirana_varijabla naziv="DomainObject.Predmet.ProtustrankaWithAdress_1">PUČKO OTVORENO UČILIŠTE - SCHOLA VITAE I. Njivice 2, 10000 Zagreb</derivirana_varijabla>
  </DomainObject.Predmet.ProtustrankaWithAdress>
  <DomainObject.Predmet.ProtustrankaWithAdressOIB>
    <izvorni_sadrzaj>PUČKO OTVORENO UČILIŠTE - SCHOLA VITAE, OIB 28143688671, I. Njivice 2, 10000 Zagreb</izvorni_sadrzaj>
    <derivirana_varijabla naziv="DomainObject.Predmet.ProtustrankaWithAdressOIB_1">PUČKO OTVORENO UČILIŠTE - SCHOLA VITAE, OIB 28143688671, I. Njivice 2, 10000 Zagreb</derivirana_varijabla>
  </DomainObject.Predmet.ProtustrankaWithAdressOIB>
  <DomainObject.Predmet.ProtustrankaNazivFormated>
    <izvorni_sadrzaj>PUČKO OTVORENO UČILIŠTE - SCHOLA VITAE</izvorni_sadrzaj>
    <derivirana_varijabla naziv="DomainObject.Predmet.ProtustrankaNazivFormated_1">PUČKO OTVORENO UČILIŠTE - SCHOLA VITAE</derivirana_varijabla>
  </DomainObject.Predmet.ProtustrankaNazivFormated>
  <DomainObject.Predmet.ProtustrankaNazivFormatedOIB>
    <izvorni_sadrzaj>PUČKO OTVORENO UČILIŠTE - SCHOLA VITAE, OIB 28143688671</izvorni_sadrzaj>
    <derivirana_varijabla naziv="DomainObject.Predmet.ProtustrankaNazivFormatedOIB_1">PUČKO OTVORENO UČILIŠTE - SCHOLA VITAE, OIB 28143688671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- SCHOLA VITAE zastupanog po punomoćniku Đurđica Mostarčić</item>
    </izvorni_sadrzaj>
    <derivirana_varijabla naziv="DomainObject.Predmet.ProtuStrankaListFormated_1">
      <item>PUČKO OTVORENO UČILIŠTE - SCHOLA VITAE zastupanog po punomoćniku Đurđica Mostarčić</item>
    </derivirana_varijabla>
  </DomainObject.Predmet.ProtuStrankaListFormated>
  <DomainObject.Predmet.ProtuStrankaListFormatedOIB>
    <izvorni_sadrzaj>
      <item>PUČKO OTVORENO UČILIŠTE - SCHOLA VITAE, OIB 28143688671 zastupanog po punomoćniku Đurđica Mostarčić</item>
    </izvorni_sadrzaj>
    <derivirana_varijabla naziv="DomainObject.Predmet.ProtuStrankaListFormatedOIB_1">
      <item>PUČKO OTVORENO UČILIŠTE - SCHOLA VITAE, OIB 28143688671 zastupanog po punomoćniku Đurđica Mostarčić</item>
    </derivirana_varijabla>
  </DomainObject.Predmet.ProtuStrankaListFormatedOIB>
  <DomainObject.Predmet.ProtuStrankaListFormatedWithAdress>
    <izvorni_sadrzaj>
      <item>PUČKO OTVORENO UČILIŠTE - SCHOLA VITAE, I. Njivice 2, 10000 Zagreb zastupanog po punomoćniku Đurđica Mostarčić</item>
    </izvorni_sadrzaj>
    <derivirana_varijabla naziv="DomainObject.Predmet.ProtuStrankaListFormatedWithAdress_1">
      <item>PUČKO OTVORENO UČILIŠTE - SCHOLA VITAE, I. Njivice 2, 10000 Zagreb zastupanog po punomoćniku Đurđica Mostarčić</item>
    </derivirana_varijabla>
  </DomainObject.Predmet.ProtuStrankaListFormatedWithAdress>
  <DomainObject.Predmet.ProtuStrankaListFormatedWithAdressOIB>
    <izvorni_sadrzaj>
      <item>PUČKO OTVORENO UČILIŠTE - SCHOLA VITAE, OIB 28143688671, I. Njivice 2, 10000 Zagreb zastupanog po punomoćniku Đurđica Mostarčić</item>
    </izvorni_sadrzaj>
    <derivirana_varijabla naziv="DomainObject.Predmet.ProtuStrankaListFormatedWithAdressOIB_1">
      <item>PUČKO OTVORENO UČILIŠTE - SCHOLA VITAE, OIB 28143688671, I. Njivice 2, 10000 Zagreb zastupanog po punomoćniku Đurđica Mostarčić</item>
    </derivirana_varijabla>
  </DomainObject.Predmet.ProtuStrankaListFormatedWithAdressOIB>
  <DomainObject.Predmet.ProtuStrankaListNazivFormated>
    <izvorni_sadrzaj>
      <item>PUČKO OTVORENO UČILIŠTE - SCHOLA VITAE</item>
    </izvorni_sadrzaj>
    <derivirana_varijabla naziv="DomainObject.Predmet.ProtuStrankaListNazivFormated_1">
      <item>PUČKO OTVORENO UČILIŠTE - SCHOLA VITAE</item>
    </derivirana_varijabla>
  </DomainObject.Predmet.ProtuStrankaListNazivFormated>
  <DomainObject.Predmet.ProtuStrankaListNazivFormatedOIB>
    <izvorni_sadrzaj>
      <item>PUČKO OTVORENO UČILIŠTE - SCHOLA VITAE, OIB 28143688671</item>
    </izvorni_sadrzaj>
    <derivirana_varijabla naziv="DomainObject.Predmet.ProtuStrankaListNazivFormatedOIB_1">
      <item>PUČKO OTVORENO UČILIŠTE - SCHOLA VITAE, OIB 28143688671</item>
    </derivirana_varijabla>
  </DomainObject.Predmet.ProtuStrankaListNazivFormatedOIB>
  <DomainObject.Predmet.OstaliListFormated>
    <izvorni_sadrzaj>
      <item>Đurđica Mostarčić punomoćnik sudionika u postupku PUČKO OTVORENO UČILIŠTE - SCHOLA VITAE</item>
    </izvorni_sadrzaj>
    <derivirana_varijabla naziv="DomainObject.Predmet.OstaliListFormated_1">
      <item>Đurđica Mostarčić punomoćnik sudionika u postupku PUČKO OTVORENO UČILIŠTE - SCHOLA VITAE</item>
    </derivirana_varijabla>
  </DomainObject.Predmet.OstaliListFormated>
  <DomainObject.Predmet.OstaliListFormatedOIB>
    <izvorni_sadrzaj>
      <item>Đurđica Mostarčić, OIB 47701626863 punomoćnik sudionika u postupku PUČKO OTVORENO UČILIŠTE - SCHOLA VITAE</item>
    </izvorni_sadrzaj>
    <derivirana_varijabla naziv="DomainObject.Predmet.OstaliListFormatedOIB_1">
      <item>Đurđica Mostarčić, OIB 47701626863 punomoćnik sudionika u postupku PUČKO OTVORENO UČILIŠTE - SCHOLA VITAE</item>
    </derivirana_varijabla>
  </DomainObject.Predmet.OstaliListFormatedOIB>
  <DomainObject.Predmet.OstaliListFormatedWithAdress>
    <izvorni_sadrzaj>
      <item>Đurđica Mostarčić, Gaj 99, 10250 Lučko punomoćnik sudionika u postupku PUČKO OTVORENO UČILIŠTE - SCHOLA VITAE</item>
    </izvorni_sadrzaj>
    <derivirana_varijabla naziv="DomainObject.Predmet.OstaliListFormatedWithAdress_1">
      <item>Đurđica Mostarčić, Gaj 99, 10250 Lučko punomoćnik sudionika u postupku PUČKO OTVORENO UČILIŠTE - SCHOLA VITAE</item>
    </derivirana_varijabla>
  </DomainObject.Predmet.OstaliListFormatedWithAdress>
  <DomainObject.Predmet.OstaliListFormatedWithAdressOIB>
    <izvorni_sadrzaj>
      <item>Đurđica Mostarčić, OIB 47701626863, Gaj 99, 10250 Lučko punomoćnik sudionika u postupku PUČKO OTVORENO UČILIŠTE - SCHOLA VITAE</item>
    </izvorni_sadrzaj>
    <derivirana_varijabla naziv="DomainObject.Predmet.OstaliListFormatedWithAdressOIB_1">
      <item>Đurđica Mostarčić, OIB 47701626863, Gaj 99, 10250 Lučko punomoćnik sudionika u postupku PUČKO OTVORENO UČILIŠTE - SCHOLA VITAE</item>
    </derivirana_varijabla>
  </DomainObject.Predmet.OstaliListFormatedWithAdressOIB>
  <DomainObject.Predmet.OstaliListNazivFormated>
    <izvorni_sadrzaj>
      <item>Đurđica Mostarčić</item>
    </izvorni_sadrzaj>
    <derivirana_varijabla naziv="DomainObject.Predmet.OstaliListNazivFormated_1">
      <item>Đurđica Mostarčić</item>
    </derivirana_varijabla>
  </DomainObject.Predmet.OstaliListNazivFormated>
  <DomainObject.Predmet.OstaliListNazivFormatedOIB>
    <izvorni_sadrzaj>
      <item>Đurđica Mostarčić, OIB 47701626863</item>
    </izvorni_sadrzaj>
    <derivirana_varijabla naziv="DomainObject.Predmet.OstaliListNazivFormatedOIB_1">
      <item>Đurđica Mostarčić, OIB 47701626863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- SCHOLA VITAE</izvorni_sadrzaj>
    <derivirana_varijabla naziv="DomainObject.Predmet.ProtustrankaIDrugi_1">PUČKO OTVORENO UČILIŠTE - SCHOLA VITAE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PUČKO OTVORENO UČILIŠTE - SCHOLA VITAE, OIB 28143688671, I. Njivice 2, 10000 Zagreb</izvorni_sadrzaj>
    <derivirana_varijabla naziv="DomainObject.Predmet.ProtustrankaIDrugiAdressOIB_1">PUČKO OTVORENO UČILIŠTE - SCHOLA VITAE, OIB 28143688671, I. Njivice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- SCHOLA VITAE</item>
      <item>Đurđica Mostarčić</item>
    </izvorni_sadrzaj>
    <derivirana_varijabla naziv="DomainObject.Predmet.SudioniciListNaziv_1">
      <item>FINA Regionalni centar Zagreb</item>
      <item>PUČKO OTVORENO UČILIŠTE - SCHOLA VITAE</item>
      <item>Đurđica Mostarčić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PUČKO OTVORENO UČILIŠTE - SCHOLA VITAE, OIB 28143688671, I. Njivice 2,10000 Zagreb</item>
      <item>Đurđica Mostarčić, OIB 47701626863, Gaj 99,10250 Lučko</item>
    </izvorni_sadrzaj>
    <derivirana_varijabla naziv="DomainObject.Predmet.SudioniciListAdressOIB_1">
      <item>FINA Regionalni centar Zagreb, OIB 85821130368, Trg svibanjskih žrtava 1995. br. 1,10000 Zagreb</item>
      <item>PUČKO OTVORENO UČILIŠTE - SCHOLA VITAE, OIB 28143688671, I. Njivice 2,10000 Zagreb</item>
      <item>Đurđica Mostarčić, OIB 47701626863, Gaj 99,10250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28143688671</item>
      <item>, OIB 47701626863</item>
    </izvorni_sadrzaj>
    <derivirana_varijabla naziv="DomainObject.Predmet.SudioniciListNazivOIB_1">
      <item>, OIB 85821130368</item>
      <item>, OIB 28143688671</item>
      <item>, OIB 47701626863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2814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2016-08-23T11:52:00Z</dcterms:created>
  <dc:creator>Ivan Turčić</dc:creator>
  <cp:lastModifiedBy>Ivan Turčić</cp:lastModifiedBy>
  <dcterms:modified xmlns:xsi="http://www.w3.org/2001/XMLSchema-instance" xsi:type="dcterms:W3CDTF">2016-08-24T07:17:00Z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