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48f0" w14:paraId="ac448f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081564">
        <w:t>2200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9316C">
        <w:t xml:space="preserve"> CROCOMFORM d.o.o. Osijek, Adama Raisnera 100, OIB: 13230088650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A9583C">
        <w:t>2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C5239">
        <w:t>26</w:t>
      </w:r>
      <w:r w:rsidR="00224AFF">
        <w:t xml:space="preserve">. </w:t>
      </w:r>
      <w:r w:rsidR="001C5239">
        <w:t>rujna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9316C">
        <w:rPr>
          <w:bCs/>
        </w:rPr>
        <w:t xml:space="preserve"> </w:t>
      </w:r>
      <w:r w:rsidR="0099316C">
        <w:t>CROCOMFORM d.o.o. Osijek, Adama Raisnera 100, OIB: 13230088650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99316C">
        <w:t>7.616,77</w:t>
      </w:r>
      <w:r w:rsidR="00CB196A">
        <w:t xml:space="preserve"> </w:t>
      </w:r>
      <w:r>
        <w:t>kn</w:t>
      </w:r>
      <w:r w:rsidR="00E53A37">
        <w:t xml:space="preserve">, na dan </w:t>
      </w:r>
      <w:r w:rsidR="00A9583C">
        <w:t>31</w:t>
      </w:r>
      <w:r w:rsidR="0098599D">
        <w:t>.</w:t>
      </w:r>
      <w:r w:rsidR="00F66487">
        <w:t xml:space="preserve"> </w:t>
      </w:r>
      <w:r w:rsidR="00A9583C">
        <w:t>kolovoza</w:t>
      </w:r>
      <w:r w:rsidR="00CB196A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632EB5">
        <w:t xml:space="preserve"> Jozsef Laszlo Szakalos, Mađarska, Villany, Petofi Sandor</w:t>
      </w:r>
      <w:r w:rsidR="00DC0662">
        <w:t xml:space="preserve"> 48/2a, OIB: 90928333317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C0662">
        <w:t>2200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230C3B">
        <w:t>26</w:t>
      </w:r>
      <w:r w:rsidR="0054259D">
        <w:t xml:space="preserve">. </w:t>
      </w:r>
      <w:r w:rsidR="00230C3B">
        <w:t>rujna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>kal. 14.11.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5D51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564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62BDA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55D9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853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4622"/>
    <w:rsid w:val="005755DC"/>
    <w:rsid w:val="00584498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EB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3DD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471A9"/>
    <w:rsid w:val="008518E4"/>
    <w:rsid w:val="0085324B"/>
    <w:rsid w:val="00855A65"/>
    <w:rsid w:val="00855DE1"/>
    <w:rsid w:val="00860129"/>
    <w:rsid w:val="00864E64"/>
    <w:rsid w:val="008670C0"/>
    <w:rsid w:val="00873E5A"/>
    <w:rsid w:val="00875548"/>
    <w:rsid w:val="00876A51"/>
    <w:rsid w:val="00892A5A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9316C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64821"/>
    <w:rsid w:val="00A817E5"/>
    <w:rsid w:val="00A86601"/>
    <w:rsid w:val="00A8702F"/>
    <w:rsid w:val="00A9583C"/>
    <w:rsid w:val="00AA2797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44AA1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BF64AE"/>
    <w:rsid w:val="00C2016D"/>
    <w:rsid w:val="00C30F07"/>
    <w:rsid w:val="00C43CDA"/>
    <w:rsid w:val="00C43D17"/>
    <w:rsid w:val="00C52B65"/>
    <w:rsid w:val="00C56925"/>
    <w:rsid w:val="00C62387"/>
    <w:rsid w:val="00C64B1E"/>
    <w:rsid w:val="00C66216"/>
    <w:rsid w:val="00C72249"/>
    <w:rsid w:val="00C749BC"/>
    <w:rsid w:val="00C74C86"/>
    <w:rsid w:val="00C8590C"/>
    <w:rsid w:val="00C92ADF"/>
    <w:rsid w:val="00C93123"/>
    <w:rsid w:val="00CA01EF"/>
    <w:rsid w:val="00CB196A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C0662"/>
    <w:rsid w:val="00DD0CF1"/>
    <w:rsid w:val="00DD6682"/>
    <w:rsid w:val="00DE5F69"/>
    <w:rsid w:val="00E1194D"/>
    <w:rsid w:val="00E12900"/>
    <w:rsid w:val="00E178F1"/>
    <w:rsid w:val="00E23AF8"/>
    <w:rsid w:val="00E31E05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3594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4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A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4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A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St-2200/2016</izvorni_sadrzaj>
    <derivirana_varijabla naziv="DomainObject.Predmet.OznakaBroj_1">St-2200/2016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CROCOMFORM društvo s ograničenom odgovornošću za usluge</izvorni_sadrzaj>
    <derivirana_varijabla naziv="DomainObject.Predmet.ProtustrankaFormated_1">  CROCOMFORM društvo s ograničenom odgovornošću za usluge</derivirana_varijabla>
  </DomainObject.Predmet.ProtustrankaFormated>
  <DomainObject.Predmet.ProtustrankaFormatedOIB>
    <izvorni_sadrzaj>  CROCOMFORM društvo s ograničenom odgovornošću za usluge, OIB 13230088650</izvorni_sadrzaj>
    <derivirana_varijabla naziv="DomainObject.Predmet.ProtustrankaFormatedOIB_1">  CROCOMFORM društvo s ograničenom odgovornošću za usluge, OIB 13230088650</derivirana_varijabla>
  </DomainObject.Predmet.ProtustrankaFormatedOIB>
  <DomainObject.Predmet.ProtustrankaFormatedWithAdress>
    <izvorni_sadrzaj> CROCOMFORM društvo s ograničenom odgovornošću za usluge, Adama Reisnera 100, 31000 Osijek</izvorni_sadrzaj>
    <derivirana_varijabla naziv="DomainObject.Predmet.ProtustrankaFormatedWithAdress_1"> CROCOMFORM društvo s ograničenom odgovornošću za usluge, Adama Reisnera 100, 31000 Osijek</derivirana_varijabla>
  </DomainObject.Predmet.ProtustrankaFormatedWithAdress>
  <DomainObject.Predmet.ProtustrankaFormatedWithAdressOIB>
    <izvorni_sadrzaj> CROCOMFORM društvo s ograničenom odgovornošću za usluge, OIB 13230088650, Adama Reisnera 100, 31000 Osijek</izvorni_sadrzaj>
    <derivirana_varijabla naziv="DomainObject.Predmet.ProtustrankaFormatedWithAdressOIB_1"> CROCOMFORM društvo s ograničenom odgovornošću za usluge, OIB 13230088650, Adama Reisnera 100, 31000 Osijek</derivirana_varijabla>
  </DomainObject.Predmet.ProtustrankaFormatedWithAdressOIB>
  <DomainObject.Predmet.ProtustrankaWithAdress>
    <izvorni_sadrzaj>CROCOMFORM društvo s ograničenom odgovornošću za usluge Adama Reisnera 100, 31000 Osijek</izvorni_sadrzaj>
    <derivirana_varijabla naziv="DomainObject.Predmet.ProtustrankaWithAdress_1">CROCOMFORM društvo s ograničenom odgovornošću za usluge Adama Reisnera 100, 31000 Osijek</derivirana_varijabla>
  </DomainObject.Predmet.ProtustrankaWithAdress>
  <DomainObject.Predmet.ProtustrankaWithAdressOIB>
    <izvorni_sadrzaj>CROCOMFORM društvo s ograničenom odgovornošću za usluge, OIB 13230088650, Adama Reisnera 100, 31000 Osijek</izvorni_sadrzaj>
    <derivirana_varijabla naziv="DomainObject.Predmet.ProtustrankaWithAdressOIB_1">CROCOMFORM društvo s ograničenom odgovornošću za usluge, OIB 13230088650, Adama Reisnera 100, 31000 Osijek</derivirana_varijabla>
  </DomainObject.Predmet.ProtustrankaWithAdressOIB>
  <DomainObject.Predmet.ProtustrankaNazivFormated>
    <izvorni_sadrzaj>CROCOMFORM društvo s ograničenom odgovornošću za usluge</izvorni_sadrzaj>
    <derivirana_varijabla naziv="DomainObject.Predmet.ProtustrankaNazivFormated_1">CROCOMFORM društvo s ograničenom odgovornošću za usluge</derivirana_varijabla>
  </DomainObject.Predmet.ProtustrankaNazivFormated>
  <DomainObject.Predmet.ProtustrankaNazivFormatedOIB>
    <izvorni_sadrzaj>CROCOMFORM društvo s ograničenom odgovornošću za usluge, OIB 13230088650</izvorni_sadrzaj>
    <derivirana_varijabla naziv="DomainObject.Predmet.ProtustrankaNazivFormatedOIB_1">CROCOMFORM društvo s ograničenom odgovornošću za usluge, OIB 13230088650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CROCOMFORM društvo s ograničenom odgovornošću za usluge</item>
    </izvorni_sadrzaj>
    <derivirana_varijabla naziv="DomainObject.Predmet.ProtuStrankaListFormated_1">
      <item>CROCOMFORM društvo s ograničenom odgovornošću za usluge</item>
    </derivirana_varijabla>
  </DomainObject.Predmet.ProtuStrankaListFormated>
  <DomainObject.Predmet.ProtuStrankaListFormatedOIB>
    <izvorni_sadrzaj>
      <item>CROCOMFORM društvo s ograničenom odgovornošću za usluge, OIB 13230088650</item>
    </izvorni_sadrzaj>
    <derivirana_varijabla naziv="DomainObject.Predmet.ProtuStrankaListFormatedOIB_1">
      <item>CROCOMFORM društvo s ograničenom odgovornošću za usluge, OIB 13230088650</item>
    </derivirana_varijabla>
  </DomainObject.Predmet.ProtuStrankaListFormatedOIB>
  <DomainObject.Predmet.ProtuStrankaListFormatedWithAdress>
    <izvorni_sadrzaj>
      <item>CROCOMFORM društvo s ograničenom odgovornošću za usluge, Adama Reisnera 100, 31000 Osijek</item>
    </izvorni_sadrzaj>
    <derivirana_varijabla naziv="DomainObject.Predmet.ProtuStrankaListFormatedWithAdress_1">
      <item>CROCOMFORM društvo s ograničenom odgovornošću za usluge, Adama Reisnera 100, 31000 Osijek</item>
    </derivirana_varijabla>
  </DomainObject.Predmet.ProtuStrankaListFormatedWithAdress>
  <DomainObject.Predmet.ProtuStrankaListFormatedWithAdressOIB>
    <izvorni_sadrzaj>
      <item>CROCOMFORM društvo s ograničenom odgovornošću za usluge, OIB 13230088650, Adama Reisnera 100, 31000 Osijek</item>
    </izvorni_sadrzaj>
    <derivirana_varijabla naziv="DomainObject.Predmet.ProtuStrankaListFormatedWithAdressOIB_1">
      <item>CROCOMFORM društvo s ograničenom odgovornošću za usluge, OIB 13230088650, Adama Reisnera 100, 31000 Osijek</item>
    </derivirana_varijabla>
  </DomainObject.Predmet.ProtuStrankaListFormatedWithAdressOIB>
  <DomainObject.Predmet.ProtuStrankaListNazivFormated>
    <izvorni_sadrzaj>
      <item>CROCOMFORM društvo s ograničenom odgovornošću za usluge</item>
    </izvorni_sadrzaj>
    <derivirana_varijabla naziv="DomainObject.Predmet.ProtuStrankaListNazivFormated_1">
      <item>CROCOMFORM društvo s ograničenom odgovornošću za usluge</item>
    </derivirana_varijabla>
  </DomainObject.Predmet.ProtuStrankaListNazivFormated>
  <DomainObject.Predmet.ProtuStrankaListNazivFormatedOIB>
    <izvorni_sadrzaj>
      <item>CROCOMFORM društvo s ograničenom odgovornošću za usluge, OIB 13230088650</item>
    </izvorni_sadrzaj>
    <derivirana_varijabla naziv="DomainObject.Predmet.ProtuStrankaListNazivFormatedOIB_1">
      <item>CROCOMFORM društvo s ograničenom odgovornošću za usluge, OIB 13230088650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CROCOMFORM društvo s ograničenom odgovornošću za usluge</izvorni_sadrzaj>
    <derivirana_varijabla naziv="DomainObject.Predmet.ProtustrankaIDrugi_1">CROCOMFORM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CROCOMFORM društvo s ograničenom odgovornošću za usluge, OIB 13230088650, Adama Reisnera 100, 31000 Osijek</izvorni_sadrzaj>
    <derivirana_varijabla naziv="DomainObject.Predmet.ProtustrankaIDrugiAdressOIB_1">CROCOMFORM društvo s ograničenom odgovornošću za usluge, OIB 13230088650, Adama Reisnera 100,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CROCOMFORM društvo s ograničenom odgovornošću za usluge</item>
    </izvorni_sadrzaj>
    <derivirana_varijabla naziv="DomainObject.Predmet.SudioniciListNaziv_1">
      <item>FINA RC OSIJEK</item>
      <item>CROCOMFORM društvo s ograničenom odgovornošću za usluge</item>
    </derivirana_varijabla>
  </DomainObject.Predmet.SudioniciListNaziv>
  <DomainObject.Predmet.SudioniciListAdressOIB>
    <izvorni_sadrzaj>
      <item>FINA RC OSIJEK, OIB 85821130368</item>
      <item>CROCOMFORM društvo s ograničenom odgovornošću za usluge, OIB 13230088650, Adama Reisnera 100,31000 Osijek</item>
    </izvorni_sadrzaj>
    <derivirana_varijabla naziv="DomainObject.Predmet.SudioniciListAdressOIB_1">
      <item>FINA RC OSIJEK, OIB 85821130368</item>
      <item>CROCOMFORM društvo s ograničenom odgovornošću za usluge, OIB 13230088650, Adama Reisnera 100,31000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13230088650</item>
    </izvorni_sadrzaj>
    <derivirana_varijabla naziv="DomainObject.Predmet.SudioniciListNazivOIB_1">
      <item>, OIB 85821130368</item>
      <item>, OIB 13230088650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2016-09-26T07:08:00Z</dcterms:created>
  <dc:creator>Korisnik</dc:creator>
  <cp:lastModifiedBy>Sanda Gučić</cp:lastModifiedBy>
  <cp:lastPrinted>2016-09-26T07:04:00Z</cp:lastPrinted>
  <dcterms:modified xmlns:xsi="http://www.w3.org/2001/XMLSchema-instance" xsi:type="dcterms:W3CDTF">2016-09-26T07:35:00Z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