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a072" w14:paraId="6dfa072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  <w:r w:rsidR="002C7B2D" w:rsidRPr="0063308C">
        <w:t>72 St-</w:t>
      </w:r>
      <w:r w:rsidR="00F859A2">
        <w:t>2110/2017</w:t>
      </w:r>
      <w:r w:rsidR="003176B0">
        <w:t>-102</w:t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5F6633">
        <w:t>SLIŠKO SCENA d.o.o.</w:t>
      </w:r>
      <w:r>
        <w:t xml:space="preserve">, Lužan (Grad Zagreb), Zelinska ulica 6, OIB: </w:t>
      </w:r>
      <w:r w:rsidRPr="005F6633">
        <w:t>85639232801</w:t>
      </w:r>
      <w:r>
        <w:t>, dana 2</w:t>
      </w:r>
      <w:r w:rsidR="00F859A2">
        <w:t>4</w:t>
      </w:r>
      <w:r>
        <w:t>.</w:t>
      </w:r>
      <w:r w:rsidR="00F859A2">
        <w:t xml:space="preserve"> listopada</w:t>
      </w:r>
      <w:r>
        <w:t xml:space="preserve"> 201</w:t>
      </w:r>
      <w:r w:rsidR="00F859A2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952AD6">
      <w:pPr>
        <w:jc w:val="center"/>
        <w:rPr>
          <w:b/>
        </w:rPr>
      </w:pPr>
      <w:r w:rsidRPr="00E22224"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2C7B2D" w:rsidRPr="005F6633">
        <w:t>SLIŠKO SCENA d.o.o.</w:t>
      </w:r>
      <w:r w:rsidR="002C7B2D">
        <w:t xml:space="preserve">, Lužan (Grad Zagreb), Zelinska ulica 6, OIB: </w:t>
      </w:r>
      <w:r w:rsidR="002C7B2D" w:rsidRPr="005F6633">
        <w:t>85639232801</w:t>
      </w:r>
      <w:r w:rsidR="002C7B2D">
        <w:t>,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CC57ED" w:rsidP="00290051" w:rsidR="002730D8">
      <w:pPr>
        <w:ind w:firstLine="372" w:left="708"/>
        <w:jc w:val="both"/>
      </w:pPr>
      <w:r>
        <w:rPr>
          <w:b/>
        </w:rPr>
        <w:t>20</w:t>
      </w:r>
      <w:r w:rsidR="00040AC6" w:rsidRPr="00E15C0B">
        <w:rPr>
          <w:b/>
        </w:rPr>
        <w:t>.</w:t>
      </w:r>
      <w:r>
        <w:rPr>
          <w:b/>
        </w:rPr>
        <w:t xml:space="preserve"> studenoga</w:t>
      </w:r>
      <w:r w:rsidR="00040AC6" w:rsidRPr="00E15C0B">
        <w:rPr>
          <w:b/>
        </w:rPr>
        <w:t xml:space="preserve"> 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 w:rsidR="002C7B2D">
        <w:rPr>
          <w:b/>
        </w:rPr>
        <w:t>1</w:t>
      </w:r>
      <w:r>
        <w:rPr>
          <w:b/>
        </w:rPr>
        <w:t>1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D0065F" w:rsidP="002730D8" w:rsidR="00D0065F">
      <w:pPr>
        <w:ind w:left="705"/>
      </w:pPr>
      <w:r>
        <w:t xml:space="preserve">- punomoćnik dužnika JELENA PLIŠO, ZAGREB, </w:t>
      </w:r>
      <w:r w:rsidR="00B33305" w:rsidRPr="00B33305">
        <w:t>Ulica grada Vukovara 274</w:t>
      </w:r>
    </w:p>
    <w:p w:rsidRDefault="002730D8" w:rsidP="002730D8" w:rsidR="002730D8">
      <w:pPr>
        <w:ind w:left="705"/>
      </w:pPr>
      <w:r>
        <w:t xml:space="preserve">-zz dužnika </w:t>
      </w:r>
      <w:r w:rsidR="002C7B2D" w:rsidRPr="002C7B2D">
        <w:t>Vesnica Sliško, OIB: 24966039044</w:t>
      </w:r>
      <w:r w:rsidR="002C7B2D">
        <w:t xml:space="preserve">, </w:t>
      </w:r>
      <w:hyperlink r:id="rId10" w:history="true"/>
      <w:r w:rsidR="002C7B2D" w:rsidRPr="002C7B2D">
        <w:t>Lužan, Zelinska 6</w:t>
      </w:r>
      <w:r>
        <w:t xml:space="preserve">.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  <w:r w:rsidR="002C7B2D">
        <w:t>VESNA STANČIĆ, JELENJE, PODKILAVAC 10, DRAŽICE, OIB: 45477363422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  <w:r w:rsidR="00CA6224">
        <w:t>.</w:t>
      </w:r>
      <w:r w:rsidR="00CA6224" w:rsidRPr="00CA6224">
        <w:rPr>
          <w:color w:val="484848"/>
        </w:rPr>
        <w:t xml:space="preserve"> </w:t>
      </w:r>
      <w:r w:rsidR="00CA6224" w:rsidRPr="00CA6224">
        <w:t>Ako je vjerovnik pravna osoba, uz obrazac mora biti priložen dokaz da ga je potpisala ovlaštena osoba.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lastRenderedPageBreak/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</w:t>
      </w:r>
      <w:r w:rsidR="00B33305">
        <w:t>i protiv plana restrukturiranja</w:t>
      </w:r>
    </w:p>
    <w:p w:rsidRDefault="00B33305" w:rsidP="00952AD6" w:rsidR="00B33305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>
        <w:t>.</w:t>
      </w:r>
    </w:p>
    <w:p w:rsidRDefault="00B33305" w:rsidP="00952AD6" w:rsidR="00B33305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2</w:t>
      </w:r>
      <w:r w:rsidR="00F859A2">
        <w:t>4</w:t>
      </w:r>
      <w:r w:rsidR="005C35E5">
        <w:t>.</w:t>
      </w:r>
      <w:r w:rsidR="00F859A2">
        <w:t xml:space="preserve"> listopada</w:t>
      </w:r>
      <w:r w:rsidR="005C35E5">
        <w:t xml:space="preserve"> 201</w:t>
      </w:r>
      <w:r w:rsidR="00F859A2">
        <w:t>7</w:t>
      </w:r>
      <w:r w:rsidR="005C35E5">
        <w:t>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76B0" w:rsidP="00E91121" w:rsidR="003176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76B0" w:rsidP="00E91121" w:rsidR="003176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76B0" w:rsidP="00E91121" w:rsidR="003176B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76B0" w:rsidP="00E91121" w:rsidR="003176B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76B0" w:rsidP="00E91121" w:rsidR="003176B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22224" w:rsidP="00657CB1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E22224" w:rsidP="001D7C1D" w:rsidR="00E22224"/>
    <w:p w:rsidRDefault="00E22224" w:rsidP="001D7C1D" w:rsidR="00E22224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p w:rsidRDefault="003176B0" w:rsidP="001D7C1D" w:rsidR="003176B0"/>
    <w:sectPr w:rsidSect="00585191" w:rsidR="003176B0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0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74647" w:rsidRPr="0063308C">
      <w:t>72 St-</w:t>
    </w:r>
    <w:r w:rsidR="00F859A2">
      <w:t>2110/2017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51ADB"/>
    <w:rsid w:val="002730D8"/>
    <w:rsid w:val="002841E8"/>
    <w:rsid w:val="00290051"/>
    <w:rsid w:val="002C1B18"/>
    <w:rsid w:val="002C4A56"/>
    <w:rsid w:val="002C7B2D"/>
    <w:rsid w:val="00311D3C"/>
    <w:rsid w:val="003176B0"/>
    <w:rsid w:val="00320F5B"/>
    <w:rsid w:val="003605FD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2775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2059"/>
    <w:rsid w:val="00B33305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22224"/>
    <w:rsid w:val="00E3002E"/>
    <w:rsid w:val="00E30BD5"/>
    <w:rsid w:val="00E371BF"/>
    <w:rsid w:val="00EA751C"/>
    <w:rsid w:val="00EB0FA7"/>
    <w:rsid w:val="00EC32DC"/>
    <w:rsid w:val="00EC4EE8"/>
    <w:rsid w:val="00ED3B98"/>
    <w:rsid w:val="00F24F8F"/>
    <w:rsid w:val="00F70A23"/>
    <w:rsid w:val="00F753F1"/>
    <w:rsid w:val="00F859A2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24966039044,1&amp;cs=3988838688ADF054C2EFF17EE602319F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zadnji (7. dio) u kancelu</izvorni_sadrzaj>
    <derivirana_varijabla naziv="DomainObject.Predmet.Opis_1">samo zadnji (7. dio) u kancelu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St-2110/2017</izvorni_sadrzaj>
    <derivirana_varijabla naziv="DomainObject.Predmet.OznakaBroj_1">St-2110/2017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Naziv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392</properties:Words>
  <properties:Characters>2159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2017-10-25T11:27:00Z</dcterms:created>
  <dc:creator>nribaric</dc:creator>
  <cp:lastModifiedBy>Jadranka Zelić</cp:lastModifiedBy>
  <cp:lastPrinted>2017-10-25T11:26:00Z</cp:lastPrinted>
  <dcterms:modified xmlns:xsi="http://www.w3.org/2001/XMLSchema-instance" xsi:type="dcterms:W3CDTF">2017-10-25T11:30:00Z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