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8b4e" w14:paraId="2388b4e" w:rsidRDefault="00AE649C" w:rsidP="004F27AE" w:rsidR="00AE649C" w:rsidRPr="00B76F3C">
      <w:pPr>
        <w:pStyle w:val="NormaleSPIS"/>
        <w15:collapsed w:val="false"/>
      </w:pPr>
    </w:p>
    <w:p w:rsidRDefault="00AB4602" w:rsidP="00506A3C" w:rsidR="00506A3C">
      <w:pPr>
        <w:pStyle w:val="NormaleSPIS"/>
        <w:rPr>
          <w:rFonts w:hAnsi="Arial" w:ascii="Arial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6A3C" w:rsidP="00506A3C" w:rsidR="00506A3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St-292/2017-6.</w:t>
      </w:r>
    </w:p>
    <w:p w:rsidRDefault="00506A3C" w:rsidP="00506A3C" w:rsidR="00506A3C">
      <w:pPr>
        <w:jc w:val="center"/>
        <w:rPr>
          <w:rFonts w:hAnsi="Arial" w:ascii="Arial"/>
          <w:b/>
        </w:rPr>
      </w:pPr>
    </w:p>
    <w:p w:rsidRDefault="00506A3C" w:rsidP="00506A3C" w:rsidR="00506A3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06A3C" w:rsidP="00506A3C" w:rsidR="00506A3C">
      <w:pPr>
        <w:jc w:val="center"/>
        <w:rPr>
          <w:rFonts w:hAnsi="Arial" w:ascii="Arial"/>
          <w:b/>
        </w:rPr>
      </w:pPr>
    </w:p>
    <w:p w:rsidRDefault="00506A3C" w:rsidP="00506A3C" w:rsidR="00506A3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06A3C" w:rsidP="00506A3C" w:rsidR="00506A3C">
      <w:pPr>
        <w:jc w:val="both"/>
        <w:rPr>
          <w:rFonts w:hAnsi="Arial" w:ascii="Arial"/>
        </w:rPr>
      </w:pP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JS DRVO d.o.o. za proizvodnju, trgovinu i usluge iz Bjelovara, </w:t>
      </w:r>
      <w:proofErr w:type="spellStart"/>
      <w:r>
        <w:rPr>
          <w:rFonts w:hAnsi="Arial" w:ascii="Arial"/>
        </w:rPr>
        <w:t>Tomaše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G.Massaryka</w:t>
      </w:r>
      <w:proofErr w:type="spellEnd"/>
      <w:r>
        <w:rPr>
          <w:rFonts w:hAnsi="Arial" w:ascii="Arial"/>
        </w:rPr>
        <w:t xml:space="preserve"> 1, OIB 33225967716, dana 12. rujna 2017. godine</w:t>
      </w:r>
    </w:p>
    <w:p w:rsidRDefault="00506A3C" w:rsidP="00506A3C" w:rsidR="00506A3C">
      <w:pPr>
        <w:jc w:val="both"/>
        <w:rPr>
          <w:rFonts w:hAnsi="Arial" w:ascii="Arial"/>
        </w:rPr>
      </w:pPr>
    </w:p>
    <w:p w:rsidRDefault="00506A3C" w:rsidP="00506A3C" w:rsidR="00506A3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06A3C" w:rsidP="00506A3C" w:rsidR="00506A3C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JS DRVO d.o.o. za proizvodnju, trgovinu i usluge iz Bjelovara, </w:t>
      </w:r>
      <w:proofErr w:type="spellStart"/>
      <w:r>
        <w:rPr>
          <w:rFonts w:hAnsi="Arial" w:ascii="Arial"/>
        </w:rPr>
        <w:t>Tomaše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G.Massaryka</w:t>
      </w:r>
      <w:proofErr w:type="spellEnd"/>
      <w:r>
        <w:rPr>
          <w:rFonts w:hAnsi="Arial" w:ascii="Arial"/>
        </w:rPr>
        <w:t xml:space="preserve"> 1, OIB 33225967716,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05 540-292-17. </w:t>
      </w:r>
    </w:p>
    <w:p w:rsidRDefault="00506A3C" w:rsidP="00506A3C" w:rsidR="00506A3C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JS DRVO d.o.o. za proizvodnju, trgovinu i usluge iz Bjelovara, </w:t>
      </w:r>
      <w:proofErr w:type="spellStart"/>
      <w:r>
        <w:rPr>
          <w:rFonts w:hAnsi="Arial" w:ascii="Arial"/>
        </w:rPr>
        <w:t>Tomaše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G.Massaryka</w:t>
      </w:r>
      <w:proofErr w:type="spellEnd"/>
      <w:r>
        <w:rPr>
          <w:rFonts w:hAnsi="Arial" w:ascii="Arial"/>
        </w:rPr>
        <w:t xml:space="preserve"> 1, OIB 33225967716.</w:t>
      </w:r>
    </w:p>
    <w:p w:rsidRDefault="00506A3C" w:rsidP="00506A3C" w:rsidR="00506A3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06A3C" w:rsidP="00506A3C" w:rsidR="00506A3C">
      <w:pPr>
        <w:rPr>
          <w:rFonts w:cs="Times New Roman" w:hAnsi="Arial" w:ascii="Arial"/>
          <w:b/>
        </w:rPr>
      </w:pP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01.06.2017. godine dužnik u Očevidniku redoslijeda osnova za plaćanje ima evidentirane neizvršene osnove za plaćanje u ukupnom iznosu od 220.947,57 kuna, u neprekinutom razdoblju od 120 dana, te da ima jednog </w:t>
      </w:r>
      <w:r>
        <w:rPr>
          <w:rFonts w:hAnsi="Arial" w:ascii="Arial"/>
        </w:rPr>
        <w:lastRenderedPageBreak/>
        <w:t>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220.947,57 kuna, koji podatak zakonski zastupnik dužnika nije osporio, sud utvrđuje da je ispunjen razlog nesposobnosti za plaćanje, propisan čl.6.st.2.Stečajnog zakona.</w:t>
      </w:r>
    </w:p>
    <w:p w:rsidRDefault="00506A3C" w:rsidP="00506A3C" w:rsidR="00506A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506A3C" w:rsidP="00506A3C" w:rsidR="00506A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506A3C" w:rsidP="00506A3C" w:rsidR="00506A3C">
      <w:pPr>
        <w:jc w:val="both"/>
        <w:rPr>
          <w:rFonts w:hAnsi="Arial" w:ascii="Arial"/>
        </w:rPr>
      </w:pPr>
    </w:p>
    <w:p w:rsidRDefault="00506A3C" w:rsidP="00506A3C" w:rsidR="00506A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506A3C" w:rsidP="00506A3C" w:rsidR="00506A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506A3C" w:rsidP="00506A3C" w:rsidR="00506A3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506A3C" w:rsidP="00506A3C" w:rsidR="00506A3C">
      <w:pPr>
        <w:ind w:firstLine="720"/>
        <w:jc w:val="both"/>
        <w:rPr>
          <w:rFonts w:hAnsi="Arial" w:ascii="Arial"/>
        </w:rPr>
      </w:pP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506A3C" w:rsidP="00506A3C" w:rsidR="00506A3C">
      <w:pPr>
        <w:jc w:val="both"/>
        <w:rPr>
          <w:rFonts w:hAnsi="Arial" w:ascii="Arial"/>
        </w:rPr>
      </w:pPr>
    </w:p>
    <w:p w:rsidRDefault="00506A3C" w:rsidP="00506A3C" w:rsidR="00506A3C">
      <w:pPr>
        <w:jc w:val="both"/>
        <w:rPr>
          <w:rFonts w:hAnsi="Arial" w:ascii="Arial"/>
        </w:rPr>
      </w:pPr>
    </w:p>
    <w:p w:rsidRDefault="00506A3C" w:rsidP="00506A3C" w:rsidR="00506A3C">
      <w:pPr>
        <w:jc w:val="both"/>
        <w:rPr>
          <w:rFonts w:hAnsi="Arial" w:ascii="Arial"/>
        </w:rPr>
      </w:pPr>
    </w:p>
    <w:p w:rsidRDefault="00506A3C" w:rsidP="00506A3C" w:rsidR="00506A3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506A3C" w:rsidP="00506A3C" w:rsidR="00506A3C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A3C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782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7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St-292/2017-6</izvorni_sadrzaj>
    <derivirana_varijabla naziv="DomainObject.Oznaka_1">St-292/2017-6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JS DRVO društvo s ograničenom odgovornošću za proizvodnju, trgovinu i usluge zastupanog po punomoćniku Alois Gilch</izvorni_sadrzaj>
    <derivirana_varijabla naziv="DomainObject.Predmet.ProtustrankaFormated_1">  JS DRVO društvo s ograničenom odgovornošću za proizvodnju, trgovinu i usluge zastupanog po punomoćniku Alois Gilch</derivirana_varijabla>
  </DomainObject.Predmet.ProtustrankaFormated>
  <DomainObject.Predmet.ProtustrankaFormatedOIB>
    <izvorni_sadrzaj>  JS DRVO društvo s ograničenom odgovornošću za proizvodnju, trgovinu i usluge, OIB 33225967716 zastupanog po punomoćniku Alois Gilch</izvorni_sadrzaj>
    <derivirana_varijabla naziv="DomainObject.Predmet.ProtustrankaFormatedOIB_1">  JS DRVO društvo s ograničenom odgovornošću za proizvodnju, trgovinu i usluge, OIB 33225967716 zastupanog po punomoćniku Alois Gilch</derivirana_varijabla>
  </DomainObject.Predmet.ProtustrankaFormatedOIB>
  <DomainObject.Predmet.ProtustrankaFormatedWithAdress>
    <izvorni_sadrzaj> JS DRVO društvo s ograničenom odgovornošću za proizvodnju, trgovinu i usluge, Tomaše G. Massaryka 1, 43000 Bjelovar zastupanog po punomoćniku Alois Gilch</izvorni_sadrzaj>
    <derivirana_varijabla naziv="DomainObject.Predmet.ProtustrankaFormatedWithAdress_1"> JS DRVO društvo s ograničenom odgovornošću za proizvodnju, trgovinu i usluge, Tomaše G. Massaryka 1, 43000 Bjelovar zastupanog po punomoćniku Alois Gilch</derivirana_varijabla>
  </DomainObject.Predmet.ProtustrankaFormatedWithAdress>
  <DomainObject.Predmet.ProtustrankaFormatedWithAdressOIB>
    <izvorni_sadrzaj> JS DRVO društvo s ograničenom odgovornošću za proizvodnju, trgovinu i usluge, OIB 33225967716, Tomaše G. Massaryka 1, 43000 Bjelovar zastupanog po punomoćniku Alois Gilch</izvorni_sadrzaj>
    <derivirana_varijabla naziv="DomainObject.Predmet.ProtustrankaFormatedWithAdressOIB_1"> JS DRVO društvo s ograničenom odgovornošću za proizvodnju, trgovinu i usluge, OIB 33225967716, Tomaše G. Massaryka 1, 43000 Bjelovar zastupanog po punomoćniku Alois Gilch</derivirana_varijabla>
  </DomainObject.Predmet.ProtustrankaFormatedWithAdressOIB>
  <DomainObject.Predmet.ProtustrankaWithAdress>
    <izvorni_sadrzaj>JS DRVO društvo s ograničenom odgovornošću za proizvodnju, trgovinu i usluge Tomaše G. Massaryka 1, 43000 Bjelovar</izvorni_sadrzaj>
    <derivirana_varijabla naziv="DomainObject.Predmet.ProtustrankaWithAdress_1">JS DRVO društvo s ograničenom odgovornošću za proizvodnju, trgovinu i usluge Tomaše G. Massaryka 1, 43000 Bjelovar</derivirana_varijabla>
  </DomainObject.Predmet.ProtustrankaWithAdress>
  <DomainObject.Predmet.ProtustrankaWithAdressOIB>
    <izvorni_sadrzaj>JS DRVO društvo s ograničenom odgovornošću za proizvodnju, trgovinu i usluge, OIB 33225967716, Tomaše G. Massaryka 1, 43000 Bjelovar</izvorni_sadrzaj>
    <derivirana_varijabla naziv="DomainObject.Predmet.ProtustrankaWithAdressOIB_1">JS DRVO društvo s ograničenom odgovornošću za proizvodnju, trgovinu i usluge, OIB 33225967716, Tomaše G. Massaryka 1, 43000 Bjelovar</derivirana_varijabla>
  </DomainObject.Predmet.ProtustrankaWithAdressOIB>
  <DomainObject.Predmet.ProtustrankaNazivFormated>
    <izvorni_sadrzaj>JS DRVO društvo s ograničenom odgovornošću za proizvodnju, trgovinu i usluge</izvorni_sadrzaj>
    <derivirana_varijabla naziv="DomainObject.Predmet.ProtustrankaNazivFormated_1">JS DRVO društvo s ograničenom odgovornošću za proizvodnju, trgovinu i usluge</derivirana_varijabla>
  </DomainObject.Predmet.ProtustrankaNazivFormated>
  <DomainObject.Predmet.ProtustrankaNazivFormatedOIB>
    <izvorni_sadrzaj>JS DRVO društvo s ograničenom odgovornošću za proizvodnju, trgovinu i usluge, OIB 33225967716</izvorni_sadrzaj>
    <derivirana_varijabla naziv="DomainObject.Predmet.ProtustrankaNazivFormatedOIB_1">JS DRVO društvo s ograničenom odgovornošću za proizvodnju, trgovinu i usluge, OIB 33225967716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JS DRVO društvo s ograničenom odgovornošću za proizvodnju, trgovinu i usluge zastupanog po punomoćniku Alois Gilch</item>
    </izvorni_sadrzaj>
    <derivirana_varijabla naziv="DomainObject.Predmet.ProtuStrankaListFormated_1">
      <item>JS DRVO društvo s ograničenom odgovornošću za proizvodnju, trgovinu i usluge zastupanog po punomoćniku Alois Gilch</item>
    </derivirana_varijabla>
  </DomainObject.Predmet.ProtuStrankaListFormated>
  <DomainObject.Predmet.ProtuStrankaListFormatedOIB>
    <izvorni_sadrzaj>
      <item>JS DRVO društvo s ograničenom odgovornošću za proizvodnju, trgovinu i usluge, OIB 33225967716 zastupanog po punomoćniku Alois Gilch</item>
    </izvorni_sadrzaj>
    <derivirana_varijabla naziv="DomainObject.Predmet.ProtuStrankaListFormatedOIB_1">
      <item>JS DRVO društvo s ograničenom odgovornošću za proizvodnju, trgovinu i usluge, OIB 33225967716 zastupanog po punomoćniku Alois Gilch</item>
    </derivirana_varijabla>
  </DomainObject.Predmet.ProtuStrankaListFormatedOIB>
  <DomainObject.Predmet.ProtuStrankaListFormatedWithAdress>
    <izvorni_sadrzaj>
      <item>JS DRVO društvo s ograničenom odgovornošću za proizvodnju, trgovinu i usluge, Tomaše G. Massaryka 1, 43000 Bjelovar zastupanog po punomoćniku Alois Gilch</item>
    </izvorni_sadrzaj>
    <derivirana_varijabla naziv="DomainObject.Predmet.ProtuStrankaListFormatedWithAdress_1">
      <item>JS DRVO društvo s ograničenom odgovornošću za proizvodnju, trgovinu i usluge, Tomaše G. Massaryka 1, 43000 Bjelovar zastupanog po punomoćniku Alois Gilch</item>
    </derivirana_varijabla>
  </DomainObject.Predmet.ProtuStrankaListFormatedWithAdress>
  <DomainObject.Predmet.ProtuStrankaListFormatedWithAdressOIB>
    <izvorni_sadrzaj>
      <item>JS DRVO društvo s ograničenom odgovornošću za proizvodnju, trgovinu i usluge, OIB 33225967716, Tomaše G. Massaryka 1, 43000 Bjelovar zastupanog po punomoćniku Alois Gilch</item>
    </izvorni_sadrzaj>
    <derivirana_varijabla naziv="DomainObject.Predmet.ProtuStrankaListFormatedWithAdressOIB_1">
      <item>JS DRVO društvo s ograničenom odgovornošću za proizvodnju, trgovinu i usluge, OIB 33225967716, Tomaše G. Massaryka 1, 43000 Bjelovar zastupanog po punomoćniku Alois Gilch</item>
    </derivirana_varijabla>
  </DomainObject.Predmet.ProtuStrankaListFormatedWithAdressOIB>
  <DomainObject.Predmet.ProtuStrankaListNazivFormated>
    <izvorni_sadrzaj>
      <item>JS DRVO društvo s ograničenom odgovornošću za proizvodnju, trgovinu i usluge</item>
    </izvorni_sadrzaj>
    <derivirana_varijabla naziv="DomainObject.Predmet.ProtuStrankaListNazivFormated_1">
      <item>JS DRVO društvo s ograničenom odgovornošću za proizvodnju, trgovinu i usluge</item>
    </derivirana_varijabla>
  </DomainObject.Predmet.ProtuStrankaListNazivFormated>
  <DomainObject.Predmet.ProtuStrankaListNazivFormatedOIB>
    <izvorni_sadrzaj>
      <item>JS DRVO društvo s ograničenom odgovornošću za proizvodnju, trgovinu i usluge, OIB 33225967716</item>
    </izvorni_sadrzaj>
    <derivirana_varijabla naziv="DomainObject.Predmet.ProtuStrankaListNazivFormatedOIB_1">
      <item>JS DRVO društvo s ograničenom odgovornošću za proizvodnju, trgovinu i usluge, OIB 33225967716</item>
    </derivirana_varijabla>
  </DomainObject.Predmet.ProtuStrankaListNazivFormatedOIB>
  <DomainObject.Predmet.OstaliListFormated>
    <izvorni_sadrzaj>
      <item>Alois Gilch punomoćnik sudionika u postupku JS DRVO društvo s ograničenom odgovornošću za proizvodnju, trgovinu i usluge</item>
    </izvorni_sadrzaj>
    <derivirana_varijabla naziv="DomainObject.Predmet.OstaliListFormated_1">
      <item>Alois Gilch punomoćnik sudionika u postupku JS DRVO društvo s ograničenom odgovornošću za proizvodnju, trgovinu i usluge</item>
    </derivirana_varijabla>
  </DomainObject.Predmet.OstaliListFormated>
  <DomainObject.Predmet.OstaliListFormatedOIB>
    <izvorni_sadrzaj>
      <item>Alois Gilch, OIB 20638896944 punomoćnik sudionika u postupku JS DRVO društvo s ograničenom odgovornošću za proizvodnju, trgovinu i usluge</item>
    </izvorni_sadrzaj>
    <derivirana_varijabla naziv="DomainObject.Predmet.OstaliListFormatedOIB_1">
      <item>Alois Gilch, OIB 20638896944 punomoćnik sudionika u postupku JS DRVO društvo s ograničenom odgovornošću za proizvodnju, trgovinu i usluge</item>
    </derivirana_varijabla>
  </DomainObject.Predmet.OstaliListFormatedOIB>
  <DomainObject.Predmet.OstaliListFormatedWithAdress>
    <izvorni_sadrzaj>
      <item>Alois Gilch, Tomaše G.Masaryka 1., 43000 Bjelovar punomoćnik sudionika u postupku JS DRVO društvo s ograničenom odgovornošću za proizvodnju, trgovinu i usluge</item>
    </izvorni_sadrzaj>
    <derivirana_varijabla naziv="DomainObject.Predmet.OstaliListFormatedWithAdress_1">
      <item>Alois Gilch, Tomaše G.Masaryka 1., 43000 Bjelovar punomoćnik sudionika u postupku JS DRVO društvo s ograničenom odgovornošću za proizvodnju, trgovinu i usluge</item>
    </derivirana_varijabla>
  </DomainObject.Predmet.OstaliListFormatedWithAdress>
  <DomainObject.Predmet.OstaliListFormatedWithAdressOIB>
    <izvorni_sadrzaj>
      <item>Alois Gilch, OIB 20638896944, Tomaše G.Masaryka 1., 43000 Bjelovar punomoćnik sudionika u postupku JS DRVO društvo s ograničenom odgovornošću za proizvodnju, trgovinu i usluge</item>
    </izvorni_sadrzaj>
    <derivirana_varijabla naziv="DomainObject.Predmet.OstaliListFormatedWithAdressOIB_1">
      <item>Alois Gilch, OIB 20638896944, Tomaše G.Masaryka 1., 43000 Bjelovar punomoćnik sudionika u postupku JS DRVO društvo s ograničenom odgovornošću za proizvodnju, trgovinu i usluge</item>
    </derivirana_varijabla>
  </DomainObject.Predmet.OstaliListFormatedWithAdressOIB>
  <DomainObject.Predmet.OstaliListNazivFormated>
    <izvorni_sadrzaj>
      <item>Alois Gilch</item>
    </izvorni_sadrzaj>
    <derivirana_varijabla naziv="DomainObject.Predmet.OstaliListNazivFormated_1">
      <item>Alois Gilch</item>
    </derivirana_varijabla>
  </DomainObject.Predmet.OstaliListNazivFormated>
  <DomainObject.Predmet.OstaliListNazivFormatedOIB>
    <izvorni_sadrzaj>
      <item>Alois Gilch, OIB 20638896944</item>
    </izvorni_sadrzaj>
    <derivirana_varijabla naziv="DomainObject.Predmet.OstaliListNazivFormatedOIB_1">
      <item>Alois Gilch, OIB 20638896944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St-292/2017-6</izvorni_sadrzaj>
    <derivirana_varijabla naziv="DomainObject.PoslovniBrojDokumenta_1">St-292/2017-6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JS DRVO društvo s ograničenom odgovornošću za proizvodnju, trgovinu i usluge</izvorni_sadrzaj>
    <derivirana_varijabla naziv="DomainObject.Predmet.ProtustrankaIDrugi_1">JS DRVO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JS DRVO društvo s ograničenom odgovornošću za proizvodnju, trgovinu i usluge, OIB 33225967716, Tomaše G. Massaryka 1, 43000 Bjelovar</izvorni_sadrzaj>
    <derivirana_varijabla naziv="DomainObject.Predmet.ProtustrankaIDrugiAdressOIB_1">JS DRVO društvo s ograničenom odgovornošću za proizvodnju, trgovinu i usluge, OIB 33225967716, Tomaše G. Massaryka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JS DRVO društvo s ograničenom odgovornošću za proizvodnju, trgovinu i usluge</item>
      <item>Alois Gilch</item>
    </izvorni_sadrzaj>
    <derivirana_varijabla naziv="DomainObject.Predmet.SudioniciListNaziv_1">
      <item>FINANCIJSKA AGENCIJA, RC ZAGREB, Podružnica BJELOVAR</item>
      <item>JS DRVO društvo s ograničenom odgovornošću za proizvodnju, trgovinu i usluge</item>
      <item>Alois Gilch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JS DRVO društvo s ograničenom odgovornošću za proizvodnju, trgovinu i usluge, OIB 33225967716, Tomaše G. Massaryka 1,43000 Bjelovar</item>
      <item>Alois Gilch, OIB 20638896944, Tomaše G.Masaryka 1.,43000 Bjelovar</item>
    </izvorni_sadrzaj>
    <derivirana_varijabla naziv="DomainObject.Predmet.SudioniciListAdressOIB_1">
      <item>FINANCIJSKA AGENCIJA, RC ZAGREB, Podružnica BJELOVAR, OIB 85821130368, F. Supila 4,43000 Bjelovar</item>
      <item>JS DRVO društvo s ograničenom odgovornošću za proizvodnju, trgovinu i usluge, OIB 33225967716, Tomaše G. Massaryka 1,43000 Bjelovar</item>
      <item>Alois Gilch, OIB 20638896944, Tomaše G.Masaryka 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1050C-7DE8-450B-A752-B56E92572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3772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St-292/2017-6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