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a0146" w14:paraId="eba0146" w:rsidRDefault="00A157F8" w:rsidP="0027743F" w:rsidR="00312D6C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A157F8" w:rsidP="0027743F" w:rsidR="00A157F8" w:rsidRPr="00A157F8"/>
    <w:p w:rsidRDefault="004A6CAD" w:rsidP="004A6CAD" w:rsidR="004A6CAD" w:rsidRPr="000E0A0F">
      <w:pPr>
        <w:jc w:val="both"/>
        <w:rPr>
          <w:sz w:val="24"/>
          <w:szCs w:val="24"/>
        </w:rPr>
      </w:pPr>
      <w:r w:rsidRPr="000E0A0F">
        <w:rPr>
          <w:sz w:val="24"/>
          <w:szCs w:val="24"/>
        </w:rPr>
        <w:t>Republika Hrvatska</w:t>
      </w:r>
    </w:p>
    <w:p w:rsidRDefault="004A6CAD" w:rsidP="004A6CAD" w:rsidR="004A6CAD" w:rsidRPr="000E0A0F">
      <w:pPr>
        <w:jc w:val="both"/>
        <w:rPr>
          <w:sz w:val="24"/>
          <w:szCs w:val="24"/>
        </w:rPr>
      </w:pPr>
      <w:r w:rsidRPr="000E0A0F">
        <w:rPr>
          <w:sz w:val="24"/>
          <w:szCs w:val="24"/>
        </w:rPr>
        <w:t>Trgovački sud u Zagrebu</w:t>
      </w:r>
    </w:p>
    <w:p w:rsidRDefault="004A6CAD" w:rsidP="004A6CAD" w:rsidR="00A157F8">
      <w:pPr>
        <w:jc w:val="both"/>
        <w:rPr>
          <w:sz w:val="24"/>
          <w:szCs w:val="24"/>
        </w:rPr>
      </w:pPr>
      <w:r w:rsidRPr="000E0A0F">
        <w:rPr>
          <w:sz w:val="24"/>
          <w:szCs w:val="24"/>
        </w:rPr>
        <w:t xml:space="preserve">Zagreb, Amruševa 2/II                                              </w:t>
      </w:r>
      <w:r>
        <w:rPr>
          <w:sz w:val="24"/>
          <w:szCs w:val="24"/>
        </w:rPr>
        <w:t xml:space="preserve">     </w:t>
      </w:r>
      <w:r w:rsidR="00C02A93">
        <w:rPr>
          <w:sz w:val="24"/>
          <w:szCs w:val="24"/>
        </w:rPr>
        <w:t xml:space="preserve">                     67. St-1741/13</w:t>
      </w:r>
      <w:r w:rsidR="00A157F8">
        <w:rPr>
          <w:sz w:val="24"/>
          <w:szCs w:val="24"/>
        </w:rPr>
        <w:t>-74</w:t>
      </w:r>
    </w:p>
    <w:p w:rsidRDefault="004A6CAD" w:rsidP="004A6CAD" w:rsidR="004A6CAD" w:rsidRPr="000E0A0F">
      <w:pPr>
        <w:jc w:val="both"/>
        <w:rPr>
          <w:sz w:val="24"/>
          <w:szCs w:val="24"/>
        </w:rPr>
      </w:pPr>
      <w:r w:rsidRPr="000E0A0F">
        <w:rPr>
          <w:sz w:val="24"/>
          <w:szCs w:val="24"/>
        </w:rPr>
        <w:t xml:space="preserve">                                                               </w:t>
      </w:r>
    </w:p>
    <w:p w:rsidRDefault="004A6CAD" w:rsidP="004A6CAD" w:rsidR="004A6CAD">
      <w:pPr>
        <w:jc w:val="both"/>
        <w:rPr>
          <w:sz w:val="24"/>
          <w:szCs w:val="24"/>
        </w:rPr>
      </w:pPr>
    </w:p>
    <w:p w:rsidRDefault="008552AF" w:rsidP="008552AF" w:rsidR="008552AF" w:rsidRPr="000E0A0F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 A  H R V A T S K A </w:t>
      </w:r>
    </w:p>
    <w:p w:rsidRDefault="004A6CAD" w:rsidP="004A6CAD" w:rsidR="004A6CAD" w:rsidRPr="008552AF">
      <w:pPr>
        <w:jc w:val="center"/>
        <w:rPr>
          <w:sz w:val="24"/>
          <w:szCs w:val="24"/>
        </w:rPr>
      </w:pPr>
      <w:r w:rsidRPr="008552AF">
        <w:rPr>
          <w:sz w:val="24"/>
          <w:szCs w:val="24"/>
        </w:rPr>
        <w:t>R J E Š E NJ E</w:t>
      </w:r>
    </w:p>
    <w:p w:rsidRDefault="004A6CAD" w:rsidP="004A6CAD" w:rsidR="004A6CAD">
      <w:pPr>
        <w:jc w:val="center"/>
        <w:rPr>
          <w:sz w:val="24"/>
          <w:szCs w:val="24"/>
        </w:rPr>
      </w:pPr>
      <w:r>
        <w:rPr>
          <w:sz w:val="24"/>
          <w:szCs w:val="24"/>
        </w:rPr>
        <w:t>(izvadak iz osnovnog r</w:t>
      </w:r>
      <w:r w:rsidR="004161EB">
        <w:rPr>
          <w:sz w:val="24"/>
          <w:szCs w:val="24"/>
        </w:rPr>
        <w:t xml:space="preserve">ješenja od </w:t>
      </w:r>
      <w:r w:rsidR="007A43CD">
        <w:rPr>
          <w:sz w:val="24"/>
          <w:szCs w:val="24"/>
        </w:rPr>
        <w:t>17</w:t>
      </w:r>
      <w:r w:rsidR="004161EB">
        <w:rPr>
          <w:sz w:val="24"/>
          <w:szCs w:val="24"/>
        </w:rPr>
        <w:t xml:space="preserve">. </w:t>
      </w:r>
      <w:r w:rsidR="008552AF">
        <w:rPr>
          <w:sz w:val="24"/>
          <w:szCs w:val="24"/>
        </w:rPr>
        <w:t>studenoga 2015</w:t>
      </w:r>
      <w:r>
        <w:rPr>
          <w:sz w:val="24"/>
          <w:szCs w:val="24"/>
        </w:rPr>
        <w:t>.)</w:t>
      </w:r>
    </w:p>
    <w:p w:rsidRDefault="004A6CAD" w:rsidP="004A6CAD" w:rsidR="004A6CAD" w:rsidRPr="000E0A0F">
      <w:pPr>
        <w:jc w:val="center"/>
        <w:rPr>
          <w:sz w:val="24"/>
          <w:szCs w:val="24"/>
        </w:rPr>
      </w:pPr>
    </w:p>
    <w:p w:rsidRDefault="004A6CAD" w:rsidP="004A6CAD" w:rsidR="004A6CAD" w:rsidRPr="00C02A93">
      <w:pPr>
        <w:ind w:firstLine="720"/>
        <w:jc w:val="both"/>
        <w:rPr>
          <w:sz w:val="24"/>
          <w:szCs w:val="24"/>
        </w:rPr>
      </w:pPr>
      <w:r w:rsidRPr="00C02A93">
        <w:rPr>
          <w:sz w:val="24"/>
          <w:szCs w:val="24"/>
        </w:rPr>
        <w:t>Trgo</w:t>
      </w:r>
      <w:r w:rsidR="008552AF" w:rsidRPr="00C02A93">
        <w:rPr>
          <w:sz w:val="24"/>
          <w:szCs w:val="24"/>
        </w:rPr>
        <w:t xml:space="preserve">vački sud u Zagrebu </w:t>
      </w:r>
      <w:r w:rsidR="00C02A93" w:rsidRPr="00C02A93">
        <w:rPr>
          <w:sz w:val="24"/>
          <w:szCs w:val="24"/>
        </w:rPr>
        <w:t xml:space="preserve">po sucu Gordanu Zubaku, u stečajnom  postupku nad dužnikom </w:t>
      </w:r>
      <w:r w:rsidR="00C02A93" w:rsidRPr="00C02A93">
        <w:rPr>
          <w:bCs/>
          <w:sz w:val="24"/>
          <w:szCs w:val="24"/>
          <w:lang w:val="pt-BR"/>
        </w:rPr>
        <w:t>MONTMONTAŽA N.E.P. d.o.o. u stečaju, Zagreb, Rakitnica 2, OIB:13051973588</w:t>
      </w:r>
      <w:r w:rsidR="00C02A93" w:rsidRPr="00C02A93">
        <w:rPr>
          <w:sz w:val="24"/>
          <w:szCs w:val="24"/>
        </w:rPr>
        <w:t>,</w:t>
      </w:r>
      <w:r w:rsidRPr="00C02A93">
        <w:rPr>
          <w:sz w:val="24"/>
          <w:szCs w:val="24"/>
        </w:rPr>
        <w:t xml:space="preserve"> nakon održanog </w:t>
      </w:r>
      <w:r w:rsidR="008552AF" w:rsidRPr="00C02A93">
        <w:rPr>
          <w:sz w:val="24"/>
          <w:szCs w:val="24"/>
        </w:rPr>
        <w:t>posebnog</w:t>
      </w:r>
      <w:r w:rsidRPr="00C02A93">
        <w:rPr>
          <w:sz w:val="24"/>
          <w:szCs w:val="24"/>
        </w:rPr>
        <w:t xml:space="preserve"> ispitnog ročišta, </w:t>
      </w:r>
      <w:r w:rsidR="007A43CD">
        <w:rPr>
          <w:sz w:val="24"/>
          <w:szCs w:val="24"/>
        </w:rPr>
        <w:t>17</w:t>
      </w:r>
      <w:r w:rsidRPr="00C02A93">
        <w:rPr>
          <w:sz w:val="24"/>
          <w:szCs w:val="24"/>
        </w:rPr>
        <w:t xml:space="preserve">. </w:t>
      </w:r>
      <w:r w:rsidR="008552AF" w:rsidRPr="00C02A93">
        <w:rPr>
          <w:sz w:val="24"/>
          <w:szCs w:val="24"/>
        </w:rPr>
        <w:t>studenoga 2015</w:t>
      </w:r>
      <w:r w:rsidRPr="00C02A93">
        <w:rPr>
          <w:sz w:val="24"/>
          <w:szCs w:val="24"/>
        </w:rPr>
        <w:t xml:space="preserve">.,  </w:t>
      </w:r>
    </w:p>
    <w:p w:rsidRDefault="0027743F" w:rsidP="0027743F" w:rsidR="0027743F" w:rsidRPr="005537E9">
      <w:pPr>
        <w:jc w:val="both"/>
        <w:rPr>
          <w:sz w:val="24"/>
          <w:szCs w:val="24"/>
        </w:rPr>
      </w:pPr>
    </w:p>
    <w:p w:rsidRDefault="0027743F" w:rsidP="0027743F" w:rsidR="0027743F" w:rsidRPr="008552AF">
      <w:pPr>
        <w:jc w:val="center"/>
        <w:rPr>
          <w:sz w:val="24"/>
          <w:szCs w:val="24"/>
        </w:rPr>
      </w:pPr>
      <w:r w:rsidRPr="008552AF">
        <w:rPr>
          <w:sz w:val="24"/>
          <w:szCs w:val="24"/>
        </w:rPr>
        <w:t>r i j e š i o    j e</w:t>
      </w:r>
    </w:p>
    <w:p w:rsidRDefault="0027743F" w:rsidP="0027743F" w:rsidR="0027743F" w:rsidRPr="005537E9">
      <w:pPr>
        <w:jc w:val="center"/>
        <w:rPr>
          <w:b/>
          <w:sz w:val="24"/>
          <w:szCs w:val="24"/>
        </w:rPr>
      </w:pPr>
    </w:p>
    <w:p w:rsidRDefault="0027743F" w:rsidP="0027743F" w:rsidR="0027743F" w:rsidRPr="005537E9">
      <w:pPr>
        <w:ind w:left="426"/>
        <w:jc w:val="both"/>
        <w:rPr>
          <w:sz w:val="24"/>
          <w:szCs w:val="24"/>
        </w:rPr>
      </w:pPr>
      <w:r w:rsidRPr="005537E9">
        <w:rPr>
          <w:sz w:val="24"/>
          <w:szCs w:val="24"/>
        </w:rPr>
        <w:t>II  Osporene tražbine viših isplatnih redova:</w:t>
      </w:r>
    </w:p>
    <w:p w:rsidRDefault="0027743F" w:rsidP="0027743F" w:rsidR="0027743F" w:rsidRPr="005537E9">
      <w:pPr>
        <w:ind w:left="426"/>
        <w:jc w:val="both"/>
        <w:rPr>
          <w:sz w:val="24"/>
          <w:szCs w:val="24"/>
        </w:rPr>
      </w:pPr>
    </w:p>
    <w:p w:rsidRDefault="00257CFF" w:rsidP="0027743F" w:rsidR="0027743F" w:rsidRPr="008552AF">
      <w:pPr>
        <w:ind w:firstLine="66" w:left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Drugi</w:t>
      </w:r>
      <w:r w:rsidR="0027743F" w:rsidRPr="008552AF">
        <w:rPr>
          <w:sz w:val="24"/>
          <w:szCs w:val="24"/>
        </w:rPr>
        <w:t xml:space="preserve"> viši isplatni red</w:t>
      </w:r>
    </w:p>
    <w:p w:rsidRDefault="0027743F" w:rsidP="0027743F" w:rsidR="008552AF">
      <w:pPr>
        <w:jc w:val="both"/>
        <w:rPr>
          <w:sz w:val="24"/>
          <w:szCs w:val="24"/>
        </w:rPr>
      </w:pPr>
      <w:r w:rsidRPr="005537E9">
        <w:rPr>
          <w:sz w:val="24"/>
          <w:szCs w:val="24"/>
        </w:rPr>
        <w:t xml:space="preserve">         </w:t>
      </w:r>
    </w:p>
    <w:p w:rsidRDefault="0027743F" w:rsidP="0027743F" w:rsidR="0027743F" w:rsidRPr="005537E9">
      <w:pPr>
        <w:jc w:val="both"/>
        <w:rPr>
          <w:sz w:val="24"/>
          <w:szCs w:val="24"/>
        </w:rPr>
      </w:pPr>
      <w:r w:rsidRPr="005537E9">
        <w:rPr>
          <w:sz w:val="24"/>
          <w:szCs w:val="24"/>
        </w:rPr>
        <w:t xml:space="preserve"> </w:t>
      </w:r>
      <w:r w:rsidR="008552AF">
        <w:rPr>
          <w:sz w:val="24"/>
          <w:szCs w:val="24"/>
        </w:rPr>
        <w:t xml:space="preserve">     </w:t>
      </w:r>
      <w:r w:rsidRPr="005537E9">
        <w:rPr>
          <w:sz w:val="24"/>
          <w:szCs w:val="24"/>
        </w:rPr>
        <w:t>Stečajni upravitelj osporio je tražbinu stečajnog vjerovnika:</w:t>
      </w:r>
    </w:p>
    <w:p w:rsidRDefault="0027743F" w:rsidP="0027743F" w:rsidR="0027743F" w:rsidRPr="005537E9">
      <w:pPr>
        <w:jc w:val="both"/>
        <w:rPr>
          <w:sz w:val="24"/>
          <w:szCs w:val="24"/>
        </w:rPr>
      </w:pPr>
    </w:p>
    <w:p w:rsidRDefault="000B5B6D" w:rsidP="000B5B6D" w:rsidR="000B5B6D" w:rsidRPr="000B5B6D">
      <w:pPr>
        <w:ind w:firstLine="360"/>
        <w:rPr>
          <w:sz w:val="24"/>
          <w:szCs w:val="24"/>
        </w:rPr>
      </w:pPr>
      <w:r w:rsidRPr="000B5B6D">
        <w:rPr>
          <w:bCs/>
          <w:sz w:val="24"/>
          <w:szCs w:val="24"/>
        </w:rPr>
        <w:t>Rajko Matan iz Bregane, Ksavera Šandora Đalskog 50, u iznosu od 28.112,90 kn.</w:t>
      </w:r>
    </w:p>
    <w:p w:rsidRDefault="000B5B6D" w:rsidP="000B5B6D" w:rsidR="000B5B6D">
      <w:pPr>
        <w:rPr>
          <w:sz w:val="24"/>
          <w:szCs w:val="24"/>
        </w:rPr>
      </w:pPr>
    </w:p>
    <w:p w:rsidRDefault="007A43CD" w:rsidP="000B5B6D" w:rsidR="000B5B6D" w:rsidRPr="00F72A64">
      <w:pPr>
        <w:ind w:firstLine="36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Upućuje se stečajni vjerovnik</w:t>
      </w:r>
      <w:r w:rsidR="000B5B6D" w:rsidRPr="00F72A64">
        <w:rPr>
          <w:bCs/>
          <w:sz w:val="24"/>
          <w:szCs w:val="24"/>
        </w:rPr>
        <w:t xml:space="preserve"> Rajko Matan iz Bregane, Ksavera Šandora Đalskog 50,  u roku od 8 dana od primitka izvatka iz rješenja u parnicu radi utvrđenja osnovanom osporene tražbine.</w:t>
      </w:r>
    </w:p>
    <w:p w:rsidRDefault="00D22122" w:rsidP="00D22122" w:rsidR="00D22122" w:rsidRPr="00F72A64">
      <w:pPr>
        <w:ind w:firstLine="360"/>
        <w:jc w:val="both"/>
        <w:rPr>
          <w:bCs/>
          <w:sz w:val="24"/>
          <w:szCs w:val="24"/>
        </w:rPr>
      </w:pPr>
      <w:r w:rsidRPr="00F72A64">
        <w:rPr>
          <w:bCs/>
          <w:sz w:val="24"/>
          <w:szCs w:val="24"/>
        </w:rPr>
        <w:t xml:space="preserve">Ako stečajni vjerovnik ne pokrene/nastavi parnicu u dodijeljenom roku, smatrat će se da je odustao od prava na vođenje parnice. </w:t>
      </w:r>
    </w:p>
    <w:p w:rsidRDefault="0027743F" w:rsidP="007A2885" w:rsidR="0027743F" w:rsidRPr="005537E9">
      <w:pPr>
        <w:jc w:val="both"/>
        <w:rPr>
          <w:sz w:val="24"/>
          <w:szCs w:val="24"/>
        </w:rPr>
      </w:pPr>
    </w:p>
    <w:p w:rsidRDefault="0027743F" w:rsidP="0027743F" w:rsidR="0027743F" w:rsidRPr="005537E9">
      <w:pPr>
        <w:jc w:val="center"/>
        <w:rPr>
          <w:sz w:val="24"/>
          <w:szCs w:val="24"/>
        </w:rPr>
      </w:pPr>
      <w:r w:rsidRPr="005537E9">
        <w:rPr>
          <w:sz w:val="24"/>
          <w:szCs w:val="24"/>
        </w:rPr>
        <w:t>Obrazloženje</w:t>
      </w:r>
    </w:p>
    <w:p w:rsidRDefault="0027743F" w:rsidP="0027743F" w:rsidR="0027743F" w:rsidRPr="005537E9">
      <w:pPr>
        <w:jc w:val="both"/>
        <w:rPr>
          <w:sz w:val="24"/>
          <w:szCs w:val="24"/>
        </w:rPr>
      </w:pPr>
    </w:p>
    <w:p w:rsidRDefault="0027743F" w:rsidP="0027743F" w:rsidR="004A6CAD" w:rsidRPr="005537E9">
      <w:pPr>
        <w:jc w:val="both"/>
        <w:rPr>
          <w:sz w:val="24"/>
          <w:szCs w:val="24"/>
        </w:rPr>
      </w:pPr>
      <w:r w:rsidRPr="005537E9">
        <w:rPr>
          <w:sz w:val="24"/>
          <w:szCs w:val="24"/>
        </w:rPr>
        <w:tab/>
      </w:r>
      <w:r w:rsidR="004A6CAD" w:rsidRPr="000E0A0F">
        <w:rPr>
          <w:sz w:val="24"/>
          <w:szCs w:val="24"/>
        </w:rPr>
        <w:t>Na</w:t>
      </w:r>
      <w:r w:rsidR="004A6CAD">
        <w:rPr>
          <w:sz w:val="24"/>
          <w:szCs w:val="24"/>
        </w:rPr>
        <w:t xml:space="preserve"> </w:t>
      </w:r>
      <w:r w:rsidR="008552AF">
        <w:rPr>
          <w:sz w:val="24"/>
          <w:szCs w:val="24"/>
        </w:rPr>
        <w:t>posebnom</w:t>
      </w:r>
      <w:r w:rsidR="004A6CAD" w:rsidRPr="000E0A0F">
        <w:rPr>
          <w:sz w:val="24"/>
          <w:szCs w:val="24"/>
        </w:rPr>
        <w:t xml:space="preserve"> ispitnom ročištu održanom </w:t>
      </w:r>
      <w:r w:rsidR="007A43CD">
        <w:rPr>
          <w:sz w:val="24"/>
          <w:szCs w:val="24"/>
        </w:rPr>
        <w:t>17</w:t>
      </w:r>
      <w:r w:rsidR="004161EB">
        <w:rPr>
          <w:sz w:val="24"/>
          <w:szCs w:val="24"/>
        </w:rPr>
        <w:t xml:space="preserve">. </w:t>
      </w:r>
      <w:r w:rsidR="008552AF">
        <w:rPr>
          <w:sz w:val="24"/>
          <w:szCs w:val="24"/>
        </w:rPr>
        <w:t>studenoga 2015</w:t>
      </w:r>
      <w:r w:rsidR="004A6CAD" w:rsidRPr="000E0A0F">
        <w:rPr>
          <w:sz w:val="24"/>
          <w:szCs w:val="24"/>
        </w:rPr>
        <w:t>. raspravljano je o tražbini vjerovnika.</w:t>
      </w:r>
    </w:p>
    <w:p w:rsidRDefault="00257CFF" w:rsidP="007A43CD" w:rsidR="008552AF">
      <w:pPr>
        <w:spacing w:afterLines="40" w:after="96" w:beforeLines="40" w:before="96"/>
        <w:ind w:firstLine="72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Stečajni upravitelj je osporio tražbinu vjerovnika</w:t>
      </w:r>
      <w:r w:rsidRPr="00257CFF">
        <w:rPr>
          <w:bCs/>
          <w:sz w:val="24"/>
          <w:szCs w:val="24"/>
        </w:rPr>
        <w:t xml:space="preserve"> </w:t>
      </w:r>
      <w:r w:rsidR="000B5B6D">
        <w:rPr>
          <w:bCs/>
          <w:sz w:val="24"/>
          <w:szCs w:val="24"/>
        </w:rPr>
        <w:t>Rajka</w:t>
      </w:r>
      <w:r w:rsidR="000B5B6D" w:rsidRPr="000B5B6D">
        <w:rPr>
          <w:bCs/>
          <w:sz w:val="24"/>
          <w:szCs w:val="24"/>
        </w:rPr>
        <w:t xml:space="preserve"> Matan</w:t>
      </w:r>
      <w:r w:rsidR="000B5B6D">
        <w:rPr>
          <w:bCs/>
          <w:sz w:val="24"/>
          <w:szCs w:val="24"/>
        </w:rPr>
        <w:t>a</w:t>
      </w:r>
      <w:r w:rsidR="000B5B6D" w:rsidRPr="000B5B6D">
        <w:rPr>
          <w:bCs/>
          <w:sz w:val="24"/>
          <w:szCs w:val="24"/>
        </w:rPr>
        <w:t xml:space="preserve"> iz Bregane, Ksavera Šandora Đalskog 50</w:t>
      </w:r>
      <w:r w:rsidR="000B5B6D">
        <w:rPr>
          <w:bCs/>
          <w:sz w:val="24"/>
          <w:szCs w:val="24"/>
        </w:rPr>
        <w:t xml:space="preserve">, </w:t>
      </w:r>
      <w:r w:rsidR="000B5B6D" w:rsidRPr="000B5B6D">
        <w:rPr>
          <w:bCs/>
          <w:sz w:val="24"/>
          <w:szCs w:val="24"/>
        </w:rPr>
        <w:t>u iznosu od 28.112,90 kn</w:t>
      </w:r>
      <w:r>
        <w:rPr>
          <w:bCs/>
          <w:sz w:val="24"/>
          <w:szCs w:val="24"/>
        </w:rPr>
        <w:t>,</w:t>
      </w:r>
      <w:r w:rsidRPr="00B35E95">
        <w:rPr>
          <w:bCs/>
          <w:sz w:val="24"/>
          <w:szCs w:val="24"/>
        </w:rPr>
        <w:t xml:space="preserve"> </w:t>
      </w:r>
      <w:r w:rsidR="00D22122">
        <w:rPr>
          <w:bCs/>
          <w:sz w:val="24"/>
          <w:szCs w:val="24"/>
        </w:rPr>
        <w:t>zbog zastare.</w:t>
      </w:r>
      <w:r>
        <w:rPr>
          <w:bCs/>
          <w:sz w:val="24"/>
          <w:szCs w:val="24"/>
        </w:rPr>
        <w:t xml:space="preserve"> </w:t>
      </w:r>
      <w:r w:rsidR="00C02A93">
        <w:rPr>
          <w:bCs/>
          <w:sz w:val="24"/>
          <w:szCs w:val="24"/>
        </w:rPr>
        <w:t>Stečajni upravitelj je na posebnom ispitnom ro</w:t>
      </w:r>
      <w:r>
        <w:rPr>
          <w:bCs/>
          <w:sz w:val="24"/>
          <w:szCs w:val="24"/>
        </w:rPr>
        <w:t>čištu naveo da ova tražbina</w:t>
      </w:r>
      <w:r w:rsidR="00C02A93">
        <w:rPr>
          <w:bCs/>
          <w:sz w:val="24"/>
          <w:szCs w:val="24"/>
        </w:rPr>
        <w:t xml:space="preserve"> nije prijavljena na temelju ovršne isprave, a kako </w:t>
      </w:r>
      <w:r w:rsidR="00C02A93" w:rsidRPr="00B35E95">
        <w:rPr>
          <w:bCs/>
          <w:sz w:val="24"/>
          <w:szCs w:val="24"/>
        </w:rPr>
        <w:t>nije otklo</w:t>
      </w:r>
      <w:r w:rsidR="00C02A93">
        <w:rPr>
          <w:bCs/>
          <w:sz w:val="24"/>
          <w:szCs w:val="24"/>
        </w:rPr>
        <w:t>njeno osporavanje, na parnicu je</w:t>
      </w:r>
      <w:r w:rsidR="00C02A93" w:rsidRPr="00C02A93">
        <w:rPr>
          <w:bCs/>
          <w:sz w:val="24"/>
          <w:szCs w:val="24"/>
        </w:rPr>
        <w:t xml:space="preserve"> </w:t>
      </w:r>
      <w:r w:rsidR="00C02A93">
        <w:rPr>
          <w:bCs/>
          <w:sz w:val="24"/>
          <w:szCs w:val="24"/>
        </w:rPr>
        <w:t>radi utvrđenja osnovano</w:t>
      </w:r>
      <w:r w:rsidR="00C02A93" w:rsidRPr="00E16958">
        <w:rPr>
          <w:bCs/>
          <w:sz w:val="24"/>
          <w:szCs w:val="24"/>
        </w:rPr>
        <w:t>m osporene tražbine</w:t>
      </w:r>
      <w:r w:rsidR="00C02A93">
        <w:rPr>
          <w:bCs/>
          <w:sz w:val="24"/>
          <w:szCs w:val="24"/>
        </w:rPr>
        <w:t xml:space="preserve">, </w:t>
      </w:r>
      <w:r w:rsidR="007B0B2F">
        <w:rPr>
          <w:bCs/>
          <w:sz w:val="24"/>
          <w:szCs w:val="24"/>
        </w:rPr>
        <w:t>primjenom odredbe čl. 178. st. 1</w:t>
      </w:r>
      <w:r w:rsidR="00C02A93">
        <w:rPr>
          <w:bCs/>
          <w:sz w:val="24"/>
          <w:szCs w:val="24"/>
        </w:rPr>
        <w:t>. i 179. SZ-a,</w:t>
      </w:r>
      <w:r w:rsidR="00C02A93" w:rsidRPr="00B35E95">
        <w:rPr>
          <w:bCs/>
          <w:sz w:val="24"/>
          <w:szCs w:val="24"/>
        </w:rPr>
        <w:t xml:space="preserve"> upućen spomenuti stečajni vjerovnik</w:t>
      </w:r>
      <w:r w:rsidR="00C02A93">
        <w:rPr>
          <w:bCs/>
          <w:sz w:val="24"/>
          <w:szCs w:val="24"/>
        </w:rPr>
        <w:t>.</w:t>
      </w:r>
    </w:p>
    <w:p w:rsidRDefault="00A157F8" w:rsidP="007A43CD" w:rsidR="00A157F8">
      <w:pPr>
        <w:spacing w:afterLines="40" w:after="96" w:beforeLines="40" w:before="96"/>
        <w:ind w:firstLine="720"/>
        <w:jc w:val="both"/>
        <w:rPr>
          <w:bCs/>
          <w:sz w:val="24"/>
          <w:szCs w:val="24"/>
        </w:rPr>
      </w:pPr>
    </w:p>
    <w:p w:rsidRDefault="00A157F8" w:rsidP="007A43CD" w:rsidR="00A157F8">
      <w:pPr>
        <w:spacing w:afterLines="40" w:after="96" w:beforeLines="40" w:before="96"/>
        <w:ind w:firstLine="720"/>
        <w:jc w:val="both"/>
        <w:rPr>
          <w:bCs/>
          <w:sz w:val="24"/>
          <w:szCs w:val="24"/>
        </w:rPr>
      </w:pPr>
    </w:p>
    <w:p w:rsidRDefault="00A157F8" w:rsidP="007A43CD" w:rsidR="00A157F8">
      <w:pPr>
        <w:spacing w:afterLines="40" w:after="96" w:beforeLines="40" w:before="96"/>
        <w:ind w:firstLine="720"/>
        <w:jc w:val="both"/>
        <w:rPr>
          <w:bCs/>
          <w:sz w:val="24"/>
          <w:szCs w:val="24"/>
        </w:rPr>
      </w:pPr>
    </w:p>
    <w:p w:rsidRDefault="00A157F8" w:rsidP="007A43CD" w:rsidR="00A157F8">
      <w:pPr>
        <w:spacing w:afterLines="40" w:after="96" w:beforeLines="40" w:before="96"/>
        <w:ind w:firstLine="720"/>
        <w:jc w:val="both"/>
        <w:rPr>
          <w:bCs/>
          <w:sz w:val="24"/>
          <w:szCs w:val="24"/>
        </w:rPr>
      </w:pPr>
    </w:p>
    <w:p w:rsidRDefault="00A157F8" w:rsidP="007A43CD" w:rsidR="00A157F8">
      <w:pPr>
        <w:spacing w:afterLines="40" w:after="96" w:beforeLines="40" w:before="96"/>
        <w:ind w:firstLine="720"/>
        <w:jc w:val="both"/>
        <w:rPr>
          <w:bCs/>
          <w:sz w:val="24"/>
          <w:szCs w:val="24"/>
        </w:rPr>
      </w:pPr>
    </w:p>
    <w:p w:rsidRDefault="00A157F8" w:rsidP="007A43CD" w:rsidR="00A157F8" w:rsidRPr="00257CFF">
      <w:pPr>
        <w:spacing w:afterLines="40" w:after="96" w:beforeLines="40" w:before="96"/>
        <w:ind w:firstLine="720"/>
        <w:jc w:val="both"/>
        <w:rPr>
          <w:bCs/>
          <w:sz w:val="24"/>
          <w:szCs w:val="24"/>
        </w:rPr>
      </w:pPr>
    </w:p>
    <w:p w:rsidRDefault="009C4799" w:rsidP="0027743F" w:rsidR="0027743F">
      <w:pPr>
        <w:jc w:val="center"/>
        <w:rPr>
          <w:sz w:val="24"/>
          <w:szCs w:val="24"/>
        </w:rPr>
      </w:pPr>
      <w:r w:rsidRPr="005537E9">
        <w:rPr>
          <w:sz w:val="24"/>
          <w:szCs w:val="24"/>
        </w:rPr>
        <w:t xml:space="preserve"> U Zagrebu </w:t>
      </w:r>
      <w:r w:rsidR="007A43CD">
        <w:rPr>
          <w:sz w:val="24"/>
          <w:szCs w:val="24"/>
        </w:rPr>
        <w:t>17</w:t>
      </w:r>
      <w:r w:rsidR="004161EB">
        <w:rPr>
          <w:sz w:val="24"/>
          <w:szCs w:val="24"/>
        </w:rPr>
        <w:t xml:space="preserve">. </w:t>
      </w:r>
      <w:r w:rsidR="008552AF">
        <w:rPr>
          <w:sz w:val="24"/>
          <w:szCs w:val="24"/>
        </w:rPr>
        <w:t>studenoga 2015</w:t>
      </w:r>
      <w:r w:rsidR="0027743F" w:rsidRPr="005537E9">
        <w:rPr>
          <w:sz w:val="24"/>
          <w:szCs w:val="24"/>
        </w:rPr>
        <w:t xml:space="preserve">. </w:t>
      </w:r>
    </w:p>
    <w:p w:rsidRDefault="00A157F8" w:rsidP="0027743F" w:rsidR="00A157F8" w:rsidRPr="005537E9">
      <w:pPr>
        <w:jc w:val="center"/>
        <w:rPr>
          <w:sz w:val="24"/>
          <w:szCs w:val="24"/>
        </w:rPr>
      </w:pPr>
    </w:p>
    <w:p w:rsidRDefault="0027743F" w:rsidP="00A157F8" w:rsidR="0027743F" w:rsidRPr="005537E9">
      <w:pPr>
        <w:jc w:val="right"/>
        <w:rPr>
          <w:sz w:val="24"/>
          <w:szCs w:val="24"/>
        </w:rPr>
      </w:pPr>
      <w:r w:rsidRPr="005537E9">
        <w:rPr>
          <w:sz w:val="24"/>
          <w:szCs w:val="24"/>
        </w:rPr>
        <w:tab/>
      </w:r>
      <w:r w:rsidRPr="005537E9">
        <w:rPr>
          <w:sz w:val="24"/>
          <w:szCs w:val="24"/>
        </w:rPr>
        <w:tab/>
      </w:r>
      <w:r w:rsidRPr="005537E9">
        <w:rPr>
          <w:sz w:val="24"/>
          <w:szCs w:val="24"/>
        </w:rPr>
        <w:tab/>
      </w:r>
      <w:r w:rsidRPr="005537E9">
        <w:rPr>
          <w:sz w:val="24"/>
          <w:szCs w:val="24"/>
        </w:rPr>
        <w:tab/>
      </w:r>
      <w:r w:rsidRPr="005537E9">
        <w:rPr>
          <w:sz w:val="24"/>
          <w:szCs w:val="24"/>
        </w:rPr>
        <w:tab/>
      </w:r>
      <w:r w:rsidRPr="005537E9">
        <w:rPr>
          <w:sz w:val="24"/>
          <w:szCs w:val="24"/>
        </w:rPr>
        <w:tab/>
      </w:r>
      <w:r w:rsidRPr="005537E9">
        <w:rPr>
          <w:sz w:val="24"/>
          <w:szCs w:val="24"/>
        </w:rPr>
        <w:tab/>
      </w:r>
      <w:r w:rsidRPr="005537E9">
        <w:rPr>
          <w:sz w:val="24"/>
          <w:szCs w:val="24"/>
        </w:rPr>
        <w:tab/>
        <w:t xml:space="preserve">            SUDAC:</w:t>
      </w:r>
    </w:p>
    <w:p w:rsidRDefault="0027743F" w:rsidP="00A157F8" w:rsidR="0027743F" w:rsidRPr="005537E9">
      <w:pPr>
        <w:jc w:val="right"/>
        <w:rPr>
          <w:sz w:val="24"/>
          <w:szCs w:val="24"/>
        </w:rPr>
      </w:pPr>
      <w:r w:rsidRPr="005537E9">
        <w:rPr>
          <w:sz w:val="24"/>
          <w:szCs w:val="24"/>
        </w:rPr>
        <w:tab/>
      </w:r>
      <w:r w:rsidRPr="005537E9">
        <w:rPr>
          <w:sz w:val="24"/>
          <w:szCs w:val="24"/>
        </w:rPr>
        <w:tab/>
      </w:r>
      <w:r w:rsidRPr="005537E9">
        <w:rPr>
          <w:sz w:val="24"/>
          <w:szCs w:val="24"/>
        </w:rPr>
        <w:tab/>
      </w:r>
      <w:r w:rsidRPr="005537E9">
        <w:rPr>
          <w:sz w:val="24"/>
          <w:szCs w:val="24"/>
        </w:rPr>
        <w:tab/>
      </w:r>
      <w:r w:rsidRPr="005537E9">
        <w:rPr>
          <w:sz w:val="24"/>
          <w:szCs w:val="24"/>
        </w:rPr>
        <w:tab/>
      </w:r>
      <w:r w:rsidRPr="005537E9">
        <w:rPr>
          <w:sz w:val="24"/>
          <w:szCs w:val="24"/>
        </w:rPr>
        <w:tab/>
      </w:r>
      <w:r w:rsidRPr="005537E9">
        <w:rPr>
          <w:sz w:val="24"/>
          <w:szCs w:val="24"/>
        </w:rPr>
        <w:tab/>
      </w:r>
      <w:r w:rsidR="005C3B0E">
        <w:rPr>
          <w:sz w:val="24"/>
          <w:szCs w:val="24"/>
        </w:rPr>
        <w:t xml:space="preserve">                    Gordan Zubak</w:t>
      </w:r>
      <w:r w:rsidR="00A157F8">
        <w:rPr>
          <w:sz w:val="24"/>
          <w:szCs w:val="24"/>
        </w:rPr>
        <w:t>, v.r.</w:t>
      </w:r>
    </w:p>
    <w:p w:rsidRDefault="0027743F" w:rsidP="0027743F" w:rsidR="0027743F" w:rsidRPr="005537E9">
      <w:pPr>
        <w:jc w:val="both"/>
        <w:rPr>
          <w:sz w:val="24"/>
          <w:szCs w:val="24"/>
        </w:rPr>
      </w:pPr>
      <w:r w:rsidRPr="005537E9">
        <w:rPr>
          <w:sz w:val="24"/>
          <w:szCs w:val="24"/>
        </w:rPr>
        <w:tab/>
      </w:r>
      <w:r w:rsidRPr="005537E9">
        <w:rPr>
          <w:sz w:val="24"/>
          <w:szCs w:val="24"/>
        </w:rPr>
        <w:tab/>
      </w:r>
      <w:r w:rsidRPr="005537E9">
        <w:rPr>
          <w:sz w:val="24"/>
          <w:szCs w:val="24"/>
        </w:rPr>
        <w:tab/>
      </w:r>
      <w:r w:rsidR="005C3B0E">
        <w:rPr>
          <w:sz w:val="24"/>
          <w:szCs w:val="24"/>
        </w:rPr>
        <w:t xml:space="preserve">  </w:t>
      </w:r>
    </w:p>
    <w:p w:rsidRDefault="00A157F8" w:rsidP="0027743F" w:rsidR="00A157F8">
      <w:pPr>
        <w:jc w:val="both"/>
        <w:rPr>
          <w:sz w:val="24"/>
          <w:szCs w:val="24"/>
        </w:rPr>
      </w:pPr>
    </w:p>
    <w:p w:rsidRDefault="0027743F" w:rsidP="0027743F" w:rsidR="0027743F" w:rsidRPr="005537E9">
      <w:pPr>
        <w:jc w:val="both"/>
        <w:rPr>
          <w:sz w:val="24"/>
          <w:szCs w:val="24"/>
        </w:rPr>
      </w:pPr>
      <w:r w:rsidRPr="005537E9">
        <w:rPr>
          <w:sz w:val="24"/>
          <w:szCs w:val="24"/>
        </w:rPr>
        <w:t>UPUTA O PRAVNOM LIJEKU:</w:t>
      </w:r>
    </w:p>
    <w:p w:rsidRDefault="0027743F" w:rsidP="00A157F8" w:rsidR="00935ABA">
      <w:pPr>
        <w:jc w:val="both"/>
        <w:rPr>
          <w:sz w:val="24"/>
          <w:szCs w:val="24"/>
        </w:rPr>
      </w:pPr>
      <w:r w:rsidRPr="005537E9">
        <w:rPr>
          <w:sz w:val="24"/>
          <w:szCs w:val="24"/>
        </w:rPr>
        <w:t>Protiv ovog rješenja pravo žalbe imaju stečajni upravitelj i stečajni vjerovnik u dijelu koji se tiče njegove prijavljene tražbine i tražbine koja je osporena. Rok za žalbu je 8 dana računajući od dana dostave pisanog otpravka odnosno izvatka iz rješenja. Žalba se podnosi u tri primjerka</w:t>
      </w:r>
      <w:r w:rsidR="00312D6C" w:rsidRPr="005537E9">
        <w:rPr>
          <w:sz w:val="24"/>
          <w:szCs w:val="24"/>
        </w:rPr>
        <w:t xml:space="preserve"> putem ovog suda Vis</w:t>
      </w:r>
      <w:r w:rsidR="00523742" w:rsidRPr="005537E9">
        <w:rPr>
          <w:sz w:val="24"/>
          <w:szCs w:val="24"/>
        </w:rPr>
        <w:t>o</w:t>
      </w:r>
      <w:r w:rsidR="00312D6C" w:rsidRPr="005537E9">
        <w:rPr>
          <w:sz w:val="24"/>
          <w:szCs w:val="24"/>
        </w:rPr>
        <w:t>kom trgovačkom sudu Republike Hrvatske</w:t>
      </w:r>
      <w:r w:rsidRPr="005537E9">
        <w:rPr>
          <w:sz w:val="24"/>
          <w:szCs w:val="24"/>
        </w:rPr>
        <w:t xml:space="preserve">. </w:t>
      </w:r>
    </w:p>
    <w:p w:rsidRDefault="00A157F8" w:rsidP="00A157F8" w:rsidR="00A157F8">
      <w:pPr>
        <w:jc w:val="both"/>
        <w:rPr>
          <w:sz w:val="24"/>
          <w:szCs w:val="24"/>
        </w:rPr>
      </w:pPr>
    </w:p>
    <w:p w:rsidRDefault="00A157F8" w:rsidP="001745C1" w:rsidR="00A157F8" w:rsidRPr="00A157F8">
      <w:pPr>
        <w:jc w:val="right"/>
        <w:rPr>
          <w:sz w:val="24"/>
        </w:rPr>
      </w:pPr>
      <w:r w:rsidRPr="00A157F8">
        <w:rPr>
          <w:sz w:val="24"/>
        </w:rPr>
        <w:t>Za točnost otpravka-ovlašteni službenik:</w:t>
      </w:r>
      <w:r w:rsidRPr="00A157F8">
        <w:rPr>
          <w:sz w:val="24"/>
        </w:rPr>
        <w:br/>
        <w:t>Ivana Rogić</w:t>
      </w:r>
    </w:p>
    <w:p w:rsidRDefault="00A157F8" w:rsidP="00A157F8" w:rsidR="00A157F8" w:rsidRPr="005537E9">
      <w:pPr>
        <w:jc w:val="both"/>
        <w:rPr>
          <w:sz w:val="24"/>
          <w:szCs w:val="24"/>
        </w:rPr>
      </w:pPr>
    </w:p>
    <w:sectPr w:rsidSect="00A157F8" w:rsidR="00A157F8" w:rsidRPr="005537E9">
      <w:headerReference w:type="even" r:id="rId10"/>
      <w:headerReference w:type="default" r:id="rId11"/>
      <w:footerReference w:type="default" r:id="rId12"/>
      <w:pgSz w:h="16838" w:w="11906"/>
      <w:pgMar w:gutter="0" w:footer="720" w:header="720" w:left="1800" w:bottom="630" w:right="1800" w:top="1440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214C2" w:rsidR="00A214C2">
      <w:r>
        <w:separator/>
      </w:r>
    </w:p>
  </w:endnote>
  <w:endnote w:id="0" w:type="continuationSeparator">
    <w:p w:rsidRDefault="00A214C2" w:rsidR="00A214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3492034"/>
      <w:docPartObj>
        <w:docPartGallery w:val="Page Numbers (Bottom of Page)"/>
        <w:docPartUnique/>
      </w:docPartObj>
    </w:sdtPr>
    <w:sdtContent>
      <w:p w:rsidRDefault="00A157F8" w:rsidR="00A157F8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Default="00A157F8" w:rsidR="00A157F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214C2" w:rsidR="00A214C2">
      <w:r>
        <w:separator/>
      </w:r>
    </w:p>
  </w:footnote>
  <w:footnote w:id="0" w:type="continuationSeparator">
    <w:p w:rsidRDefault="00A214C2" w:rsidR="00A214C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05E0" w:rsidP="001A1D40" w:rsidR="00F211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F21168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116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21168" w:rsidR="00F2116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157F8" w:rsidR="00A157F8">
    <w:pPr>
      <w:pStyle w:val="Zaglavlje"/>
    </w:pPr>
    <w:r>
      <w:tab/>
    </w:r>
    <w:r>
      <w:tab/>
    </w:r>
    <w:r w:rsidRPr="00A157F8">
      <w:rPr>
        <w:sz w:val="24"/>
      </w:rPr>
      <w:t>67. St-1741/13-74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3C3EEC"/>
    <w:multiLevelType w:val="hybridMultilevel"/>
    <w:tmpl w:val="59E88D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5511EBE"/>
    <w:multiLevelType w:val="hybridMultilevel"/>
    <w:tmpl w:val="3F5C08E0"/>
    <w:lvl w:tplc="0AE44076" w:ilvl="0">
      <w:start w:val="1"/>
      <w:numFmt w:val="decimal"/>
      <w:lvlText w:val="%1."/>
      <w:lvlJc w:val="left"/>
      <w:pPr>
        <w:tabs>
          <w:tab w:pos="960" w:val="num"/>
        </w:tabs>
        <w:ind w:hanging="600" w:left="9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2225A51"/>
    <w:multiLevelType w:val="hybridMultilevel"/>
    <w:tmpl w:val="7E109A8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9F820EE"/>
    <w:multiLevelType w:val="hybridMultilevel"/>
    <w:tmpl w:val="004C9BA6"/>
    <w:lvl w:tplc="6F22CA9A" w:ilvl="0">
      <w:start w:val="1"/>
      <w:numFmt w:val="decimal"/>
      <w:lvlText w:val="%1."/>
      <w:lvlJc w:val="left"/>
      <w:pPr>
        <w:tabs>
          <w:tab w:pos="480" w:val="num"/>
        </w:tabs>
        <w:ind w:hanging="360" w:left="4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09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09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09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09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09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09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09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27743F"/>
    <w:rsid w:val="00002F5B"/>
    <w:rsid w:val="00013C21"/>
    <w:rsid w:val="000B5B6D"/>
    <w:rsid w:val="001048D1"/>
    <w:rsid w:val="00124328"/>
    <w:rsid w:val="001257CF"/>
    <w:rsid w:val="001A1D40"/>
    <w:rsid w:val="001F4BAB"/>
    <w:rsid w:val="0022600C"/>
    <w:rsid w:val="002330B0"/>
    <w:rsid w:val="00257CFF"/>
    <w:rsid w:val="0027743F"/>
    <w:rsid w:val="002A05E0"/>
    <w:rsid w:val="002C7071"/>
    <w:rsid w:val="00312D6C"/>
    <w:rsid w:val="004161EB"/>
    <w:rsid w:val="004A6CAD"/>
    <w:rsid w:val="0051300B"/>
    <w:rsid w:val="00523742"/>
    <w:rsid w:val="005537E9"/>
    <w:rsid w:val="00576D99"/>
    <w:rsid w:val="00577C20"/>
    <w:rsid w:val="005C3B0E"/>
    <w:rsid w:val="005F27F5"/>
    <w:rsid w:val="0063285C"/>
    <w:rsid w:val="00715B09"/>
    <w:rsid w:val="00756F86"/>
    <w:rsid w:val="007A2885"/>
    <w:rsid w:val="007A43CD"/>
    <w:rsid w:val="007B0B2F"/>
    <w:rsid w:val="007D73BB"/>
    <w:rsid w:val="0080088A"/>
    <w:rsid w:val="00806094"/>
    <w:rsid w:val="008552AF"/>
    <w:rsid w:val="008A1FDA"/>
    <w:rsid w:val="008A286D"/>
    <w:rsid w:val="008B4555"/>
    <w:rsid w:val="008D58CF"/>
    <w:rsid w:val="00935ABA"/>
    <w:rsid w:val="009655F6"/>
    <w:rsid w:val="0099424A"/>
    <w:rsid w:val="009C4799"/>
    <w:rsid w:val="00A157F8"/>
    <w:rsid w:val="00A214C2"/>
    <w:rsid w:val="00A7655D"/>
    <w:rsid w:val="00AA67D2"/>
    <w:rsid w:val="00B050A3"/>
    <w:rsid w:val="00B7241A"/>
    <w:rsid w:val="00BA1B7D"/>
    <w:rsid w:val="00BC078B"/>
    <w:rsid w:val="00C00CB9"/>
    <w:rsid w:val="00C02A93"/>
    <w:rsid w:val="00C61AC8"/>
    <w:rsid w:val="00C65FBD"/>
    <w:rsid w:val="00D22122"/>
    <w:rsid w:val="00DD1F5B"/>
    <w:rsid w:val="00E81382"/>
    <w:rsid w:val="00F14E24"/>
    <w:rsid w:val="00F16803"/>
    <w:rsid w:val="00F211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7743F"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7743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7743F"/>
  </w:style>
  <w:style w:styleId="Podnoje" w:type="paragraph">
    <w:name w:val="footer"/>
    <w:basedOn w:val="Normal"/>
    <w:link w:val="PodnojeChar"/>
    <w:uiPriority w:val="99"/>
    <w:rsid w:val="0027743F"/>
    <w:pPr>
      <w:tabs>
        <w:tab w:pos="4703" w:val="center"/>
        <w:tab w:pos="9406" w:val="right"/>
      </w:tabs>
    </w:pPr>
  </w:style>
  <w:style w:styleId="Podnaslov" w:type="paragraph">
    <w:name w:val="Subtitle"/>
    <w:basedOn w:val="Normal"/>
    <w:qFormat/>
    <w:rsid w:val="00AA67D2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semiHidden/>
    <w:rsid w:val="00AA67D2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57CFF"/>
    <w:pPr>
      <w:overflowPunct/>
      <w:autoSpaceDE/>
      <w:autoSpaceDN/>
      <w:adjustRightInd/>
      <w:ind w:left="720"/>
      <w:contextualSpacing/>
      <w:textAlignment w:val="auto"/>
    </w:pPr>
  </w:style>
  <w:style w:styleId="Tekstrezerviranogmjesta" w:type="character">
    <w:name w:val="Placeholder Text"/>
    <w:basedOn w:val="Zadanifontodlomka"/>
    <w:uiPriority w:val="99"/>
    <w:semiHidden/>
    <w:rsid w:val="00A157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57F8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57F8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57F8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57F8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A157F8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7743F"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7743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7743F"/>
  </w:style>
  <w:style w:styleId="Podnoje" w:type="paragraph">
    <w:name w:val="footer"/>
    <w:basedOn w:val="Normal"/>
    <w:rsid w:val="0027743F"/>
    <w:pPr>
      <w:tabs>
        <w:tab w:pos="4703" w:val="center"/>
        <w:tab w:pos="9406" w:val="right"/>
      </w:tabs>
    </w:pPr>
  </w:style>
  <w:style w:styleId="Podnaslov" w:type="paragraph">
    <w:name w:val="Subtitle"/>
    <w:basedOn w:val="Normal"/>
    <w:qFormat/>
    <w:rsid w:val="00AA67D2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semiHidden/>
    <w:rsid w:val="00AA67D2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siječnja 2016.</izvorni_sadrzaj>
    <derivirana_varijabla naziv="DomainObject.DatumDonosenjaOdluke_1">13.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1741</izvorni_sadrzaj>
    <derivirana_varijabla naziv="DomainObject.Predmet.Broj_1">1741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rujna 2013.</izvorni_sadrzaj>
    <derivirana_varijabla naziv="DomainObject.Predmet.DatumOsnivanja_1">3.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St-1741/2013</izvorni_sadrzaj>
    <derivirana_varijabla naziv="DomainObject.Predmet.OznakaBroj_1">St-1741/2013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
40.ST-909/12</izvorni_sadrzaj>
    <derivirana_varijabla naziv="DomainObject.Predmet.PrimjedbaSuca_1">VEZA:
40.ST-909/12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MONTMONTAŽA-N.E.P. društvo s ograničenom odgovornošću za projektiranje, proizvodnju, izgradnju i montažu objekata i postro</izvorni_sadrzaj>
    <derivirana_varijabla naziv="DomainObject.Predmet.ProtustrankaFormated_1">  MONTMONTAŽA-N.E.P. društvo s ograničenom odgovornošću za projektiranje, proizvodnju, izgradnju i montažu objekata i postro</derivirana_varijabla>
  </DomainObject.Predmet.ProtustrankaFormated>
  <DomainObject.Predmet.ProtustrankaFormatedOIB>
    <izvorni_sadrzaj>  MONTMONTAŽA-N.E.P. društvo s ograničenom odgovornošću za projektiranje, proizvodnju, izgradnju i montažu objekata i postro, OIB 13051973588</izvorni_sadrzaj>
    <derivirana_varijabla naziv="DomainObject.Predmet.ProtustrankaFormatedOIB_1">  MONTMONTAŽA-N.E.P. društvo s ograničenom odgovornošću za projektiranje, proizvodnju, izgradnju i montažu objekata i postro, OIB 13051973588</derivirana_varijabla>
  </DomainObject.Predmet.ProtustrankaFormatedOIB>
  <DomainObject.Predmet.ProtustrankaFormatedWithAdress>
    <izvorni_sadrzaj> MONTMONTAŽA-N.E.P. društvo s ograničenom odgovornošću za projektiranje, proizvodnju, izgradnju i montažu objekata i postro, Rakitnica 2, Zagreb</izvorni_sadrzaj>
    <derivirana_varijabla naziv="DomainObject.Predmet.ProtustrankaFormatedWithAdress_1"> MONTMONTAŽA-N.E.P. društvo s ograničenom odgovornošću za projektiranje, proizvodnju, izgradnju i montažu objekata i postro, Rakitnica 2, Zagreb</derivirana_varijabla>
  </DomainObject.Predmet.ProtustrankaFormatedWithAdress>
  <DomainObject.Predmet.ProtustrankaFormatedWithAdressOIB>
    <izvorni_sadrzaj> MONTMONTAŽA-N.E.P. društvo s ograničenom odgovornošću za projektiranje, proizvodnju, izgradnju i montažu objekata i postro, OIB 13051973588, Rakitnica 2, Zagreb</izvorni_sadrzaj>
    <derivirana_varijabla naziv="DomainObject.Predmet.ProtustrankaFormatedWithAdressOIB_1"> MONTMONTAŽA-N.E.P. društvo s ograničenom odgovornošću za projektiranje, proizvodnju, izgradnju i montažu objekata i postro, OIB 13051973588, Rakitnica 2, Zagreb</derivirana_varijabla>
  </DomainObject.Predmet.ProtustrankaFormatedWithAdressOIB>
  <DomainObject.Predmet.ProtustrankaWithAdress>
    <izvorni_sadrzaj>MONTMONTAŽA-N.E.P. društvo s ograničenom odgovornošću za projektiranje, proizvodnju, izgradnju i montažu objekata i postro Rakitnica 2, Zagreb</izvorni_sadrzaj>
    <derivirana_varijabla naziv="DomainObject.Predmet.ProtustrankaWithAdress_1">MONTMONTAŽA-N.E.P. društvo s ograničenom odgovornošću za projektiranje, proizvodnju, izgradnju i montažu objekata i postro Rakitnica 2, Zagreb</derivirana_varijabla>
  </DomainObject.Predmet.ProtustrankaWithAdress>
  <DomainObject.Predmet.ProtustrankaWithAdressOIB>
    <izvorni_sadrzaj>MONTMONTAŽA-N.E.P. društvo s ograničenom odgovornošću za projektiranje, proizvodnju, izgradnju i montažu objekata i postro, OIB 13051973588, Rakitnica 2, Zagreb</izvorni_sadrzaj>
    <derivirana_varijabla naziv="DomainObject.Predmet.ProtustrankaWithAdressOIB_1">MONTMONTAŽA-N.E.P. društvo s ograničenom odgovornošću za projektiranje, proizvodnju, izgradnju i montažu objekata i postro, OIB 13051973588, Rakitnica 2, Zagreb</derivirana_varijabla>
  </DomainObject.Predmet.ProtustrankaWithAdressOIB>
  <DomainObject.Predmet.ProtustrankaNazivFormated>
    <izvorni_sadrzaj>MONTMONTAŽA-N.E.P. društvo s ograničenom odgovornošću za projektiranje, proizvodnju, izgradnju i montažu objekata i postro</izvorni_sadrzaj>
    <derivirana_varijabla naziv="DomainObject.Predmet.ProtustrankaNazivFormated_1">MONTMONTAŽA-N.E.P. društvo s ograničenom odgovornošću za projektiranje, proizvodnju, izgradnju i montažu objekata i postro</derivirana_varijabla>
  </DomainObject.Predmet.ProtustrankaNazivFormated>
  <DomainObject.Predmet.ProtustrankaNazivFormatedOIB>
    <izvorni_sadrzaj>MONTMONTAŽA-N.E.P. društvo s ograničenom odgovornošću za projektiranje, proizvodnju, izgradnju i montažu objekata i postro, OIB 13051973588</izvorni_sadrzaj>
    <derivirana_varijabla naziv="DomainObject.Predmet.ProtustrankaNazivFormatedOIB_1">MONTMONTAŽA-N.E.P. društvo s ograničenom odgovornošću za projektiranje, proizvodnju, izgradnju i montažu objekata i postro, OIB 13051973588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VJEROVNICI; URTIM d.o.o. za građevinarstvo, montažu, remonte, trgovinu i zastupstva; CLARA PACTA društvo s ograničenom odgovornošću za trgovinu i ugostiteljstvo</izvorni_sadrzaj>
    <derivirana_varijabla naziv="DomainObject.Predmet.StrankaFormated_1">  FINA ZAGREB; VJEROVNICI; URTIM d.o.o. za građevinarstvo, montažu, remonte, trgovinu i zastupstva; CLARA PACTA društvo s ograničenom odgovornošću za trgovinu i ugostiteljstvo</derivirana_varijabla>
  </DomainObject.Predmet.StrankaFormated>
  <DomainObject.Predmet.StrankaFormatedOIB>
    <izvorni_sadrzaj>  FINA ZAGREB, OIB 85821130368; VJEROVNICI; URTIM d.o.o. za građevinarstvo, montažu, remonte, trgovinu i zastupstva, OIB 69733329951; CLARA PACTA društvo s ograničenom odgovornošću za trgovinu i ugostiteljstvo, OIB 11632914600</izvorni_sadrzaj>
    <derivirana_varijabla naziv="DomainObject.Predmet.StrankaFormatedOIB_1">  FINA ZAGREB, OIB 85821130368; VJEROVNICI; URTIM d.o.o. za građevinarstvo, montažu, remonte, trgovinu i zastupstva, OIB 69733329951; CLARA PACTA društvo s ograničenom odgovornošću za trgovinu i ugostiteljstvo, OIB 11632914600</derivirana_varijabla>
  </DomainObject.Predmet.StrankaFormatedOIB>
  <DomainObject.Predmet.StrankaFormatedWithAdress>
    <izvorni_sadrzaj> FINA ZAGREB, ILICA 307, 10000 Zagreb; VJEROVNICI; URTIM d.o.o. za građevinarstvo, montažu, remonte, trgovinu i zastupstva, Kneza Ljudevita Posavskog 9, 10410 Velika Gorica; CLARA PACTA društvo s ograničenom odgovornošću za trgovinu i ugostiteljstvo, Radnička Cesta 194, 10000 Zagreb</izvorni_sadrzaj>
    <derivirana_varijabla naziv="DomainObject.Predmet.StrankaFormatedWithAdress_1"> FINA ZAGREB, ILICA 307, 10000 Zagreb; VJEROVNICI; URTIM d.o.o. za građevinarstvo, montažu, remonte, trgovinu i zastupstva, Kneza Ljudevita Posavskog 9, 10410 Velika Gorica; CLARA PACTA društvo s ograničenom odgovornošću za trgovinu i ugostiteljstvo, Radnička Cesta 194, 10000 Zagreb</derivirana_varijabla>
  </DomainObject.Predmet.StrankaFormatedWithAdress>
  <DomainObject.Predmet.StrankaFormatedWithAdressOIB>
    <izvorni_sadrzaj> FINA ZAGREB, OIB 85821130368, ILICA 307, 10000 Zagreb; VJEROVNICI; URTIM d.o.o. za građevinarstvo, montažu, remonte, trgovinu i zastupstva, OIB 69733329951, Kneza Ljudevita Posavskog 9, 10410 Velika Gorica; CLARA PACTA društvo s ograničenom odgovornošću za trgovinu i ugostiteljstvo, OIB 11632914600, Radnička Cesta 194, 10000 Zagreb</izvorni_sadrzaj>
    <derivirana_varijabla naziv="DomainObject.Predmet.StrankaFormatedWithAdressOIB_1"> FINA ZAGREB, OIB 85821130368, ILICA 307, 10000 Zagreb; VJEROVNICI; URTIM d.o.o. za građevinarstvo, montažu, remonte, trgovinu i zastupstva, OIB 69733329951, Kneza Ljudevita Posavskog 9, 10410 Velika Gorica; CLARA PACTA društvo s ograničenom odgovornošću za trgovinu i ugostiteljstvo, OIB 11632914600, Radnička Cesta 194, 10000 Zagreb</derivirana_varijabla>
  </DomainObject.Predmet.StrankaFormatedWithAdressOIB>
  <DomainObject.Predmet.StrankaWithAdress>
    <izvorni_sadrzaj>FINA ZAGREB ILICA 307,10000 Zagreb,VJEROVNICI ,URTIM d.o.o. za građevinarstvo, montažu, remonte, trgovinu i zastupstva Kneza Ljudevita Posavskog 9,10410 Velika Gorica,CLARA PACTA društvo s ograničenom odgovornošću za trgovinu i ugostiteljstvo Radnička Cesta 194,10000 Zagreb</izvorni_sadrzaj>
    <derivirana_varijabla naziv="DomainObject.Predmet.StrankaWithAdress_1">FINA ZAGREB ILICA 307,10000 Zagreb,VJEROVNICI ,URTIM d.o.o. za građevinarstvo, montažu, remonte, trgovinu i zastupstva Kneza Ljudevita Posavskog 9,10410 Velika Gorica,CLARA PACTA društvo s ograničenom odgovornošću za trgovinu i ugostiteljstvo Radnička Cesta 194,10000 Zagreb</derivirana_varijabla>
  </DomainObject.Predmet.StrankaWithAdress>
  <DomainObject.Predmet.StrankaWithAdressOIB>
    <izvorni_sadrzaj>FINA ZAGREB, OIB 85821130368, ILICA 307,10000 Zagreb,VJEROVNICI,URTIM d.o.o. za građevinarstvo, montažu, remonte, trgovinu i zastupstva, OIB 69733329951, Kneza Ljudevita Posavskog 9,10410 Velika Gorica,CLARA PACTA društvo s ograničenom odgovornošću za trgovinu i ugostiteljstvo, OIB 11632914600, Radnička Cesta 194,10000 Zagreb</izvorni_sadrzaj>
    <derivirana_varijabla naziv="DomainObject.Predmet.StrankaWithAdressOIB_1">FINA ZAGREB, OIB 85821130368, ILICA 307,10000 Zagreb,VJEROVNICI,URTIM d.o.o. za građevinarstvo, montažu, remonte, trgovinu i zastupstva, OIB 69733329951, Kneza Ljudevita Posavskog 9,10410 Velika Gorica,CLARA PACTA društvo s ograničenom odgovornošću za trgovinu i ugostiteljstvo, OIB 11632914600, Radnička Cesta 194,10000 Zagreb</derivirana_varijabla>
  </DomainObject.Predmet.StrankaWithAdressOIB>
  <DomainObject.Predmet.StrankaNazivFormated>
    <izvorni_sadrzaj>FINA ZAGREB,VJEROVNICI,URTIM d.o.o. za građevinarstvo, montažu, remonte, trgovinu i zastupstva,CLARA PACTA društvo s ograničenom odgovornošću za trgovinu i ugostiteljstvo</izvorni_sadrzaj>
    <derivirana_varijabla naziv="DomainObject.Predmet.StrankaNazivFormated_1">FINA ZAGREB,VJEROVNICI,URTIM d.o.o. za građevinarstvo, montažu, remonte, trgovinu i zastupstva,CLARA PACTA društvo s ograničenom odgovornošću za trgovinu i ugostiteljstvo</derivirana_varijabla>
  </DomainObject.Predmet.StrankaNazivFormated>
  <DomainObject.Predmet.StrankaNazivFormatedOIB>
    <izvorni_sadrzaj>FINA ZAGREB, OIB 85821130368,VJEROVNICI,URTIM d.o.o. za građevinarstvo, montažu, remonte, trgovinu i zastupstva, OIB 69733329951,CLARA PACTA društvo s ograničenom odgovornošću za trgovinu i ugostiteljstvo, OIB 11632914600</izvorni_sadrzaj>
    <derivirana_varijabla naziv="DomainObject.Predmet.StrankaNazivFormatedOIB_1">FINA ZAGREB, OIB 85821130368,VJEROVNICI,URTIM d.o.o. za građevinarstvo, montažu, remonte, trgovinu i zastupstva, OIB 69733329951,CLARA PACTA društvo s ograničenom odgovornošću za trgovinu i ugostiteljstvo, OIB 11632914600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ZAGREB</item>
      <item>VJEROVNICI</item>
      <item>URTIM d.o.o. za građevinarstvo, montažu, remonte, trgovinu i zastupstva</item>
      <item>CLARA PACTA društvo s ograničenom odgovornošću za trgovinu i ugostiteljstvo</item>
    </izvorni_sadrzaj>
    <derivirana_varijabla naziv="DomainObject.Predmet.StrankaListFormated_1">
      <item>FINA ZAGREB</item>
      <item>VJEROVNICI</item>
      <item>URTIM d.o.o. za građevinarstvo, montažu, remonte, trgovinu i zastupstva</item>
      <item>CLARA PACTA društvo s ograničenom odgovornošću za trgovinu i ugostiteljstvo</item>
    </derivirana_varijabla>
  </DomainObject.Predmet.StrankaListFormated>
  <DomainObject.Predmet.StrankaListFormatedOIB>
    <izvorni_sadrzaj>
      <item>FINA ZAGREB, OIB 85821130368</item>
      <item>VJEROVNICI</item>
      <item>URTIM d.o.o. za građevinarstvo, montažu, remonte, trgovinu i zastupstva, OIB 69733329951</item>
      <item>CLARA PACTA društvo s ograničenom odgovornošću za trgovinu i ugostiteljstvo, OIB 11632914600</item>
    </izvorni_sadrzaj>
    <derivirana_varijabla naziv="DomainObject.Predmet.StrankaListFormatedOIB_1">
      <item>FINA ZAGREB, OIB 85821130368</item>
      <item>VJEROVNICI</item>
      <item>URTIM d.o.o. za građevinarstvo, montažu, remonte, trgovinu i zastupstva, OIB 69733329951</item>
      <item>CLARA PACTA društvo s ograničenom odgovornošću za trgovinu i ugostiteljstvo, OIB 11632914600</item>
    </derivirana_varijabla>
  </DomainObject.Predmet.StrankaListFormatedOIB>
  <DomainObject.Predmet.StrankaListFormatedWithAdress>
    <izvorni_sadrzaj>
      <item>FINA ZAGREB, ILICA 307, 10000 Zagreb</item>
      <item>VJEROVNICI</item>
      <item>URTIM d.o.o. za građevinarstvo, montažu, remonte, trgovinu i zastupstva, Kneza Ljudevita Posavskog 9, 10410 Velika Gorica</item>
      <item>CLARA PACTA društvo s ograničenom odgovornošću za trgovinu i ugostiteljstvo, Radnička Cesta 194, 10000 Zagreb</item>
    </izvorni_sadrzaj>
    <derivirana_varijabla naziv="DomainObject.Predmet.StrankaListFormatedWithAdress_1">
      <item>FINA ZAGREB, ILICA 307, 10000 Zagreb</item>
      <item>VJEROVNICI</item>
      <item>URTIM d.o.o. za građevinarstvo, montažu, remonte, trgovinu i zastupstva, Kneza Ljudevita Posavskog 9, 10410 Velika Gorica</item>
      <item>CLARA PACTA društvo s ograničenom odgovornošću za trgovinu i ugostiteljstvo, Radnička Cesta 194, 10000 Zagreb</item>
    </derivirana_varijabla>
  </DomainObject.Predmet.StrankaListFormatedWithAdress>
  <DomainObject.Predmet.StrankaListFormatedWithAdressOIB>
    <izvorni_sadrzaj>
      <item>FINA ZAGREB, OIB 85821130368, ILICA 307, 10000 Zagreb</item>
      <item>VJEROVNICI</item>
      <item>URTIM d.o.o. za građevinarstvo, montažu, remonte, trgovinu i zastupstva, OIB 69733329951, Kneza Ljudevita Posavskog 9, 10410 Velika Gorica</item>
      <item>CLARA PACTA društvo s ograničenom odgovornošću za trgovinu i ugostiteljstvo, OIB 11632914600, Radnička Cesta 194, 10000 Zagreb</item>
    </izvorni_sadrzaj>
    <derivirana_varijabla naziv="DomainObject.Predmet.StrankaListFormatedWithAdressOIB_1">
      <item>FINA ZAGREB, OIB 85821130368, ILICA 307, 10000 Zagreb</item>
      <item>VJEROVNICI</item>
      <item>URTIM d.o.o. za građevinarstvo, montažu, remonte, trgovinu i zastupstva, OIB 69733329951, Kneza Ljudevita Posavskog 9, 10410 Velika Gorica</item>
      <item>CLARA PACTA društvo s ograničenom odgovornošću za trgovinu i ugostiteljstvo, OIB 11632914600, Radnička Cesta 194, 10000 Zagreb</item>
    </derivirana_varijabla>
  </DomainObject.Predmet.StrankaListFormatedWithAdressOIB>
  <DomainObject.Predmet.StrankaListNazivFormated>
    <izvorni_sadrzaj>
      <item>FINA ZAGREB</item>
      <item>VJEROVNICI</item>
      <item>URTIM d.o.o. za građevinarstvo, montažu, remonte, trgovinu i zastupstva</item>
      <item>CLARA PACTA društvo s ograničenom odgovornošću za trgovinu i ugostiteljstvo</item>
    </izvorni_sadrzaj>
    <derivirana_varijabla naziv="DomainObject.Predmet.StrankaListNazivFormated_1">
      <item>FINA ZAGREB</item>
      <item>VJEROVNICI</item>
      <item>URTIM d.o.o. za građevinarstvo, montažu, remonte, trgovinu i zastupstva</item>
      <item>CLARA PACTA društvo s ograničenom odgovornošću za trgovinu i ugostiteljstvo</item>
    </derivirana_varijabla>
  </DomainObject.Predmet.StrankaListNazivFormated>
  <DomainObject.Predmet.StrankaListNazivFormatedOIB>
    <izvorni_sadrzaj>
      <item>FINA ZAGREB, OIB 85821130368</item>
      <item>VJEROVNICI</item>
      <item>URTIM d.o.o. za građevinarstvo, montažu, remonte, trgovinu i zastupstva, OIB 69733329951</item>
      <item>CLARA PACTA društvo s ograničenom odgovornošću za trgovinu i ugostiteljstvo, OIB 11632914600</item>
    </izvorni_sadrzaj>
    <derivirana_varijabla naziv="DomainObject.Predmet.StrankaListNazivFormatedOIB_1">
      <item>FINA ZAGREB, OIB 85821130368</item>
      <item>VJEROVNICI</item>
      <item>URTIM d.o.o. za građevinarstvo, montažu, remonte, trgovinu i zastupstva, OIB 69733329951</item>
      <item>CLARA PACTA društvo s ograničenom odgovornošću za trgovinu i ugostiteljstvo, OIB 11632914600</item>
    </derivirana_varijabla>
  </DomainObject.Predmet.StrankaListNazivFormatedOIB>
  <DomainObject.Predmet.ProtuStrankaListFormated>
    <izvorni_sadrzaj>
      <item>MONTMONTAŽA-N.E.P. društvo s ograničenom odgovornošću za projektiranje, proizvodnju, izgradnju i montažu objekata i postro</item>
    </izvorni_sadrzaj>
    <derivirana_varijabla naziv="DomainObject.Predmet.ProtuStrankaListFormated_1">
      <item>MONTMONTAŽA-N.E.P. društvo s ograničenom odgovornošću za projektiranje, proizvodnju, izgradnju i montažu objekata i postro</item>
    </derivirana_varijabla>
  </DomainObject.Predmet.ProtuStrankaListFormated>
  <DomainObject.Predmet.ProtuStrankaListFormatedOIB>
    <izvorni_sadrzaj>
      <item>MONTMONTAŽA-N.E.P. društvo s ograničenom odgovornošću za projektiranje, proizvodnju, izgradnju i montažu objekata i postro, OIB 13051973588</item>
    </izvorni_sadrzaj>
    <derivirana_varijabla naziv="DomainObject.Predmet.ProtuStrankaListFormatedOIB_1">
      <item>MONTMONTAŽA-N.E.P. društvo s ograničenom odgovornošću za projektiranje, proizvodnju, izgradnju i montažu objekata i postro, OIB 13051973588</item>
    </derivirana_varijabla>
  </DomainObject.Predmet.ProtuStrankaListFormatedOIB>
  <DomainObject.Predmet.ProtuStrankaListFormatedWithAdress>
    <izvorni_sadrzaj>
      <item>MONTMONTAŽA-N.E.P. društvo s ograničenom odgovornošću za projektiranje, proizvodnju, izgradnju i montažu objekata i postro, Rakitnica 2, Zagreb</item>
    </izvorni_sadrzaj>
    <derivirana_varijabla naziv="DomainObject.Predmet.ProtuStrankaListFormatedWithAdress_1">
      <item>MONTMONTAŽA-N.E.P. društvo s ograničenom odgovornošću za projektiranje, proizvodnju, izgradnju i montažu objekata i postro, Rakitnica 2, Zagreb</item>
    </derivirana_varijabla>
  </DomainObject.Predmet.ProtuStrankaListFormatedWithAdress>
  <DomainObject.Predmet.ProtuStrankaListFormatedWithAdressOIB>
    <izvorni_sadrzaj>
      <item>MONTMONTAŽA-N.E.P. društvo s ograničenom odgovornošću za projektiranje, proizvodnju, izgradnju i montažu objekata i postro, OIB 13051973588, Rakitnica 2, Zagreb</item>
    </izvorni_sadrzaj>
    <derivirana_varijabla naziv="DomainObject.Predmet.ProtuStrankaListFormatedWithAdressOIB_1">
      <item>MONTMONTAŽA-N.E.P. društvo s ograničenom odgovornošću za projektiranje, proizvodnju, izgradnju i montažu objekata i postro, OIB 13051973588, Rakitnica 2, Zagreb</item>
    </derivirana_varijabla>
  </DomainObject.Predmet.ProtuStrankaListFormatedWithAdressOIB>
  <DomainObject.Predmet.ProtuStrankaListNazivFormated>
    <izvorni_sadrzaj>
      <item>MONTMONTAŽA-N.E.P. društvo s ograničenom odgovornošću za projektiranje, proizvodnju, izgradnju i montažu objekata i postro</item>
    </izvorni_sadrzaj>
    <derivirana_varijabla naziv="DomainObject.Predmet.ProtuStrankaListNazivFormated_1">
      <item>MONTMONTAŽA-N.E.P. društvo s ograničenom odgovornošću za projektiranje, proizvodnju, izgradnju i montažu objekata i postro</item>
    </derivirana_varijabla>
  </DomainObject.Predmet.ProtuStrankaListNazivFormated>
  <DomainObject.Predmet.ProtuStrankaListNazivFormatedOIB>
    <izvorni_sadrzaj>
      <item>MONTMONTAŽA-N.E.P. društvo s ograničenom odgovornošću za projektiranje, proizvodnju, izgradnju i montažu objekata i postro, OIB 13051973588</item>
    </izvorni_sadrzaj>
    <derivirana_varijabla naziv="DomainObject.Predmet.ProtuStrankaListNazivFormatedOIB_1">
      <item>MONTMONTAŽA-N.E.P. društvo s ograničenom odgovornošću za projektiranje, proizvodnju, izgradnju i montažu objekata i postro, OIB 13051973588</item>
    </derivirana_varijabla>
  </DomainObject.Predmet.ProtuStrankaListNazivFormatedOIB>
  <DomainObject.Predmet.OstaliListFormated>
    <izvorni_sadrzaj>
      <item>Rajko Matan</item>
      <item>Zdravko Mitak</item>
    </izvorni_sadrzaj>
    <derivirana_varijabla naziv="DomainObject.Predmet.OstaliListFormated_1">
      <item>Rajko Matan</item>
      <item>Zdravko Mitak</item>
    </derivirana_varijabla>
  </DomainObject.Predmet.OstaliListFormated>
  <DomainObject.Predmet.OstaliListFormatedOIB>
    <izvorni_sadrzaj>
      <item>Rajko Matan</item>
      <item>Zdravko Mitak, OIB 25916717450</item>
    </izvorni_sadrzaj>
    <derivirana_varijabla naziv="DomainObject.Predmet.OstaliListFormatedOIB_1">
      <item>Rajko Matan</item>
      <item>Zdravko Mitak, OIB 25916717450</item>
    </derivirana_varijabla>
  </DomainObject.Predmet.OstaliListFormatedOIB>
  <DomainObject.Predmet.OstaliListFormatedWithAdress>
    <izvorni_sadrzaj>
      <item>Rajko Matan, Ksavera Šndora Gjalskog 50, 10432 Bregana</item>
      <item>Zdravko Mitak, Zelenjak 53, 10000 Zagreb</item>
    </izvorni_sadrzaj>
    <derivirana_varijabla naziv="DomainObject.Predmet.OstaliListFormatedWithAdress_1">
      <item>Rajko Matan, Ksavera Šndora Gjalskog 50, 10432 Bregana</item>
      <item>Zdravko Mitak, Zelenjak 53, 10000 Zagreb</item>
    </derivirana_varijabla>
  </DomainObject.Predmet.OstaliListFormatedWithAdress>
  <DomainObject.Predmet.OstaliListFormatedWithAdressOIB>
    <izvorni_sadrzaj>
      <item>Rajko Matan, Ksavera Šndora Gjalskog 50, 10432 Bregana</item>
      <item>Zdravko Mitak, OIB 25916717450, Zelenjak 53, 10000 Zagreb</item>
    </izvorni_sadrzaj>
    <derivirana_varijabla naziv="DomainObject.Predmet.OstaliListFormatedWithAdressOIB_1">
      <item>Rajko Matan, Ksavera Šndora Gjalskog 50, 10432 Bregana</item>
      <item>Zdravko Mitak, OIB 25916717450, Zelenjak 53, 10000 Zagreb</item>
    </derivirana_varijabla>
  </DomainObject.Predmet.OstaliListFormatedWithAdressOIB>
  <DomainObject.Predmet.OstaliListNazivFormated>
    <izvorni_sadrzaj>
      <item>Rajko Matan</item>
      <item>Zdravko Mitak</item>
    </izvorni_sadrzaj>
    <derivirana_varijabla naziv="DomainObject.Predmet.OstaliListNazivFormated_1">
      <item>Rajko Matan</item>
      <item>Zdravko Mitak</item>
    </derivirana_varijabla>
  </DomainObject.Predmet.OstaliListNazivFormated>
  <DomainObject.Predmet.OstaliListNazivFormatedOIB>
    <izvorni_sadrzaj>
      <item>Rajko Matan</item>
      <item>Zdravko Mitak, OIB 25916717450</item>
    </izvorni_sadrzaj>
    <derivirana_varijabla naziv="DomainObject.Predmet.OstaliListNazivFormatedOIB_1">
      <item>Rajko Matan</item>
      <item>Zdravko Mitak, OIB 25916717450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2016.</izvorni_sadrzaj>
    <derivirana_varijabla naziv="DomainObject.Datum_1">13.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MONTMONTAŽA-N.E.P. društvo s ograničenom odgovornošću za projektiranje, proizvodnju, izgradnju i montažu objekata i postro</izvorni_sadrzaj>
    <derivirana_varijabla naziv="DomainObject.Predmet.ProtustrankaIDrugi_1">MONTMONTAŽA-N.E.P. društvo s ograničenom odgovornošću za projektiranje, proizvodnju, izgradnju i montažu objekata i postro</derivirana_varijabla>
  </DomainObject.Predmet.ProtustrankaIDrugi>
  <DomainObject.Predmet.StrankaIDrugiAdressOIB>
    <izvorni_sadrzaj>FINA ZAGREB, OIB 85821130368, ILICA 307, 10000 Zagreb i dr.</izvorni_sadrzaj>
    <derivirana_varijabla naziv="DomainObject.Predmet.StrankaIDrugiAdressOIB_1">FINA ZAGREB, OIB 85821130368, ILICA 307, 10000 Zagreb i dr.</derivirana_varijabla>
  </DomainObject.Predmet.StrankaIDrugiAdressOIB>
  <DomainObject.Predmet.ProtustrankaIDrugiAdressOIB>
    <izvorni_sadrzaj>MONTMONTAŽA-N.E.P. društvo s ograničenom odgovornošću za projektiranje, proizvodnju, izgradnju i montažu objekata i postro, OIB 13051973588, Rakitnica 2, Zagreb</izvorni_sadrzaj>
    <derivirana_varijabla naziv="DomainObject.Predmet.ProtustrankaIDrugiAdressOIB_1">MONTMONTAŽA-N.E.P. društvo s ograničenom odgovornošću za projektiranje, proizvodnju, izgradnju i montažu objekata i postro, OIB 13051973588, Rakitnica 2,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MONTMONTAŽA-N.E.P. društvo s ograničenom odgovornošću za projektiranje, proizvodnju, izgradnju i montažu objekata i postro</item>
      <item>FINA ZAGREB</item>
      <item>Rajko Matan</item>
      <item>Zdravko Mitak</item>
      <item>VJEROVNICI</item>
      <item>URTIM d.o.o. za građevinarstvo, montažu, remonte, trgovinu i zastupstva</item>
      <item>CLARA PACTA društvo s ograničenom odgovornošću za trgovinu i ugostiteljstvo</item>
    </izvorni_sadrzaj>
    <derivirana_varijabla naziv="DomainObject.Predmet.SudioniciListNaziv_1">
      <item>MONTMONTAŽA-N.E.P. društvo s ograničenom odgovornošću za projektiranje, proizvodnju, izgradnju i montažu objekata i postro</item>
      <item>FINA ZAGREB</item>
      <item>Rajko Matan</item>
      <item>Zdravko Mitak</item>
      <item>VJEROVNICI</item>
      <item>URTIM d.o.o. za građevinarstvo, montažu, remonte, trgovinu i zastupstva</item>
      <item>CLARA PACTA društvo s ograničenom odgovornošću za trgovinu i ugostiteljstvo</item>
    </derivirana_varijabla>
  </DomainObject.Predmet.SudioniciListNaziv>
  <DomainObject.Predmet.SudioniciListAdressOIB>
    <izvorni_sadrzaj>
      <item>MONTMONTAŽA-N.E.P. društvo s ograničenom odgovornošću za projektiranje, proizvodnju, izgradnju i montažu objekata i postro, OIB 13051973588, Rakitnica 2,Zagreb</item>
      <item>FINA ZAGREB, OIB 85821130368, ILICA 307,10000 Zagreb</item>
      <item>Rajko Matan, Ksavera Šndora Gjalskog 50,10432 Bregana</item>
      <item>Zdravko Mitak, OIB 25916717450, Zelenjak 53,10000 Zagreb</item>
      <item>VJEROVNICI</item>
      <item>URTIM d.o.o. za građevinarstvo, montažu, remonte, trgovinu i zastupstva, OIB 69733329951, Kneza Ljudevita Posavskog 9,10410 Velika Gorica</item>
      <item>CLARA PACTA društvo s ograničenom odgovornošću za trgovinu i ugostiteljstvo, OIB 11632914600, Radnička Cesta 194,10000 Zagreb</item>
    </izvorni_sadrzaj>
    <derivirana_varijabla naziv="DomainObject.Predmet.SudioniciListAdressOIB_1">
      <item>MONTMONTAŽA-N.E.P. društvo s ograničenom odgovornošću za projektiranje, proizvodnju, izgradnju i montažu objekata i postro, OIB 13051973588, Rakitnica 2,Zagreb</item>
      <item>FINA ZAGREB, OIB 85821130368, ILICA 307,10000 Zagreb</item>
      <item>Rajko Matan, Ksavera Šndora Gjalskog 50,10432 Bregana</item>
      <item>Zdravko Mitak, OIB 25916717450, Zelenjak 53,10000 Zagreb</item>
      <item>VJEROVNICI</item>
      <item>URTIM d.o.o. za građevinarstvo, montažu, remonte, trgovinu i zastupstva, OIB 69733329951, Kneza Ljudevita Posavskog 9,10410 Velika Gorica</item>
      <item>CLARA PACTA društvo s ograničenom odgovornošću za trgovinu i ugostiteljstvo, OIB 11632914600, Radnička Cesta 194,10000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13051973588</item>
      <item>, OIB 85821130368</item>
      <item>, OIB null</item>
      <item>, OIB 25916717450</item>
      <item>, OIB null</item>
      <item>, OIB 69733329951</item>
      <item>, OIB 11632914600</item>
    </izvorni_sadrzaj>
    <derivirana_varijabla naziv="DomainObject.Predmet.SudioniciListNazivOIB_1">
      <item>, OIB 13051973588</item>
      <item>, OIB 85821130368</item>
      <item>, OIB null</item>
      <item>, OIB 25916717450</item>
      <item>, OIB null</item>
      <item>, OIB 69733329951</item>
      <item>, OIB 11632914600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Mitak, OIB 25916717450, Zelenjak 53 Zagreb</item>
    </izvorni_sadrzaj>
    <derivirana_varijabla naziv="DomainObject.Predmet.StecajniUpraviteljiListAddressOIB_1">
      <item>Zdravko Mitak, OIB 25916717450, Zelenjak 53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312</properties:Words>
  <properties:Characters>1666</properties:Characters>
  <properties:Lines>62</properties:Lines>
  <properties:Paragraphs>23</properties:Paragraphs>
  <properties:TotalTime>4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2176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2016-01-11T21:40:00Z</dcterms:created>
  <dc:creator>nmarkovic</dc:creator>
  <cp:lastModifiedBy>Ivana Rogić</cp:lastModifiedBy>
  <cp:lastPrinted>2016-01-13T12:36:00Z</cp:lastPrinted>
  <dcterms:modified xmlns:xsi="http://www.w3.org/2001/XMLSchema-instance" xsi:type="dcterms:W3CDTF">2016-01-13T12:37:00Z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