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f20363b" w14:paraId="f20363b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r w:rsidR="00DB6935">
        <w:rPr>
          <w:rFonts w:hAnsi="Times New Roman" w:ascii="Times New Roman"/>
          <w:szCs w:val="24"/>
        </w:rPr>
        <w:t>56</w:t>
      </w:r>
      <w:r w:rsidRPr="00811B9D">
        <w:rPr>
          <w:rFonts w:hAnsi="Times New Roman" w:ascii="Times New Roman"/>
          <w:szCs w:val="24"/>
        </w:rPr>
        <w:t>. St-</w:t>
      </w:r>
      <w:r w:rsidR="00557FD2">
        <w:rPr>
          <w:rFonts w:hAnsi="Times New Roman" w:ascii="Times New Roman"/>
          <w:szCs w:val="24"/>
        </w:rPr>
        <w:t>2</w:t>
      </w:r>
      <w:r w:rsidR="002260B5">
        <w:rPr>
          <w:rFonts w:hAnsi="Times New Roman" w:ascii="Times New Roman"/>
          <w:szCs w:val="24"/>
        </w:rPr>
        <w:t>204/</w:t>
      </w:r>
      <w:r w:rsidR="003A4867">
        <w:rPr>
          <w:rFonts w:hAnsi="Times New Roman" w:ascii="Times New Roman"/>
          <w:szCs w:val="24"/>
        </w:rPr>
        <w:t>2</w:t>
      </w:r>
      <w:r w:rsidR="00DB6935">
        <w:rPr>
          <w:rFonts w:hAnsi="Times New Roman" w:ascii="Times New Roman"/>
          <w:szCs w:val="24"/>
        </w:rPr>
        <w:t>0</w:t>
      </w:r>
      <w:r w:rsidRPr="00811B9D">
        <w:rPr>
          <w:rFonts w:hAnsi="Times New Roman" w:ascii="Times New Roman"/>
          <w:szCs w:val="24"/>
        </w:rPr>
        <w:t>1</w:t>
      </w:r>
      <w:r w:rsidR="00557FD2">
        <w:rPr>
          <w:rFonts w:hAnsi="Times New Roman" w:ascii="Times New Roman"/>
          <w:szCs w:val="24"/>
        </w:rPr>
        <w:t>7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BB0CAA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F76F82">
        <w:rPr>
          <w:rFonts w:hAnsi="Times New Roman" w:ascii="Times New Roman"/>
          <w:color w:val="000000"/>
          <w:szCs w:val="24"/>
        </w:rPr>
        <w:t xml:space="preserve">SAVA d.o.o., 44210 Sunja, Komarevačka b.b., OIB:98120365544, </w:t>
      </w:r>
      <w:r w:rsidRPr="00C241AF">
        <w:rPr>
          <w:rFonts w:hAnsi="Times New Roman" w:ascii="Times New Roman"/>
          <w:szCs w:val="24"/>
        </w:rPr>
        <w:t xml:space="preserve">dana </w:t>
      </w:r>
      <w:r w:rsidR="00F80111">
        <w:rPr>
          <w:rFonts w:hAnsi="Times New Roman" w:ascii="Times New Roman"/>
          <w:szCs w:val="24"/>
        </w:rPr>
        <w:t>1</w:t>
      </w:r>
      <w:r w:rsidR="00951960">
        <w:rPr>
          <w:rFonts w:hAnsi="Times New Roman" w:ascii="Times New Roman"/>
          <w:szCs w:val="24"/>
        </w:rPr>
        <w:t>2</w:t>
      </w:r>
      <w:r w:rsidRPr="00C241AF">
        <w:rPr>
          <w:rFonts w:hAnsi="Times New Roman" w:ascii="Times New Roman"/>
          <w:szCs w:val="24"/>
        </w:rPr>
        <w:t xml:space="preserve">. </w:t>
      </w:r>
      <w:r w:rsidR="00951960">
        <w:rPr>
          <w:rFonts w:hAnsi="Times New Roman" w:ascii="Times New Roman"/>
          <w:szCs w:val="24"/>
        </w:rPr>
        <w:t>siječnja</w:t>
      </w:r>
      <w:r w:rsidR="00F80111">
        <w:rPr>
          <w:rFonts w:hAnsi="Times New Roman" w:ascii="Times New Roman"/>
          <w:szCs w:val="24"/>
        </w:rPr>
        <w:t xml:space="preserve"> 201</w:t>
      </w:r>
      <w:r w:rsidR="00951960">
        <w:rPr>
          <w:rFonts w:hAnsi="Times New Roman" w:ascii="Times New Roman"/>
          <w:szCs w:val="24"/>
        </w:rPr>
        <w:t>8</w:t>
      </w:r>
      <w:r w:rsidR="00F80111">
        <w:rPr>
          <w:rFonts w:hAnsi="Times New Roman" w:ascii="Times New Roman"/>
          <w:szCs w:val="24"/>
        </w:rPr>
        <w:t>.</w:t>
      </w:r>
      <w:r w:rsidRPr="00C241AF">
        <w:rPr>
          <w:rFonts w:hAnsi="Times New Roman" w:ascii="Times New Roman"/>
          <w:szCs w:val="24"/>
        </w:rPr>
        <w:t xml:space="preserve"> 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7373AA" w:rsidR="00DB6935" w:rsidRPr="007373AA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  <w:r w:rsidR="007373AA">
        <w:rPr>
          <w:rFonts w:hAnsi="Times New Roman" w:ascii="Times New Roman"/>
          <w:color w:val="000000"/>
          <w:szCs w:val="24"/>
          <w:lang w:val="de-DE"/>
        </w:rPr>
        <w:t xml:space="preserve"> </w:t>
      </w:r>
      <w:r w:rsidR="007373AA" w:rsidRPr="007373AA">
        <w:rPr>
          <w:rFonts w:hAnsi="Times New Roman" w:ascii="Times New Roman"/>
          <w:color w:val="000000"/>
          <w:szCs w:val="24"/>
          <w:lang w:val="de-DE"/>
        </w:rPr>
        <w:t>SAVA d.o.o., 44210 Sunja, Komarevačka b.b., OIB:98120365544</w:t>
      </w:r>
      <w:r w:rsidR="00DB6935" w:rsidRPr="00C241AF">
        <w:rPr>
          <w:rFonts w:hAnsi="Times New Roman" w:ascii="Times New Roman"/>
          <w:szCs w:val="24"/>
        </w:rPr>
        <w:t xml:space="preserve">, </w:t>
      </w:r>
      <w:r w:rsidR="007811E7">
        <w:rPr>
          <w:rFonts w:hAnsi="Times New Roman" w:ascii="Times New Roman"/>
          <w:szCs w:val="24"/>
        </w:rPr>
        <w:t xml:space="preserve">od </w:t>
      </w:r>
      <w:r w:rsidR="00DB6935" w:rsidRPr="00C241AF">
        <w:rPr>
          <w:rFonts w:hAnsi="Times New Roman" w:ascii="Times New Roman"/>
          <w:szCs w:val="24"/>
        </w:rPr>
        <w:t xml:space="preserve">dana </w:t>
      </w:r>
      <w:r w:rsidR="007373AA">
        <w:rPr>
          <w:rFonts w:hAnsi="Times New Roman" w:ascii="Times New Roman"/>
          <w:szCs w:val="24"/>
        </w:rPr>
        <w:t>07</w:t>
      </w:r>
      <w:r w:rsidR="007811E7">
        <w:rPr>
          <w:rFonts w:hAnsi="Times New Roman" w:ascii="Times New Roman"/>
          <w:szCs w:val="24"/>
        </w:rPr>
        <w:t xml:space="preserve">. </w:t>
      </w:r>
      <w:r w:rsidR="003878A9">
        <w:rPr>
          <w:rFonts w:hAnsi="Times New Roman" w:ascii="Times New Roman"/>
          <w:szCs w:val="24"/>
        </w:rPr>
        <w:t>kolovoza 2017.</w:t>
      </w:r>
    </w:p>
    <w:p w:rsidRDefault="00DB6935" w:rsidP="001B5ED8" w:rsidR="00DB6935">
      <w:pPr>
        <w:ind w:left="360"/>
        <w:jc w:val="center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811B9D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7373AA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7373AA" w:rsidRPr="007373AA">
        <w:rPr>
          <w:rFonts w:hAnsi="Times New Roman" w:ascii="Times New Roman"/>
          <w:color w:val="000000"/>
          <w:szCs w:val="24"/>
        </w:rPr>
        <w:t>SAVA d.o.o., 44210 Sunja, Komarevačka b.b., OIB:98120365544</w:t>
      </w:r>
      <w:r w:rsidR="007373AA">
        <w:rPr>
          <w:rFonts w:hAnsi="Times New Roman" w:ascii="Times New Roman"/>
          <w:color w:val="000000"/>
          <w:szCs w:val="24"/>
        </w:rPr>
        <w:t>.</w:t>
      </w:r>
    </w:p>
    <w:p w:rsidRDefault="00DB6935" w:rsidP="00BB0CAA" w:rsidR="006E3BE5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Stečajni je dužnik obavijestio sud da </w:t>
      </w:r>
      <w:r w:rsidR="00835FDC">
        <w:rPr>
          <w:rFonts w:hAnsi="Times New Roman" w:ascii="Times New Roman"/>
          <w:color w:val="000000"/>
          <w:szCs w:val="24"/>
        </w:rPr>
        <w:t>nema evidentiranih neizvršenih osnova za plaćanje uz d</w:t>
      </w:r>
      <w:r w:rsidR="00BA708F">
        <w:rPr>
          <w:rFonts w:hAnsi="Times New Roman" w:ascii="Times New Roman"/>
          <w:color w:val="000000"/>
          <w:szCs w:val="24"/>
        </w:rPr>
        <w:t>ostavu potvrde FINE o navedenom</w:t>
      </w:r>
      <w:r w:rsidR="006E3BE5">
        <w:rPr>
          <w:rFonts w:hAnsi="Times New Roman" w:ascii="Times New Roman"/>
          <w:color w:val="000000"/>
          <w:szCs w:val="24"/>
        </w:rPr>
        <w:t xml:space="preserve"> predlažući da se</w:t>
      </w:r>
      <w:r w:rsidR="004C0AA3">
        <w:rPr>
          <w:rFonts w:hAnsi="Times New Roman" w:ascii="Times New Roman"/>
          <w:color w:val="000000"/>
          <w:szCs w:val="24"/>
        </w:rPr>
        <w:t xml:space="preserve"> predmetni postupak obustavi.</w:t>
      </w:r>
      <w:r w:rsidR="006E3BE5">
        <w:rPr>
          <w:rFonts w:hAnsi="Times New Roman" w:ascii="Times New Roman"/>
          <w:color w:val="000000"/>
          <w:szCs w:val="24"/>
        </w:rPr>
        <w:t xml:space="preserve"> </w:t>
      </w:r>
    </w:p>
    <w:p w:rsidRDefault="006E3BE5" w:rsidP="00811B9D" w:rsidR="001B5ED8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</w:t>
      </w:r>
      <w:r w:rsidR="00DB6935">
        <w:rPr>
          <w:rFonts w:hAnsi="Times New Roman" w:ascii="Times New Roman"/>
          <w:color w:val="000000"/>
          <w:szCs w:val="24"/>
        </w:rPr>
        <w:t xml:space="preserve">          </w:t>
      </w:r>
      <w:r w:rsidR="00BA708F">
        <w:rPr>
          <w:rFonts w:hAnsi="Times New Roman" w:ascii="Times New Roman"/>
          <w:color w:val="000000"/>
          <w:szCs w:val="24"/>
        </w:rPr>
        <w:t>Cijeneći navedeno</w:t>
      </w:r>
      <w:r w:rsidR="001B5ED8" w:rsidRPr="00811B9D">
        <w:rPr>
          <w:rFonts w:hAnsi="Times New Roman" w:ascii="Times New Roman"/>
          <w:color w:val="000000"/>
          <w:szCs w:val="24"/>
        </w:rPr>
        <w:t xml:space="preserve"> </w:t>
      </w:r>
      <w:r w:rsidR="00223A5F">
        <w:rPr>
          <w:rFonts w:hAnsi="Times New Roman" w:ascii="Times New Roman"/>
          <w:color w:val="000000"/>
          <w:szCs w:val="24"/>
        </w:rPr>
        <w:t>u smislu čl. 428. st. 1. t. 2</w:t>
      </w:r>
      <w:r w:rsidR="001B4E77">
        <w:rPr>
          <w:rFonts w:hAnsi="Times New Roman" w:ascii="Times New Roman"/>
          <w:color w:val="000000"/>
          <w:szCs w:val="24"/>
        </w:rPr>
        <w:t>. SZ,</w:t>
      </w:r>
      <w:r w:rsidR="001B5ED8"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="001B5ED8"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6E3BE5" w:rsidP="00811B9D" w:rsidR="006E3BE5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F80111">
        <w:rPr>
          <w:rFonts w:hAnsi="Times New Roman" w:ascii="Times New Roman"/>
          <w:color w:val="000000"/>
          <w:szCs w:val="24"/>
        </w:rPr>
        <w:t>1</w:t>
      </w:r>
      <w:r w:rsidR="000D5370">
        <w:rPr>
          <w:rFonts w:hAnsi="Times New Roman" w:ascii="Times New Roman"/>
          <w:color w:val="000000"/>
          <w:szCs w:val="24"/>
        </w:rPr>
        <w:t xml:space="preserve">2. siječnja </w:t>
      </w:r>
      <w:r w:rsidRPr="00811B9D">
        <w:rPr>
          <w:rFonts w:hAnsi="Times New Roman" w:ascii="Times New Roman"/>
          <w:color w:val="000000"/>
          <w:szCs w:val="24"/>
        </w:rPr>
        <w:t>201</w:t>
      </w:r>
      <w:r w:rsidR="000D5370">
        <w:rPr>
          <w:rFonts w:hAnsi="Times New Roman" w:ascii="Times New Roman"/>
          <w:color w:val="000000"/>
          <w:szCs w:val="24"/>
        </w:rPr>
        <w:t>8</w:t>
      </w:r>
      <w:r w:rsidRPr="00811B9D">
        <w:rPr>
          <w:rFonts w:hAnsi="Times New Roman" w:ascii="Times New Roman"/>
          <w:color w:val="000000"/>
          <w:szCs w:val="24"/>
        </w:rPr>
        <w:t>.</w:t>
      </w:r>
    </w:p>
    <w:p w:rsidRDefault="001B5ED8" w:rsidP="00BB0CAA" w:rsidR="001B5ED8" w:rsidRPr="00811B9D">
      <w:pPr>
        <w:jc w:val="right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BB0CAA" w:rsidR="001B5ED8">
      <w:pPr>
        <w:jc w:val="right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  <w:r w:rsidR="00BB0CAA">
        <w:rPr>
          <w:rFonts w:hAnsi="Times New Roman" w:ascii="Times New Roman"/>
          <w:color w:val="000000"/>
          <w:szCs w:val="24"/>
        </w:rPr>
        <w:t>, v.r.</w:t>
      </w:r>
    </w:p>
    <w:p w:rsidRDefault="00BB0CAA" w:rsidP="00BB0CAA" w:rsidR="00BB0CAA">
      <w:pPr>
        <w:jc w:val="right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</w:t>
      </w:r>
    </w:p>
    <w:p w:rsidRDefault="00BB0CAA" w:rsidP="00BB0CAA" w:rsidR="00BB0CAA">
      <w:pPr>
        <w:jc w:val="right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Ovlašteni službenik</w:t>
      </w:r>
    </w:p>
    <w:p w:rsidRDefault="00BB0CAA" w:rsidP="00BB0CAA" w:rsidR="001737C9">
      <w:pPr>
        <w:jc w:val="right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Branimir Tot</w:t>
      </w:r>
    </w:p>
    <w:p w:rsidRDefault="00BB0CAA" w:rsidP="001B5ED8" w:rsidR="00BB0CAA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BB0CAA" w:rsidR="00F45B98" w:rsidRPr="00BB0CAA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sectPr w:rsidSect="00BB0CAA" w:rsidR="00F45B98" w:rsidRPr="00BB0CAA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BB0CAA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3551AB">
          <w:rPr>
            <w:rFonts w:hAnsi="Times New Roman" w:ascii="Times New Roman"/>
          </w:rPr>
          <w:t>2</w:t>
        </w:r>
        <w:r w:rsidR="0079224B">
          <w:rPr>
            <w:rFonts w:hAnsi="Times New Roman" w:ascii="Times New Roman"/>
          </w:rPr>
          <w:t>204</w:t>
        </w:r>
        <w:r w:rsidRPr="00027149">
          <w:rPr>
            <w:rFonts w:hAnsi="Times New Roman" w:ascii="Times New Roman"/>
          </w:rPr>
          <w:t>/1</w:t>
        </w:r>
        <w:r w:rsidR="003551AB">
          <w:rPr>
            <w:rFonts w:hAnsi="Times New Roman" w:ascii="Times New Roman"/>
          </w:rPr>
          <w:t>7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0D5370"/>
    <w:rsid w:val="00133143"/>
    <w:rsid w:val="001641BA"/>
    <w:rsid w:val="001737C9"/>
    <w:rsid w:val="001B4E77"/>
    <w:rsid w:val="001B5ED8"/>
    <w:rsid w:val="00223A5F"/>
    <w:rsid w:val="002260B5"/>
    <w:rsid w:val="002E3AF5"/>
    <w:rsid w:val="003551AB"/>
    <w:rsid w:val="003878A9"/>
    <w:rsid w:val="003A4867"/>
    <w:rsid w:val="004C0AA3"/>
    <w:rsid w:val="00557FD2"/>
    <w:rsid w:val="005612B6"/>
    <w:rsid w:val="005F609D"/>
    <w:rsid w:val="006A29C6"/>
    <w:rsid w:val="006E3BE5"/>
    <w:rsid w:val="0071225B"/>
    <w:rsid w:val="00714CD7"/>
    <w:rsid w:val="007373AA"/>
    <w:rsid w:val="0075381D"/>
    <w:rsid w:val="00767C75"/>
    <w:rsid w:val="007811E7"/>
    <w:rsid w:val="0079224B"/>
    <w:rsid w:val="00795070"/>
    <w:rsid w:val="007D3269"/>
    <w:rsid w:val="007F66DB"/>
    <w:rsid w:val="00807C80"/>
    <w:rsid w:val="00811B9D"/>
    <w:rsid w:val="00835FDC"/>
    <w:rsid w:val="00846040"/>
    <w:rsid w:val="00883220"/>
    <w:rsid w:val="00951960"/>
    <w:rsid w:val="00AB2280"/>
    <w:rsid w:val="00B04F0F"/>
    <w:rsid w:val="00BA708F"/>
    <w:rsid w:val="00BB0CAA"/>
    <w:rsid w:val="00C241AF"/>
    <w:rsid w:val="00C25D48"/>
    <w:rsid w:val="00C61CB4"/>
    <w:rsid w:val="00C83A68"/>
    <w:rsid w:val="00CC2B88"/>
    <w:rsid w:val="00D2020D"/>
    <w:rsid w:val="00D439A3"/>
    <w:rsid w:val="00D63235"/>
    <w:rsid w:val="00DB6935"/>
    <w:rsid w:val="00DB6E30"/>
    <w:rsid w:val="00E22E58"/>
    <w:rsid w:val="00EB4DA5"/>
    <w:rsid w:val="00F44B52"/>
    <w:rsid w:val="00F45B98"/>
    <w:rsid w:val="00F52E83"/>
    <w:rsid w:val="00F76F82"/>
    <w:rsid w:val="00F80111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C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C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CAA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C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C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C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CA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CAA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CA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CA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2204</izvorni_sadrzaj>
    <derivirana_varijabla naziv="DomainObject.Predmet.Broj_1">2204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St-2204/2017</izvorni_sadrzaj>
    <derivirana_varijabla naziv="DomainObject.Predmet.OznakaBroj_1">St-2204/2017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 d.o.o. zastupanog po punomoćniku Massimiliano Bizzotto; Luigino Simeoni</izvorni_sadrzaj>
    <derivirana_varijabla naziv="DomainObject.Predmet.ProtustrankaFormated_1">  SAVA d.o.o. zastupanog po punomoćniku Massimiliano Bizzotto; Luigino Simeoni</derivirana_varijabla>
  </DomainObject.Predmet.ProtustrankaFormated>
  <DomainObject.Predmet.ProtustrankaFormatedOIB>
    <izvorni_sadrzaj>  SAVA d.o.o., OIB 98120365544 zastupanog po punomoćniku Massimiliano Bizzotto; Luigino Simeoni</izvorni_sadrzaj>
    <derivirana_varijabla naziv="DomainObject.Predmet.ProtustrankaFormatedOIB_1">  SAVA d.o.o., OIB 98120365544 zastupanog po punomoćniku Massimiliano Bizzotto; Luigino Simeoni</derivirana_varijabla>
  </DomainObject.Predmet.ProtustrankaFormatedOIB>
  <DomainObject.Predmet.ProtustrankaFormatedWithAdress>
    <izvorni_sadrzaj> SAVA d.o.o., Komarevačka/bb, 44210 Sunja zastupanog po punomoćniku Massimiliano Bizzotto; Luigino Simeoni</izvorni_sadrzaj>
    <derivirana_varijabla naziv="DomainObject.Predmet.ProtustrankaFormatedWithAdress_1"> SAVA d.o.o., Komarevačka/bb, 44210 Sunja zastupanog po punomoćniku Massimiliano Bizzotto; Luigino Simeoni</derivirana_varijabla>
  </DomainObject.Predmet.ProtustrankaFormatedWithAdress>
  <DomainObject.Predmet.ProtustrankaFormatedWithAdressOIB>
    <izvorni_sadrzaj> SAVA d.o.o., OIB 98120365544, Komarevačka/bb, 44210 Sunja zastupanog po punomoćniku Massimiliano Bizzotto; Luigino Simeoni</izvorni_sadrzaj>
    <derivirana_varijabla naziv="DomainObject.Predmet.ProtustrankaFormatedWithAdressOIB_1"> SAVA d.o.o., OIB 98120365544, Komarevačka/bb, 44210 Sunja zastupanog po punomoćniku Massimiliano Bizzotto; Luigino Simeoni</derivirana_varijabla>
  </DomainObject.Predmet.ProtustrankaFormatedWithAdressOIB>
  <DomainObject.Predmet.ProtustrankaWithAdress>
    <izvorni_sadrzaj>SAVA d.o.o. Komarevačka/bb, 44210 Sunja</izvorni_sadrzaj>
    <derivirana_varijabla naziv="DomainObject.Predmet.ProtustrankaWithAdress_1">SAVA d.o.o. Komarevačka/bb, 44210 Sunja</derivirana_varijabla>
  </DomainObject.Predmet.ProtustrankaWithAdress>
  <DomainObject.Predmet.ProtustrankaWithAdressOIB>
    <izvorni_sadrzaj>SAVA d.o.o., OIB 98120365544, Komarevačka/bb, 44210 Sunja</izvorni_sadrzaj>
    <derivirana_varijabla naziv="DomainObject.Predmet.ProtustrankaWithAdressOIB_1">SAVA d.o.o., OIB 98120365544, Komarevačka/bb, 44210 Sunja</derivirana_varijabla>
  </DomainObject.Predmet.ProtustrankaWithAdressOIB>
  <DomainObject.Predmet.ProtustrankaNazivFormated>
    <izvorni_sadrzaj>SAVA d.o.o.</izvorni_sadrzaj>
    <derivirana_varijabla naziv="DomainObject.Predmet.ProtustrankaNazivFormated_1">SAVA d.o.o.</derivirana_varijabla>
  </DomainObject.Predmet.ProtustrankaNazivFormated>
  <DomainObject.Predmet.ProtustrankaNazivFormatedOIB>
    <izvorni_sadrzaj>SAVA d.o.o., OIB 98120365544</izvorni_sadrzaj>
    <derivirana_varijabla naziv="DomainObject.Predmet.ProtustrankaNazivFormatedOIB_1">SAVA d.o.o., OIB 98120365544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svibanjskig žrtava 1995. 1, 10000 Zagreb</izvorni_sadrzaj>
    <derivirana_varijabla naziv="DomainObject.Predmet.StrankaFormatedWithAdress_1"> FINA Regionalni centar Zagreb, Trg svibanjskig žrtava 1995. 1, 10000 Zagreb</derivirana_varijabla>
  </DomainObject.Predmet.StrankaFormatedWithAdress>
  <DomainObject.Predmet.StrankaFormatedWithAdressOIB>
    <izvorni_sadrzaj> FINA Regionalni centar Zagreb, OIB 85821130368, Trg svibanjskig žrtava 1995. 1, 10000 Zagreb</izvorni_sadrzaj>
    <derivirana_varijabla naziv="DomainObject.Predmet.StrankaFormatedWithAdressOIB_1"> FINA Regionalni centar Zagreb, OIB 85821130368, Trg svibanjskig žrtava 1995. 1, 10000 Zagreb</derivirana_varijabla>
  </DomainObject.Predmet.StrankaFormatedWithAdressOIB>
  <DomainObject.Predmet.StrankaWithAdress>
    <izvorni_sadrzaj>FINA Regionalni centar Zagreb Trg svibanjskig žrtava 1995. 1,10000 Zagreb</izvorni_sadrzaj>
    <derivirana_varijabla naziv="DomainObject.Predmet.StrankaWithAdress_1">FINA Regionalni centar Zagreb Trg svibanjskig žrtava 1995. 1,10000 Zagreb</derivirana_varijabla>
  </DomainObject.Predmet.StrankaWithAdress>
  <DomainObject.Predmet.StrankaWithAdressOIB>
    <izvorni_sadrzaj>FINA Regionalni centar Zagreb, OIB 85821130368, Trg svibanjskig žrtava 1995. 1,10000 Zagreb</izvorni_sadrzaj>
    <derivirana_varijabla naziv="DomainObject.Predmet.StrankaWithAdressOIB_1">FINA Regionalni centar Zagreb, OIB 85821130368, Trg svibanjskig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svibanjskig žrtava 1995. 1, 10000 Zagreb</item>
    </izvorni_sadrzaj>
    <derivirana_varijabla naziv="DomainObject.Predmet.StrankaListFormatedWithAdress_1">
      <item>FINA Regionalni centar Zagreb, Trg svibanjskig žrtava 1995. 1, 10000 Zagreb</item>
    </derivirana_varijabla>
  </DomainObject.Predmet.StrankaListFormatedWithAdress>
  <DomainObject.Predmet.StrankaListFormatedWithAdressOIB>
    <izvorni_sadrzaj>
      <item>FINA Regionalni centar Zagreb, OIB 85821130368, Trg svibanjskig žrtava 1995. 1, 10000 Zagreb</item>
    </izvorni_sadrzaj>
    <derivirana_varijabla naziv="DomainObject.Predmet.StrankaListFormatedWithAdressOIB_1">
      <item>FINA Regionalni centar Zagreb, OIB 85821130368, Trg svibanjskig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SAVA d.o.o. zastupanog po punomoćniku Massimiliano Bizzotto; Luigino Simeoni</item>
    </izvorni_sadrzaj>
    <derivirana_varijabla naziv="DomainObject.Predmet.ProtuStrankaListFormated_1">
      <item>SAVA d.o.o. zastupanog po punomoćniku Massimiliano Bizzotto; Luigino Simeoni</item>
    </derivirana_varijabla>
  </DomainObject.Predmet.ProtuStrankaListFormated>
  <DomainObject.Predmet.ProtuStrankaListFormatedOIB>
    <izvorni_sadrzaj>
      <item>SAVA d.o.o., OIB 98120365544 zastupanog po punomoćniku Massimiliano Bizzotto; Luigino Simeoni</item>
    </izvorni_sadrzaj>
    <derivirana_varijabla naziv="DomainObject.Predmet.ProtuStrankaListFormatedOIB_1">
      <item>SAVA d.o.o., OIB 98120365544 zastupanog po punomoćniku Massimiliano Bizzotto; Luigino Simeoni</item>
    </derivirana_varijabla>
  </DomainObject.Predmet.ProtuStrankaListFormatedOIB>
  <DomainObject.Predmet.ProtuStrankaListFormatedWithAdress>
    <izvorni_sadrzaj>
      <item>SAVA d.o.o., Komarevačka/bb, 44210 Sunja zastupanog po punomoćniku Massimiliano Bizzotto; Luigino Simeoni</item>
    </izvorni_sadrzaj>
    <derivirana_varijabla naziv="DomainObject.Predmet.ProtuStrankaListFormatedWithAdress_1">
      <item>SAVA d.o.o., Komarevačka/bb, 44210 Sunja zastupanog po punomoćniku Massimiliano Bizzotto; Luigino Simeoni</item>
    </derivirana_varijabla>
  </DomainObject.Predmet.ProtuStrankaListFormatedWithAdress>
  <DomainObject.Predmet.ProtuStrankaListFormatedWithAdressOIB>
    <izvorni_sadrzaj>
      <item>SAVA d.o.o., OIB 98120365544, Komarevačka/bb, 44210 Sunja zastupanog po punomoćniku Massimiliano Bizzotto; Luigino Simeoni</item>
    </izvorni_sadrzaj>
    <derivirana_varijabla naziv="DomainObject.Predmet.ProtuStrankaListFormatedWithAdressOIB_1">
      <item>SAVA d.o.o., OIB 98120365544, Komarevačka/bb, 44210 Sunja zastupanog po punomoćniku Massimiliano Bizzotto; Luigino Simeoni</item>
    </derivirana_varijabla>
  </DomainObject.Predmet.ProtuStrankaListFormatedWithAdressOIB>
  <DomainObject.Predmet.ProtuStrankaListNazivFormated>
    <izvorni_sadrzaj>
      <item>SAVA d.o.o.</item>
    </izvorni_sadrzaj>
    <derivirana_varijabla naziv="DomainObject.Predmet.ProtuStrankaListNazivFormated_1">
      <item>SAVA d.o.o.</item>
    </derivirana_varijabla>
  </DomainObject.Predmet.ProtuStrankaListNazivFormated>
  <DomainObject.Predmet.ProtuStrankaListNazivFormatedOIB>
    <izvorni_sadrzaj>
      <item>SAVA d.o.o., OIB 98120365544</item>
    </izvorni_sadrzaj>
    <derivirana_varijabla naziv="DomainObject.Predmet.ProtuStrankaListNazivFormatedOIB_1">
      <item>SAVA d.o.o., OIB 98120365544</item>
    </derivirana_varijabla>
  </DomainObject.Predmet.ProtuStrankaListNazivFormatedOIB>
  <DomainObject.Predmet.OstaliListFormated>
    <izvorni_sadrzaj>
      <item>Massimiliano Bizzotto punomoćnik sudionika u postupku SAVA d.o.o.</item>
      <item>Luigino Simeoni punomoćnik sudionika u postupku SAVA d.o.o.</item>
    </izvorni_sadrzaj>
    <derivirana_varijabla naziv="DomainObject.Predmet.OstaliListFormated_1">
      <item>Massimiliano Bizzotto punomoćnik sudionika u postupku SAVA d.o.o.</item>
      <item>Luigino Simeoni punomoćnik sudionika u postupku SAVA d.o.o.</item>
    </derivirana_varijabla>
  </DomainObject.Predmet.OstaliListFormated>
  <DomainObject.Predmet.OstaliListFormatedOIB>
    <izvorni_sadrzaj>
      <item>Massimiliano Bizzotto, OIB 14276730215 punomoćnik sudionika u postupku SAVA d.o.o.</item>
      <item>Luigino Simeoni, OIB 81176065656 punomoćnik sudionika u postupku SAVA d.o.o.</item>
    </izvorni_sadrzaj>
    <derivirana_varijabla naziv="DomainObject.Predmet.OstaliListFormatedOIB_1">
      <item>Massimiliano Bizzotto, OIB 14276730215 punomoćnik sudionika u postupku SAVA d.o.o.</item>
      <item>Luigino Simeoni, OIB 81176065656 punomoćnik sudionika u postupku SAVA d.o.o.</item>
    </derivirana_varijabla>
  </DomainObject.Predmet.OstaliListFormatedOIB>
  <DomainObject.Predmet.OstaliListFormatedWithAdress>
    <izvorni_sadrzaj>
      <item>Massimiliano Bizzotto, Via Lazio 1, Castelfranco Veneto punomoćnik sudionika u postupku SAVA d.o.o.</item>
      <item>Luigino Simeoni, Via Monte Grappa 28, Treviso, Riese Pio X punomoćnik sudionika u postupku SAVA d.o.o.</item>
    </izvorni_sadrzaj>
    <derivirana_varijabla naziv="DomainObject.Predmet.OstaliListFormatedWithAdress_1">
      <item>Massimiliano Bizzotto, Via Lazio 1, Castelfranco Veneto punomoćnik sudionika u postupku SAVA d.o.o.</item>
      <item>Luigino Simeoni, Via Monte Grappa 28, Treviso, Riese Pio X punomoćnik sudionika u postupku SAVA d.o.o.</item>
    </derivirana_varijabla>
  </DomainObject.Predmet.OstaliListFormatedWithAdress>
  <DomainObject.Predmet.OstaliListFormatedWithAdressOIB>
    <izvorni_sadrzaj>
      <item>Massimiliano Bizzotto, OIB 14276730215, Via Lazio 1, Castelfranco Veneto punomoćnik sudionika u postupku SAVA d.o.o.</item>
      <item>Luigino Simeoni, OIB 81176065656, Via Monte Grappa 28, Treviso, Riese Pio X punomoćnik sudionika u postupku SAVA d.o.o.</item>
    </izvorni_sadrzaj>
    <derivirana_varijabla naziv="DomainObject.Predmet.OstaliListFormatedWithAdressOIB_1">
      <item>Massimiliano Bizzotto, OIB 14276730215, Via Lazio 1, Castelfranco Veneto punomoćnik sudionika u postupku SAVA d.o.o.</item>
      <item>Luigino Simeoni, OIB 81176065656, Via Monte Grappa 28, Treviso, Riese Pio X punomoćnik sudionika u postupku SAVA d.o.o.</item>
    </derivirana_varijabla>
  </DomainObject.Predmet.OstaliListFormatedWithAdressOIB>
  <DomainObject.Predmet.OstaliListNazivFormated>
    <izvorni_sadrzaj>
      <item>Massimiliano Bizzotto</item>
      <item>Luigino Simeoni</item>
    </izvorni_sadrzaj>
    <derivirana_varijabla naziv="DomainObject.Predmet.OstaliListNazivFormated_1">
      <item>Massimiliano Bizzotto</item>
      <item>Luigino Simeoni</item>
    </derivirana_varijabla>
  </DomainObject.Predmet.OstaliListNazivFormated>
  <DomainObject.Predmet.OstaliListNazivFormatedOIB>
    <izvorni_sadrzaj>
      <item>Massimiliano Bizzotto, OIB 14276730215</item>
      <item>Luigino Simeoni, OIB 81176065656</item>
    </izvorni_sadrzaj>
    <derivirana_varijabla naziv="DomainObject.Predmet.OstaliListNazivFormatedOIB_1">
      <item>Massimiliano Bizzotto, OIB 14276730215</item>
      <item>Luigino Simeoni, OIB 81176065656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SAVA d.o.o.</izvorni_sadrzaj>
    <derivirana_varijabla naziv="DomainObject.Predmet.ProtustrankaIDrugi_1">SAVA d.o.o.</derivirana_varijabla>
  </DomainObject.Predmet.ProtustrankaIDrugi>
  <DomainObject.Predmet.StrankaIDrugiAdressOIB>
    <izvorni_sadrzaj>FINA Regionalni centar Zagreb, OIB 85821130368, Trg svibanjskig žrtava 1995. 1, 10000 Zagreb</izvorni_sadrzaj>
    <derivirana_varijabla naziv="DomainObject.Predmet.StrankaIDrugiAdressOIB_1">FINA Regionalni centar Zagreb, OIB 85821130368, Trg svibanjskig žrtava 1995. 1, 10000 Zagreb</derivirana_varijabla>
  </DomainObject.Predmet.StrankaIDrugiAdressOIB>
  <DomainObject.Predmet.ProtustrankaIDrugiAdressOIB>
    <izvorni_sadrzaj>SAVA d.o.o., OIB 98120365544, Komarevačka/bb, 44210 Sunja</izvorni_sadrzaj>
    <derivirana_varijabla naziv="DomainObject.Predmet.ProtustrankaIDrugiAdressOIB_1">SAVA d.o.o., OIB 98120365544, Komarevačka/bb,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 d.o.o.</item>
      <item>Massimiliano Bizzotto</item>
      <item>Luigino Simeoni</item>
    </izvorni_sadrzaj>
    <derivirana_varijabla naziv="DomainObject.Predmet.SudioniciListNaziv_1">
      <item>FINA Regionalni centar Zagreb</item>
      <item>SAVA d.o.o.</item>
      <item>Massimiliano Bizzotto</item>
      <item>Luigino Simeoni</item>
    </derivirana_varijabla>
  </DomainObject.Predmet.SudioniciListNaziv>
  <DomainObject.Predmet.SudioniciListAdressOIB>
    <izvorni_sadrzaj>
      <item>FINA Regionalni centar Zagreb, OIB 85821130368, Trg svibanjskig žrtava 1995. 1,10000 Zagreb</item>
      <item>SAVA d.o.o., OIB 98120365544, Komarevačka/bb,44210 Sunja</item>
      <item>Massimiliano Bizzotto, OIB 14276730215, Via Lazio 1,Castelfranco Veneto</item>
      <item>Luigino Simeoni, OIB 81176065656, Via Monte Grappa 28,Treviso, Riese Pio X</item>
    </izvorni_sadrzaj>
    <derivirana_varijabla naziv="DomainObject.Predmet.SudioniciListAdressOIB_1">
      <item>FINA Regionalni centar Zagreb, OIB 85821130368, Trg svibanjskig žrtava 1995. 1,10000 Zagreb</item>
      <item>SAVA d.o.o., OIB 98120365544, Komarevačka/bb,44210 Sunja</item>
      <item>Massimiliano Bizzotto, OIB 14276730215, Via Lazio 1,Castelfranco Veneto</item>
      <item>Luigino Simeoni, OIB 81176065656, Via Monte Grappa 28,Treviso, Riese Pio X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98120365544</item>
      <item>, OIB 14276730215</item>
      <item>, OIB 81176065656</item>
    </izvorni_sadrzaj>
    <derivirana_varijabla naziv="DomainObject.Predmet.SudioniciListNazivOIB_1">
      <item>, OIB 85821130368</item>
      <item>, OIB 98120365544</item>
      <item>, OIB 14276730215</item>
      <item>, OIB 81176065656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B7F91-2C87-4C53-A7C5-C80C488EA2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1318</properties:Characters>
  <properties:Lines>47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2018-01-12T08:51:00Z</dcterms:created>
  <dc:creator>Jelena Vučemilo Manojlovski</dc:creator>
  <cp:lastModifiedBy>Branimir Tot</cp:lastModifiedBy>
  <cp:lastPrinted>2016-03-10T07:44:00Z</cp:lastPrinted>
  <dcterms:modified xmlns:xsi="http://www.w3.org/2001/XMLSchema-instance" xsi:type="dcterms:W3CDTF">2018-01-16T13:22:00Z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