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fc5c3" w14:paraId="35fc5c3" w:rsidRDefault="00EE4D03"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9D1228" w:rsidRPr="00C82BA1">
        <w:rPr>
          <w:b/>
        </w:rPr>
        <w:t>Posl. br. 12. St-</w:t>
      </w:r>
      <w:r w:rsidR="001E0A89">
        <w:rPr>
          <w:b/>
        </w:rPr>
        <w:t>1120</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1E0A89">
        <w:t xml:space="preserve">TATIĆ I SIN </w:t>
      </w:r>
      <w:r w:rsidR="00CA3F30" w:rsidRPr="00CA3F30">
        <w:t xml:space="preserve">d.o.o. </w:t>
      </w:r>
      <w:r w:rsidR="001E0A89">
        <w:t>Žrnovnica, Ulica Hrvatskih velikana 27</w:t>
      </w:r>
      <w:r w:rsidR="00CA3F30" w:rsidRPr="00CA3F30">
        <w:t>, OIB:</w:t>
      </w:r>
      <w:r w:rsidR="00A77C6D">
        <w:t xml:space="preserve"> </w:t>
      </w:r>
      <w:r w:rsidR="001E0A89">
        <w:t>83124745391</w:t>
      </w:r>
      <w:r w:rsidR="00CA3F30" w:rsidRPr="00CA3F30">
        <w:t xml:space="preserve">, </w:t>
      </w:r>
      <w:r>
        <w:t>dana</w:t>
      </w:r>
      <w:r w:rsidR="00EC1538">
        <w:t xml:space="preserve"> </w:t>
      </w:r>
      <w:r w:rsidR="00A77C6D">
        <w:t>20</w:t>
      </w:r>
      <w:r w:rsidR="00EE49D5">
        <w:t>. studenog</w:t>
      </w:r>
      <w:r w:rsidR="005A49E7">
        <w:t xml:space="preserve"> 2017</w:t>
      </w:r>
      <w:r w:rsidR="00C07794">
        <w:t xml:space="preserve">. </w:t>
      </w:r>
    </w:p>
    <w:p w:rsidRDefault="00C82BA1" w:rsidP="00C82BA1" w:rsidR="00C82BA1" w:rsidRPr="00481492">
      <w:pPr>
        <w:jc w:val="both"/>
        <w:rPr>
          <w:szCs w:val="24"/>
        </w:rPr>
      </w:pPr>
    </w:p>
    <w:p w:rsidRDefault="00C82BA1" w:rsidP="00C82BA1" w:rsidR="00C82BA1" w:rsidRPr="00A77C6D">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1E0A89">
        <w:t xml:space="preserve">TATIĆ I SIN </w:t>
      </w:r>
      <w:r w:rsidR="001E0A89" w:rsidRPr="00CA3F30">
        <w:t xml:space="preserve">d.o.o. </w:t>
      </w:r>
      <w:r w:rsidR="001E0A89">
        <w:t>Žrnovnica, Ulica Hrvatskih velikana 27</w:t>
      </w:r>
      <w:r w:rsidR="001E0A89" w:rsidRPr="00CA3F30">
        <w:t>, OIB:</w:t>
      </w:r>
      <w:r w:rsidR="001E0A89">
        <w:t xml:space="preserve"> 83124745391</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1E0A89">
        <w:t>1120</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77C6D" w:rsidP="00A77C6D" w:rsidR="00A77C6D">
      <w:pPr>
        <w:ind w:firstLine="708"/>
        <w:jc w:val="both"/>
      </w:pPr>
      <w:r>
        <w:rPr>
          <w:szCs w:val="24"/>
        </w:rPr>
        <w:t>Financijska agencija, Regionalni centar Split (u daljnjem tekstu:</w:t>
      </w:r>
      <w:r w:rsidR="001E0A89">
        <w:rPr>
          <w:szCs w:val="24"/>
        </w:rPr>
        <w:t xml:space="preserve"> FINA) podnijela je ovom sudu 21</w:t>
      </w:r>
      <w:r>
        <w:rPr>
          <w:szCs w:val="24"/>
        </w:rPr>
        <w:t xml:space="preserve">. travnja 2016. prijedlog za otvaranje stečajnog postupka nad dužnikom </w:t>
      </w:r>
      <w:r w:rsidR="001E0A89">
        <w:t xml:space="preserve">TATIĆ I SIN </w:t>
      </w:r>
      <w:r w:rsidR="001E0A89" w:rsidRPr="00CA3F30">
        <w:t xml:space="preserve">d.o.o. </w:t>
      </w:r>
      <w:r w:rsidR="001E0A89">
        <w:t>Žrnovnica, a</w:t>
      </w:r>
      <w:r>
        <w:t xml:space="preserve"> sukladno odredbama čl. </w:t>
      </w:r>
      <w:r w:rsidR="001E0A89">
        <w:t>444. st. 2</w:t>
      </w:r>
      <w:r>
        <w:t xml:space="preserve">. </w:t>
      </w:r>
      <w:r w:rsidRPr="00AD67DB">
        <w:t>Stečajnog zakona (</w:t>
      </w:r>
      <w:r>
        <w:t>Narodne novine 71/15 i 104/17,</w:t>
      </w:r>
      <w:r w:rsidRPr="00AD67DB">
        <w:t xml:space="preserve"> dalje SZ)</w:t>
      </w:r>
      <w:r>
        <w:t>.</w:t>
      </w:r>
    </w:p>
    <w:p w:rsidRDefault="00A77C6D" w:rsidP="00A77C6D" w:rsidR="00A77C6D">
      <w:pPr>
        <w:ind w:firstLine="708"/>
        <w:jc w:val="both"/>
      </w:pPr>
    </w:p>
    <w:p w:rsidRDefault="00A77C6D" w:rsidP="00A77C6D" w:rsidR="00A77C6D">
      <w:pPr>
        <w:ind w:firstLine="708"/>
        <w:jc w:val="both"/>
      </w:pPr>
      <w:r>
        <w:t xml:space="preserve">U prijedlogu FINE u bitnom je navedeno da dužnik na dan </w:t>
      </w:r>
      <w:r w:rsidR="001E0A89">
        <w:t>1. rujna 2015</w:t>
      </w:r>
      <w:r>
        <w:t xml:space="preserve">., u Očevidniku redoslijeda osnova za plaćanje, ima evidentirane neizvršene osnove za plaćanje u neprekinutom razdoblju od </w:t>
      </w:r>
      <w:r w:rsidR="001E0A89">
        <w:t>392</w:t>
      </w:r>
      <w:r>
        <w:t xml:space="preserve"> dana u ukupnom iznosu od </w:t>
      </w:r>
      <w:r w:rsidR="001E0A89">
        <w:t>46.680,85</w:t>
      </w:r>
      <w:r>
        <w:t xml:space="preserve"> kn, kao i da prema podacima koji su dostavljeni od Hrvatskog zavoda za mirovinsko osiguranje dužnik ima jednog</w:t>
      </w:r>
      <w:r w:rsidR="001E0A89">
        <w:t xml:space="preserve"> zaposlenog, a </w:t>
      </w:r>
      <w:r w:rsidR="00177FDE">
        <w:t xml:space="preserve">predlagatelj </w:t>
      </w:r>
      <w:r w:rsidR="001E0A89">
        <w:t xml:space="preserve">da </w:t>
      </w:r>
      <w:r>
        <w:t xml:space="preserve">ne raspolaže s podacima o imovini dužnika.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posl. br. 12. St-</w:t>
      </w:r>
      <w:r w:rsidR="001E0A89">
        <w:t>1120</w:t>
      </w:r>
      <w:r w:rsidR="00177FDE">
        <w:t>/2016</w:t>
      </w:r>
      <w:r w:rsidRPr="006A49A6">
        <w:t xml:space="preserve"> od </w:t>
      </w:r>
      <w:r w:rsidR="001E0A89">
        <w:t>1. ožujka</w:t>
      </w:r>
      <w:r>
        <w:t xml:space="preserve"> </w:t>
      </w:r>
      <w:r w:rsidRPr="006A49A6">
        <w:t>201</w:t>
      </w:r>
      <w:r w:rsidR="00177FDE">
        <w:t>7.</w:t>
      </w:r>
      <w:r>
        <w:t xml:space="preserve"> pokrenut je</w:t>
      </w:r>
      <w:r w:rsidRPr="006A49A6">
        <w:t xml:space="preserve"> prethodni postupak </w:t>
      </w:r>
      <w:r>
        <w:t>radi utvrđivanja uvjeta za otvaranje stečajnog postupka nad dužnikom</w:t>
      </w:r>
      <w:r w:rsidRPr="006A49A6">
        <w:t>.</w:t>
      </w:r>
    </w:p>
    <w:p w:rsidRDefault="00A77C6D" w:rsidP="00A77C6D" w:rsidR="00A77C6D">
      <w:pPr>
        <w:ind w:firstLine="708"/>
        <w:jc w:val="both"/>
      </w:pPr>
      <w:r>
        <w:lastRenderedPageBreak/>
        <w:t>Dužnik se tijekom prethodnog postupka nije očitovao na podneseni prijedlog, a isto tako osobe ovlaštene za zastupanje duž</w:t>
      </w:r>
      <w:r w:rsidR="001E0A89">
        <w:t>nika nisu pristupile na zakazano ročište</w:t>
      </w:r>
      <w:r>
        <w:t xml:space="preserve"> u prethodnom postupku.</w:t>
      </w:r>
    </w:p>
    <w:p w:rsidRDefault="00A77C6D" w:rsidP="00A77C6D" w:rsidR="00A77C6D">
      <w:pPr>
        <w:ind w:firstLine="708"/>
        <w:jc w:val="both"/>
      </w:pPr>
    </w:p>
    <w:p w:rsidRDefault="00A77C6D" w:rsidP="00A77C6D" w:rsidR="00A77C6D">
      <w:pPr>
        <w:ind w:firstLine="708"/>
        <w:jc w:val="both"/>
      </w:pPr>
      <w:r>
        <w:t>Tijekom prethodnog postupka</w:t>
      </w:r>
      <w:r w:rsidR="00CB73BB">
        <w:t>,</w:t>
      </w:r>
      <w:r>
        <w:t xml:space="preserve"> utvrđeno </w:t>
      </w:r>
      <w:r w:rsidR="001E0A89">
        <w:t xml:space="preserve">je </w:t>
      </w:r>
      <w:r>
        <w:t xml:space="preserve">da je kod dužnika ispunjen stečajni razlog nesposobnosti za plaćanje. Naime, FINA je za potrebe prethodnog postupka dostavila ovom sudu potvrdu o neizvršenim osnovama za plaćanje dužnika (list </w:t>
      </w:r>
      <w:r w:rsidR="00CB73BB">
        <w:t>12</w:t>
      </w:r>
      <w:r>
        <w:t xml:space="preserve"> spisa) kojom se potvrđuje da dužnik na dan </w:t>
      </w:r>
      <w:r w:rsidR="00CB73BB">
        <w:t>24</w:t>
      </w:r>
      <w:r w:rsidR="00177FDE">
        <w:t>.03.2017.,</w:t>
      </w:r>
      <w:r>
        <w:t xml:space="preserve"> u Očevidniku </w:t>
      </w:r>
      <w:r>
        <w:rPr>
          <w:szCs w:val="24"/>
        </w:rPr>
        <w:t>redoslijeda osnova za plaćanje</w:t>
      </w:r>
      <w:r w:rsidR="00177FDE">
        <w:rPr>
          <w:szCs w:val="24"/>
        </w:rPr>
        <w:t>,</w:t>
      </w:r>
      <w:r>
        <w:rPr>
          <w:szCs w:val="24"/>
        </w:rPr>
        <w:t xml:space="preserve"> ima evidentirane neizvršne osnove za plaćanje u ne</w:t>
      </w:r>
      <w:r w:rsidR="00177FDE">
        <w:rPr>
          <w:szCs w:val="24"/>
        </w:rPr>
        <w:t xml:space="preserve">prekinutom razdoblju od </w:t>
      </w:r>
      <w:r w:rsidR="00CB73BB">
        <w:rPr>
          <w:szCs w:val="24"/>
        </w:rPr>
        <w:t>961 dan</w:t>
      </w:r>
      <w:r>
        <w:rPr>
          <w:szCs w:val="24"/>
        </w:rPr>
        <w:t xml:space="preserve">.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A77C6D" w:rsidP="00A77C6D" w:rsidR="00A77C6D">
      <w:pPr>
        <w:ind w:firstLine="708"/>
        <w:jc w:val="both"/>
      </w:pPr>
    </w:p>
    <w:p w:rsidRDefault="00A77C6D" w:rsidP="00481492" w:rsidR="00481492">
      <w:pPr>
        <w:ind w:firstLine="708"/>
        <w:jc w:val="both"/>
      </w:pPr>
      <w:r>
        <w:t>Međutim, osim postojanja stečajnog razloga kod dužnika, iz rezultata prethodnog postupka također proizlazi i da dužnik nema imovine koju bi ušla u stečajnu masu</w:t>
      </w:r>
      <w:r w:rsidR="00255BC0">
        <w:t xml:space="preserve"> i iz koje bi se mogli namiriti troškovi stečajnog postupka</w:t>
      </w:r>
      <w:r>
        <w:t xml:space="preserve">. Naime, </w:t>
      </w:r>
      <w:r w:rsidR="001B26EF">
        <w:t>osobe ovlaštene za zastupanje dužnika</w:t>
      </w:r>
      <w:r w:rsidR="001E0536">
        <w:t xml:space="preserve"> nisu</w:t>
      </w:r>
      <w:r w:rsidR="001B26EF">
        <w:t xml:space="preserve"> </w:t>
      </w:r>
      <w:r w:rsidR="001E0536">
        <w:t xml:space="preserve">se očitovale o postojanju imovine kod dužnika, a </w:t>
      </w:r>
      <w:r w:rsidR="001B26EF">
        <w:t>niti su dostavile sudu popis imovine i obveza dužnika</w:t>
      </w:r>
      <w:r w:rsidR="00CE2897">
        <w:t>.</w:t>
      </w:r>
      <w:r w:rsidR="001B26EF">
        <w:t xml:space="preserve"> </w:t>
      </w:r>
      <w:r w:rsidR="00CE2897">
        <w:t xml:space="preserve">Na </w:t>
      </w:r>
      <w:r>
        <w:t xml:space="preserve">traženje ovog suda za dostavom podataka o imovini dužnika, Općinski sud u Splitu, </w:t>
      </w:r>
      <w:r w:rsidR="00CE2897">
        <w:t xml:space="preserve">Zemljišnoknjižni odjel Split dostavio je ovom sudu </w:t>
      </w:r>
      <w:r w:rsidR="00CB73BB">
        <w:t>14.04</w:t>
      </w:r>
      <w:r w:rsidR="00CE2897">
        <w:t>.2017. potvrdu</w:t>
      </w:r>
      <w:r>
        <w:t xml:space="preserve"> (list </w:t>
      </w:r>
      <w:r w:rsidR="00CB73BB">
        <w:t>18</w:t>
      </w:r>
      <w:r>
        <w:t xml:space="preserve"> spisa) </w:t>
      </w:r>
      <w:r w:rsidR="00CE2897">
        <w:t>kojom se potvrđuje</w:t>
      </w:r>
      <w:r>
        <w:t xml:space="preserve"> da dužnik nije upisan kao vlasnik nekretnina. Isto tako</w:t>
      </w:r>
      <w:r w:rsidR="00CE2897">
        <w:t>,</w:t>
      </w:r>
      <w:r>
        <w:t xml:space="preserve"> </w:t>
      </w:r>
      <w:r w:rsidR="00CE2897">
        <w:t>Ministarstvo unutarnjih poslova</w:t>
      </w:r>
      <w:r>
        <w:t xml:space="preserve"> RH, PU Splitsko-dalmatinska, dostavi</w:t>
      </w:r>
      <w:r w:rsidR="00BD48AD">
        <w:t>l</w:t>
      </w:r>
      <w:r>
        <w:t xml:space="preserve">o je ovom sudu uvjerenje od </w:t>
      </w:r>
      <w:r w:rsidR="00CB73BB">
        <w:t>07.04.2017. (list 21</w:t>
      </w:r>
      <w:r>
        <w:t xml:space="preserve"> spisa) iz kojeg je razvidno da dužnik nije evidentiran kao vlasnik vozila. Nadalje, Porezna uprava – Područni ured Dalmacija</w:t>
      </w:r>
      <w:r w:rsidR="00CE2897">
        <w:t xml:space="preserve">, od koje su također zatraženi podaci o imovini dužnika, nije dostavila ovom sudu podatke </w:t>
      </w:r>
      <w:r w:rsidR="0021108F">
        <w:t>o bilo kakvoj imo</w:t>
      </w:r>
      <w:r w:rsidR="00CB73BB">
        <w:t xml:space="preserve">vini dužnika, </w:t>
      </w:r>
      <w:r w:rsidR="00481492">
        <w:t xml:space="preserve">dok je iz posljednjih javno objavljenih financijskih izvještaja dužnika za 2013. godinu (list 22-23 spisa) razvidno da dužnik nema bilo kakve materijalne imovine, već da njegovu imovinu čine jedino potraživanja odnosno financijska imovina. Nenaplaćena potraživanja odnosno novčane tražbine ne predstavljaju likvidnu imovinu </w:t>
      </w:r>
      <w:r w:rsidR="00481492" w:rsidRPr="008E190A">
        <w:t>dostatnu za podmirenje troškova stečajnog postupka, jer se samim potraživanjima neizbježni troškovi koji nastaju u stečajnom postupku ne mogu podmiriti, a niti je bez raspoloživih novčanih sredstava</w:t>
      </w:r>
      <w:r w:rsidR="00481492">
        <w:t xml:space="preserve"> </w:t>
      </w:r>
      <w:r w:rsidR="00481492" w:rsidRPr="008E190A">
        <w:t xml:space="preserve">moguće pokrenuti </w:t>
      </w:r>
      <w:r w:rsidR="00481492">
        <w:t xml:space="preserve">ili voditi </w:t>
      </w:r>
      <w:r w:rsidR="00481492" w:rsidRPr="008E190A">
        <w:t xml:space="preserve">postupke radi prisilne naplate </w:t>
      </w:r>
      <w:r w:rsidR="00481492">
        <w:t>istih</w:t>
      </w:r>
      <w:r w:rsidR="00481492" w:rsidRPr="008E190A">
        <w:t>.</w:t>
      </w:r>
    </w:p>
    <w:p w:rsidRDefault="00481492" w:rsidP="00481492" w:rsidR="00481492">
      <w:pPr>
        <w:ind w:firstLine="708"/>
        <w:jc w:val="both"/>
      </w:pPr>
    </w:p>
    <w:p w:rsidRDefault="00481492" w:rsidP="00481492" w:rsidR="00481492">
      <w:pPr>
        <w:ind w:firstLine="708"/>
        <w:jc w:val="both"/>
        <w:rPr>
          <w:szCs w:val="24"/>
        </w:rPr>
      </w:pPr>
      <w:r>
        <w:t>Iz naprijed navedenih dostup</w:t>
      </w:r>
      <w:r w:rsidR="004012B2">
        <w:t>n</w:t>
      </w:r>
      <w:r>
        <w:t>ih podataka o imovini dužnika</w:t>
      </w:r>
      <w:r w:rsidR="004012B2">
        <w:t>,</w:t>
      </w:r>
      <w:r>
        <w:t xml:space="preserve"> očito je da je dužnik nema vrjednije likvidne imovine koja bi ušla u stečajnu masu i iz koje bi se mogli podmiriti barem troškovi stečajnog postupka, a zbog čega bi u konkretnom slučaju bili ispunjeni uvjeti za donošenje rješenja o </w:t>
      </w:r>
      <w:r>
        <w:rPr>
          <w:szCs w:val="24"/>
        </w:rPr>
        <w:t xml:space="preserve">otvaranju i istovremenom zaključenju stečajnog postupka nad dužnikom. Međutim, prethodno tom rješenju valjalo je </w:t>
      </w:r>
      <w:r w:rsidR="00255BC0">
        <w:rPr>
          <w:szCs w:val="24"/>
        </w:rPr>
        <w:t xml:space="preserve">najprije </w:t>
      </w:r>
      <w:r>
        <w:rPr>
          <w:szCs w:val="24"/>
        </w:rPr>
        <w:t>pozvati vjerovnike odnosno osobe koje imaju pravni interes za provedbom stečajnog postupka nad dužnikom da uplate predujam za namirenje troškova stečajnog postupka, jer ukoliko takav predujam bude uplaćen tada bi se mogao provesti redovni stečajni postupak nad dužnikom.</w:t>
      </w:r>
    </w:p>
    <w:p w:rsidRDefault="00481492" w:rsidP="00481492" w:rsidR="00481492">
      <w:pPr>
        <w:ind w:firstLine="708"/>
        <w:jc w:val="both"/>
        <w:rPr>
          <w:szCs w:val="24"/>
        </w:rPr>
      </w:pPr>
    </w:p>
    <w:p w:rsidRDefault="00481492" w:rsidP="00481492" w:rsidR="00481492">
      <w:pPr>
        <w:ind w:firstLine="708"/>
        <w:jc w:val="both"/>
        <w:rPr>
          <w:szCs w:val="24"/>
        </w:rPr>
      </w:pPr>
      <w:r>
        <w:rPr>
          <w:szCs w:val="24"/>
        </w:rPr>
        <w:t xml:space="preserve">Naime, 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42F59" w:rsidP="00652311" w:rsidR="00042F59">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r w:rsidR="00481492">
        <w:t>Pri tom se napominje da je FINA obavijestila sud da nema zaplijenjenih novčanih sredstava na ime predujma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5C615F">
        <w:rPr>
          <w:szCs w:val="24"/>
        </w:rPr>
        <w:t>20</w:t>
      </w:r>
      <w:r w:rsidR="00EE49D5">
        <w:rPr>
          <w:szCs w:val="24"/>
        </w:rPr>
        <w:t>.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5C615F" w:rsidP="005C615F" w:rsidR="005C615F">
      <w:r>
        <w:t>DNA:</w:t>
      </w:r>
    </w:p>
    <w:p w:rsidRDefault="005C615F" w:rsidP="005C615F" w:rsidR="005C615F">
      <w:r>
        <w:t xml:space="preserve">-  predlagatelju – FINA </w:t>
      </w:r>
    </w:p>
    <w:p w:rsidRDefault="005C615F" w:rsidP="005C615F" w:rsidR="005C615F">
      <w:r>
        <w:t>-  dužniku</w:t>
      </w:r>
    </w:p>
    <w:p w:rsidRDefault="005C615F" w:rsidP="005C615F" w:rsidR="005C615F">
      <w:r>
        <w:t>-  e-Oglasna ploča suda</w:t>
      </w:r>
    </w:p>
    <w:p w:rsidRDefault="005C615F" w:rsidP="005C615F" w:rsidR="0001635B" w:rsidRPr="00C82BA1">
      <w:r>
        <w:t>-  u spis</w:t>
      </w:r>
    </w:p>
    <w:sectPr w:rsidSect="008640CB" w:rsidR="0001635B" w:rsidRPr="00C82BA1">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A0FDC" w:rsidP="0001635B" w:rsidR="008A0FDC">
      <w:r>
        <w:separator/>
      </w:r>
    </w:p>
  </w:endnote>
  <w:endnote w:id="0" w:type="continuationSeparator">
    <w:p w:rsidRDefault="008A0FDC" w:rsidP="0001635B" w:rsidR="008A0F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A0FDC" w:rsidP="0001635B" w:rsidR="008A0FDC">
      <w:r>
        <w:separator/>
      </w:r>
    </w:p>
  </w:footnote>
  <w:footnote w:id="0" w:type="continuationSeparator">
    <w:p w:rsidRDefault="008A0FDC" w:rsidP="0001635B" w:rsidR="008A0F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A430B0">
      <w:rPr>
        <w:noProof/>
      </w:rPr>
      <w:t>3</w:t>
    </w:r>
    <w:r>
      <w:fldChar w:fldCharType="end"/>
    </w:r>
    <w:r>
      <w:t>-</w:t>
    </w:r>
    <w:r>
      <w:tab/>
      <w:t xml:space="preserve">   12. St-</w:t>
    </w:r>
    <w:r w:rsidR="001E0A89">
      <w:t>1120</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30CA"/>
    <w:rsid w:val="000B6FAD"/>
    <w:rsid w:val="000C7281"/>
    <w:rsid w:val="000D5883"/>
    <w:rsid w:val="000F41F7"/>
    <w:rsid w:val="00172083"/>
    <w:rsid w:val="0017455A"/>
    <w:rsid w:val="00177FDE"/>
    <w:rsid w:val="00191535"/>
    <w:rsid w:val="001B26EF"/>
    <w:rsid w:val="001E0536"/>
    <w:rsid w:val="001E0A89"/>
    <w:rsid w:val="0021108F"/>
    <w:rsid w:val="002336AD"/>
    <w:rsid w:val="00254B18"/>
    <w:rsid w:val="00255BC0"/>
    <w:rsid w:val="0028268A"/>
    <w:rsid w:val="002A70CF"/>
    <w:rsid w:val="002D33C6"/>
    <w:rsid w:val="002D6634"/>
    <w:rsid w:val="00304D82"/>
    <w:rsid w:val="00306EE8"/>
    <w:rsid w:val="00314528"/>
    <w:rsid w:val="003145B3"/>
    <w:rsid w:val="00315A10"/>
    <w:rsid w:val="00335D92"/>
    <w:rsid w:val="003451A2"/>
    <w:rsid w:val="00372D43"/>
    <w:rsid w:val="00375D89"/>
    <w:rsid w:val="003A2582"/>
    <w:rsid w:val="004012B2"/>
    <w:rsid w:val="00411F9D"/>
    <w:rsid w:val="00434CF5"/>
    <w:rsid w:val="004745EB"/>
    <w:rsid w:val="00481492"/>
    <w:rsid w:val="004922BA"/>
    <w:rsid w:val="004D2E23"/>
    <w:rsid w:val="00527E87"/>
    <w:rsid w:val="005527D0"/>
    <w:rsid w:val="005A49E7"/>
    <w:rsid w:val="005C615F"/>
    <w:rsid w:val="005F0655"/>
    <w:rsid w:val="005F7AF5"/>
    <w:rsid w:val="00652311"/>
    <w:rsid w:val="006B2F06"/>
    <w:rsid w:val="006E2E5B"/>
    <w:rsid w:val="006E38F4"/>
    <w:rsid w:val="006F4A44"/>
    <w:rsid w:val="007062C3"/>
    <w:rsid w:val="00724DFD"/>
    <w:rsid w:val="00757C72"/>
    <w:rsid w:val="00765651"/>
    <w:rsid w:val="007C578C"/>
    <w:rsid w:val="008519F8"/>
    <w:rsid w:val="00853084"/>
    <w:rsid w:val="008640CB"/>
    <w:rsid w:val="00865F73"/>
    <w:rsid w:val="008A0FDC"/>
    <w:rsid w:val="008A2F5C"/>
    <w:rsid w:val="008E4A02"/>
    <w:rsid w:val="00916B3B"/>
    <w:rsid w:val="00934FB5"/>
    <w:rsid w:val="009736D8"/>
    <w:rsid w:val="009B506E"/>
    <w:rsid w:val="009C4FD6"/>
    <w:rsid w:val="009D1228"/>
    <w:rsid w:val="009D1496"/>
    <w:rsid w:val="009F4E01"/>
    <w:rsid w:val="00A14B7B"/>
    <w:rsid w:val="00A15E7C"/>
    <w:rsid w:val="00A160C7"/>
    <w:rsid w:val="00A26461"/>
    <w:rsid w:val="00A42CE8"/>
    <w:rsid w:val="00A430B0"/>
    <w:rsid w:val="00A60608"/>
    <w:rsid w:val="00A628AA"/>
    <w:rsid w:val="00A65088"/>
    <w:rsid w:val="00A655B0"/>
    <w:rsid w:val="00A77C6D"/>
    <w:rsid w:val="00A86E8D"/>
    <w:rsid w:val="00A9627C"/>
    <w:rsid w:val="00AC0514"/>
    <w:rsid w:val="00AE4640"/>
    <w:rsid w:val="00B17B3D"/>
    <w:rsid w:val="00B47D86"/>
    <w:rsid w:val="00BB0197"/>
    <w:rsid w:val="00BB0DDA"/>
    <w:rsid w:val="00BD48AD"/>
    <w:rsid w:val="00BE01DF"/>
    <w:rsid w:val="00BE546C"/>
    <w:rsid w:val="00C07794"/>
    <w:rsid w:val="00C21DEF"/>
    <w:rsid w:val="00C23A54"/>
    <w:rsid w:val="00C26361"/>
    <w:rsid w:val="00C82BA1"/>
    <w:rsid w:val="00CA3F30"/>
    <w:rsid w:val="00CA6E33"/>
    <w:rsid w:val="00CB73BB"/>
    <w:rsid w:val="00CD4305"/>
    <w:rsid w:val="00CD43BF"/>
    <w:rsid w:val="00CE2897"/>
    <w:rsid w:val="00D50543"/>
    <w:rsid w:val="00DD581D"/>
    <w:rsid w:val="00E51D56"/>
    <w:rsid w:val="00EC1538"/>
    <w:rsid w:val="00EE49D5"/>
    <w:rsid w:val="00EE4D03"/>
    <w:rsid w:val="00F63621"/>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430B0"/>
    <w:rPr>
      <w:color w:val="808080"/>
      <w:bdr w:space="0" w:sz="0" w:color="auto" w:val="none"/>
      <w:shd w:fill="auto" w:color="auto" w:val="clear"/>
    </w:rPr>
  </w:style>
  <w:style w:customStyle="true" w:styleId="eSPISCCParagraphDefaultFont" w:type="character">
    <w:name w:val="eSPIS_CC_Paragraph Default Font"/>
    <w:basedOn w:val="Zadanifontodlomka"/>
    <w:rsid w:val="00A430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30B0"/>
    <w:rPr>
      <w:bdr w:space="0" w:sz="0" w:color="auto" w:val="none"/>
      <w:shd w:fill="FFFFCC" w:color="auto" w:val="clear"/>
      <w:lang w:val="hr-HR"/>
    </w:rPr>
  </w:style>
  <w:style w:customStyle="true" w:styleId="PozadinaSvijetloCrvena" w:type="character">
    <w:name w:val="Pozadina_SvijetloCrvena"/>
    <w:basedOn w:val="eSPISCCParagraphDefaultFont"/>
    <w:rsid w:val="00A430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30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430B0"/>
    <w:rPr>
      <w:color w:val="808080"/>
      <w:bdr w:color="auto" w:space="0" w:sz="0" w:val="none"/>
      <w:shd w:color="auto" w:fill="auto" w:val="clear"/>
    </w:rPr>
  </w:style>
  <w:style w:customStyle="1" w:styleId="eSPISCCParagraphDefaultFont" w:type="character">
    <w:name w:val="eSPIS_CC_Paragraph Default Font"/>
    <w:basedOn w:val="Zadanifontodlomka"/>
    <w:rsid w:val="00A430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30B0"/>
    <w:rPr>
      <w:bdr w:color="auto" w:space="0" w:sz="0" w:val="none"/>
      <w:shd w:color="auto" w:fill="FFFFCC" w:val="clear"/>
      <w:lang w:val="hr-HR"/>
    </w:rPr>
  </w:style>
  <w:style w:customStyle="1" w:styleId="PozadinaSvijetloCrvena" w:type="character">
    <w:name w:val="Pozadina_SvijetloCrvena"/>
    <w:basedOn w:val="eSPISCCParagraphDefaultFont"/>
    <w:rsid w:val="00A430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30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1120</izvorni_sadrzaj>
    <derivirana_varijabla naziv="DomainObject.Predmet.Broj_1">1120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St-1120/2016</izvorni_sadrzaj>
    <derivirana_varijabla naziv="DomainObject.Predmet.OznakaBroj_1">St-1120/2016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TATIĆ I SIN za promidžbu i usluge, društvo s ograničenom odgovornošću</izvorni_sadrzaj>
    <derivirana_varijabla naziv="DomainObject.Predmet.ProtustrankaFormated_1">  TATIĆ I SIN za promidžbu i usluge, društvo s ograničenom odgovornošću</derivirana_varijabla>
  </DomainObject.Predmet.ProtustrankaFormated>
  <DomainObject.Predmet.ProtustrankaFormatedOIB>
    <izvorni_sadrzaj>  TATIĆ I SIN za promidžbu i usluge, društvo s ograničenom odgovornošću, OIB 83124745391</izvorni_sadrzaj>
    <derivirana_varijabla naziv="DomainObject.Predmet.ProtustrankaFormatedOIB_1">  TATIĆ I SIN za promidžbu i usluge, društvo s ograničenom odgovornošću, OIB 83124745391</derivirana_varijabla>
  </DomainObject.Predmet.ProtustrankaFormatedOIB>
  <DomainObject.Predmet.ProtustrankaFormatedWithAdress>
    <izvorni_sadrzaj> TATIĆ I SIN za promidžbu i usluge, društvo s ograničenom odgovornošću, Ulica Hrvatskih velikana 27, 21311 Žrnovnica</izvorni_sadrzaj>
    <derivirana_varijabla naziv="DomainObject.Predmet.ProtustrankaFormatedWithAdress_1"> TATIĆ I SIN za promidžbu i usluge, društvo s ograničenom odgovornošću, Ulica Hrvatskih velikana 27, 21311 Žrnovnica</derivirana_varijabla>
  </DomainObject.Predmet.ProtustrankaFormatedWithAdress>
  <DomainObject.Predmet.ProtustrankaFormatedWithAdressOIB>
    <izvorni_sadrzaj> TATIĆ I SIN za promidžbu i usluge, društvo s ograničenom odgovornošću, OIB 83124745391, Ulica Hrvatskih velikana 27, 21311 Žrnovnica</izvorni_sadrzaj>
    <derivirana_varijabla naziv="DomainObject.Predmet.ProtustrankaFormatedWithAdressOIB_1"> TATIĆ I SIN za promidžbu i usluge, društvo s ograničenom odgovornošću, OIB 83124745391, Ulica Hrvatskih velikana 27, 21311 Žrnovnica</derivirana_varijabla>
  </DomainObject.Predmet.ProtustrankaFormatedWithAdressOIB>
  <DomainObject.Predmet.ProtustrankaWithAdress>
    <izvorni_sadrzaj>TATIĆ I SIN za promidžbu i usluge, društvo s ograničenom odgovornošću Ulica Hrvatskih velikana 27, 21311 Žrnovnica</izvorni_sadrzaj>
    <derivirana_varijabla naziv="DomainObject.Predmet.ProtustrankaWithAdress_1">TATIĆ I SIN za promidžbu i usluge, društvo s ograničenom odgovornošću Ulica Hrvatskih velikana 27, 21311 Žrnovnica</derivirana_varijabla>
  </DomainObject.Predmet.ProtustrankaWithAdress>
  <DomainObject.Predmet.ProtustrankaWithAdressOIB>
    <izvorni_sadrzaj>TATIĆ I SIN za promidžbu i usluge, društvo s ograničenom odgovornošću, OIB 83124745391, Ulica Hrvatskih velikana 27, 21311 Žrnovnica</izvorni_sadrzaj>
    <derivirana_varijabla naziv="DomainObject.Predmet.ProtustrankaWithAdressOIB_1">TATIĆ I SIN za promidžbu i usluge, društvo s ograničenom odgovornošću, OIB 83124745391, Ulica Hrvatskih velikana 27, 21311 Žrnovnica</derivirana_varijabla>
  </DomainObject.Predmet.ProtustrankaWithAdressOIB>
  <DomainObject.Predmet.ProtustrankaNazivFormated>
    <izvorni_sadrzaj>TATIĆ I SIN za promidžbu i usluge, društvo s ograničenom odgovornošću</izvorni_sadrzaj>
    <derivirana_varijabla naziv="DomainObject.Predmet.ProtustrankaNazivFormated_1">TATIĆ I SIN za promidžbu i usluge, društvo s ograničenom odgovornošću</derivirana_varijabla>
  </DomainObject.Predmet.ProtustrankaNazivFormated>
  <DomainObject.Predmet.ProtustrankaNazivFormatedOIB>
    <izvorni_sadrzaj>TATIĆ I SIN za promidžbu i usluge, društvo s ograničenom odgovornošću, OIB 83124745391</izvorni_sadrzaj>
    <derivirana_varijabla naziv="DomainObject.Predmet.ProtustrankaNazivFormatedOIB_1">TATIĆ I SIN za promidžbu i usluge, društvo s ograničenom odgovornošću, OIB 83124745391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46680.85</izvorni_sadrzaj>
    <derivirana_varijabla naziv="DomainObject.Predmet.TrenutnaVrijednost_1">46680.85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TATIĆ I SIN za promidžbu i usluge, društvo s ograničenom odgovornošću</item>
    </izvorni_sadrzaj>
    <derivirana_varijabla naziv="DomainObject.Predmet.ProtuStrankaListFormated_1">
      <item>TATIĆ I SIN za promidžbu i usluge, društvo s ograničenom odgovornošću</item>
    </derivirana_varijabla>
  </DomainObject.Predmet.ProtuStrankaListFormated>
  <DomainObject.Predmet.ProtuStrankaListFormatedOIB>
    <izvorni_sadrzaj>
      <item>TATIĆ I SIN za promidžbu i usluge, društvo s ograničenom odgovornošću, OIB 83124745391</item>
    </izvorni_sadrzaj>
    <derivirana_varijabla naziv="DomainObject.Predmet.ProtuStrankaListFormatedOIB_1">
      <item>TATIĆ I SIN za promidžbu i usluge, društvo s ograničenom odgovornošću, OIB 83124745391</item>
    </derivirana_varijabla>
  </DomainObject.Predmet.ProtuStrankaListFormatedOIB>
  <DomainObject.Predmet.ProtuStrankaListFormatedWithAdress>
    <izvorni_sadrzaj>
      <item>TATIĆ I SIN za promidžbu i usluge, društvo s ograničenom odgovornošću, Ulica Hrvatskih velikana 27, 21311 Žrnovnica</item>
    </izvorni_sadrzaj>
    <derivirana_varijabla naziv="DomainObject.Predmet.ProtuStrankaListFormatedWithAdress_1">
      <item>TATIĆ I SIN za promidžbu i usluge, društvo s ograničenom odgovornošću, Ulica Hrvatskih velikana 27, 21311 Žrnovnica</item>
    </derivirana_varijabla>
  </DomainObject.Predmet.ProtuStrankaListFormatedWithAdress>
  <DomainObject.Predmet.ProtuStrankaListFormatedWithAdressOIB>
    <izvorni_sadrzaj>
      <item>TATIĆ I SIN za promidžbu i usluge, društvo s ograničenom odgovornošću, OIB 83124745391, Ulica Hrvatskih velikana 27, 21311 Žrnovnica</item>
    </izvorni_sadrzaj>
    <derivirana_varijabla naziv="DomainObject.Predmet.ProtuStrankaListFormatedWithAdressOIB_1">
      <item>TATIĆ I SIN za promidžbu i usluge, društvo s ograničenom odgovornošću, OIB 83124745391, Ulica Hrvatskih velikana 27, 21311 Žrnovnica</item>
    </derivirana_varijabla>
  </DomainObject.Predmet.ProtuStrankaListFormatedWithAdressOIB>
  <DomainObject.Predmet.ProtuStrankaListNazivFormated>
    <izvorni_sadrzaj>
      <item>TATIĆ I SIN za promidžbu i usluge, društvo s ograničenom odgovornošću</item>
    </izvorni_sadrzaj>
    <derivirana_varijabla naziv="DomainObject.Predmet.ProtuStrankaListNazivFormated_1">
      <item>TATIĆ I SIN za promidžbu i usluge, društvo s ograničenom odgovornošću</item>
    </derivirana_varijabla>
  </DomainObject.Predmet.ProtuStrankaListNazivFormated>
  <DomainObject.Predmet.ProtuStrankaListNazivFormatedOIB>
    <izvorni_sadrzaj>
      <item>TATIĆ I SIN za promidžbu i usluge, društvo s ograničenom odgovornošću, OIB 83124745391</item>
    </izvorni_sadrzaj>
    <derivirana_varijabla naziv="DomainObject.Predmet.ProtuStrankaListNazivFormatedOIB_1">
      <item>TATIĆ I SIN za promidžbu i usluge, društvo s ograničenom odgovornošću, OIB 83124745391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TATIĆ I SIN za promidžbu i usluge, društvo s ograničenom odgovornošću</izvorni_sadrzaj>
    <derivirana_varijabla naziv="DomainObject.Predmet.ProtustrankaIDrugi_1">TATIĆ I SIN za promidžbu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TATIĆ I SIN za promidžbu i usluge, društvo s ograničenom odgovornošću, OIB 83124745391, Ulica Hrvatskih velikana 27, 21311 Žrnovnica</izvorni_sadrzaj>
    <derivirana_varijabla naziv="DomainObject.Predmet.ProtustrankaIDrugiAdressOIB_1">TATIĆ I SIN za promidžbu i usluge, društvo s ograničenom odgovornošću, OIB 83124745391, Ulica Hrvatskih velikana 27,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TATIĆ I SIN za promidžbu i usluge, društvo s ograničenom odgovornošću</item>
      <item>FINANCIJSKA AGENCIJA, RC SPLIT</item>
    </izvorni_sadrzaj>
    <derivirana_varijabla naziv="DomainObject.Predmet.SudioniciListNaziv_1">
      <item>TATIĆ I SIN za promidžbu i usluge, društvo s ograničenom odgovornošću</item>
      <item>FINANCIJSKA AGENCIJA, RC SPLIT</item>
    </derivirana_varijabla>
  </DomainObject.Predmet.SudioniciListNaziv>
  <DomainObject.Predmet.SudioniciListAdressOIB>
    <izvorni_sadrzaj>
      <item>TATIĆ I SIN za promidžbu i usluge, društvo s ograničenom odgovornošću, OIB 83124745391, Ulica Hrvatskih velikana 27,21311 Žrnovnica</item>
      <item>FINANCIJSKA AGENCIJA, RC SPLIT, OIB 85821130368, Mažuranićevo šetalište 24 b,21000 Split</item>
    </izvorni_sadrzaj>
    <derivirana_varijabla naziv="DomainObject.Predmet.SudioniciListAdressOIB_1">
      <item>TATIĆ I SIN za promidžbu i usluge, društvo s ograničenom odgovornošću, OIB 83124745391, Ulica Hrvatskih velikana 27,21311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83124745391</item>
      <item>, OIB 85821130368</item>
    </izvorni_sadrzaj>
    <derivirana_varijabla naziv="DomainObject.Predmet.SudioniciListNazivOIB_1">
      <item>, OIB 83124745391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BCC3AF-8959-458E-8312-4684C99E84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1252</properties:Words>
  <properties:Characters>6940</properties:Characters>
  <properties:Lines>139</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2017-11-20T09:19:00Z</dcterms:created>
  <dc:creator>Paško Bačić</dc:creator>
  <cp:lastModifiedBy>Paško Bačić</cp:lastModifiedBy>
  <cp:lastPrinted>2016-09-27T11:59:00Z</cp:lastPrinted>
  <dcterms:modified xmlns:xsi="http://www.w3.org/2001/XMLSchema-instance" xsi:type="dcterms:W3CDTF">2017-11-20T09:19:00Z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