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27483" w14:paraId="0b27483" w:rsidRDefault="00AF4758" w:rsidP="00910611" w:rsidR="00AF475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F4758" w:rsidP="00910611" w:rsidR="00AF4758">
      <w:r>
        <w:rPr>
          <w:rFonts w:eastAsia="MS Mincho"/>
        </w:rPr>
        <w:t>REPUBLIKA HRVATSKA</w:t>
      </w:r>
    </w:p>
    <w:p w:rsidRDefault="00AF4758" w:rsidP="00910611" w:rsidR="00AF4758">
      <w:r>
        <w:rPr>
          <w:rFonts w:eastAsia="MS Mincho"/>
        </w:rPr>
        <w:t>TRGOVAČKI SUD U RIJECI</w:t>
      </w:r>
    </w:p>
    <w:p w:rsidRDefault="00AF4758" w:rsidR="00AF4758" w:rsidRPr="00910611">
      <w:pPr>
        <w:rPr>
          <w:rFonts w:eastAsia="MS Mincho"/>
        </w:rPr>
      </w:pPr>
      <w:r>
        <w:rPr>
          <w:rFonts w:eastAsia="MS Mincho"/>
        </w:rPr>
        <w:t xml:space="preserve">      Rijeka, Zadarska 1 i 3</w:t>
      </w:r>
    </w:p>
    <w:p w:rsidRDefault="0025717C" w:rsidP="00843324" w:rsidR="0025717C" w:rsidRPr="009A0391">
      <w:pPr>
        <w:jc w:val="both"/>
      </w:pPr>
    </w:p>
    <w:p w:rsidRDefault="00813D16" w:rsidP="00843324" w:rsidR="00813D16" w:rsidRPr="009A0391">
      <w:pPr>
        <w:jc w:val="both"/>
      </w:pPr>
    </w:p>
    <w:p w:rsidRDefault="00813D16" w:rsidP="00843324" w:rsidR="00813D16" w:rsidRPr="009A0391">
      <w:pPr>
        <w:jc w:val="both"/>
      </w:pPr>
    </w:p>
    <w:p w:rsidRDefault="00C35560" w:rsidP="00843324" w:rsidR="00C35560" w:rsidRPr="009A0391">
      <w:pPr>
        <w:jc w:val="center"/>
        <w:rPr>
          <w:bCs/>
        </w:rPr>
      </w:pPr>
      <w:r w:rsidRPr="009A0391">
        <w:rPr>
          <w:bCs/>
        </w:rPr>
        <w:t>R E P U B L I K A    H R V A T S K A</w:t>
      </w:r>
    </w:p>
    <w:p w:rsidRDefault="00813D16" w:rsidP="00843324" w:rsidR="00813D16" w:rsidRPr="009A0391">
      <w:pPr>
        <w:jc w:val="center"/>
        <w:rPr>
          <w:bCs/>
        </w:rPr>
      </w:pPr>
      <w:r w:rsidRPr="009A0391">
        <w:rPr>
          <w:bCs/>
        </w:rPr>
        <w:t>R J E Š E N J E</w:t>
      </w:r>
    </w:p>
    <w:p w:rsidRDefault="00813D16" w:rsidP="00843324" w:rsidR="00813D16" w:rsidRPr="009A0391">
      <w:pPr>
        <w:jc w:val="center"/>
      </w:pPr>
    </w:p>
    <w:p w:rsidRDefault="00DB40D2" w:rsidP="00DB40D2" w:rsidR="00DB40D2" w:rsidRPr="009A0391">
      <w:pPr>
        <w:jc w:val="both"/>
      </w:pPr>
      <w:r w:rsidRPr="009A0391">
        <w:tab/>
      </w:r>
      <w:r w:rsidRPr="009A0391">
        <w:tab/>
        <w:t xml:space="preserve">Trgovački sud u Rijeci, po stečajnom sucu ovog suda Veri Jelenović, postupajući po prijedlogu </w:t>
      </w:r>
      <w:r w:rsidR="008137FF" w:rsidRPr="009A0391">
        <w:t>Blaženke Prpić, OIB: 58591486513, Corrado Ilijasich 21, Rijeka</w:t>
      </w:r>
      <w:r w:rsidR="00AC20F7" w:rsidRPr="009A0391">
        <w:t xml:space="preserve"> kao likvidatora likvidacijske mase trgovačkog društva </w:t>
      </w:r>
      <w:r w:rsidR="008137FF" w:rsidRPr="009A0391">
        <w:t>RABOPSKRBA - PERO trgovina, izvoz i uvoz prehrambenih i neprehrambenih proizvoda d. o. o. Rab, Palit 431</w:t>
      </w:r>
      <w:r w:rsidR="00AC20F7" w:rsidRPr="009A0391">
        <w:t xml:space="preserve">, MBS: </w:t>
      </w:r>
      <w:r w:rsidR="008137FF" w:rsidRPr="009A0391">
        <w:t>040059670</w:t>
      </w:r>
      <w:r w:rsidRPr="009A0391">
        <w:t xml:space="preserve">, radi pokretanja stečajnog postupka nad </w:t>
      </w:r>
      <w:r w:rsidR="00AC20F7" w:rsidRPr="009A0391">
        <w:t xml:space="preserve">stečajnom masom </w:t>
      </w:r>
      <w:r w:rsidR="008137FF" w:rsidRPr="009A0391">
        <w:t>RABOPSKRBA - PERO trgovina, izvoz i uvoz prehrambenih i neprehrambenih proizvoda d. o. o. Rab, Palit 431, MBS: 040059670</w:t>
      </w:r>
      <w:r w:rsidRPr="009A0391">
        <w:t xml:space="preserve">, dana </w:t>
      </w:r>
      <w:r w:rsidR="008137FF" w:rsidRPr="009A0391">
        <w:t>20. rujna</w:t>
      </w:r>
      <w:r w:rsidR="00FE5E03" w:rsidRPr="009A0391">
        <w:t xml:space="preserve"> 2017</w:t>
      </w:r>
      <w:r w:rsidRPr="009A0391">
        <w:t>. godine</w:t>
      </w:r>
    </w:p>
    <w:p w:rsidRDefault="00813D16" w:rsidP="00843324" w:rsidR="00813D16" w:rsidRPr="009A0391">
      <w:pPr>
        <w:jc w:val="both"/>
      </w:pPr>
    </w:p>
    <w:p w:rsidRDefault="00813D16" w:rsidP="00843324" w:rsidR="00813D16" w:rsidRPr="009A0391">
      <w:pPr>
        <w:jc w:val="center"/>
      </w:pPr>
      <w:r w:rsidRPr="009A0391">
        <w:t>r i j e š i o  j e</w:t>
      </w:r>
    </w:p>
    <w:p w:rsidRDefault="00813D16" w:rsidP="00843324" w:rsidR="00813D16" w:rsidRPr="009A0391">
      <w:pPr>
        <w:jc w:val="both"/>
      </w:pPr>
    </w:p>
    <w:p w:rsidRDefault="00813D16" w:rsidP="00843324" w:rsidR="00813D16" w:rsidRPr="009A0391">
      <w:pPr>
        <w:jc w:val="both"/>
      </w:pPr>
      <w:r w:rsidRPr="009A0391">
        <w:rPr>
          <w:bCs/>
        </w:rPr>
        <w:tab/>
      </w:r>
      <w:r w:rsidRPr="009A0391">
        <w:rPr>
          <w:bCs/>
        </w:rPr>
        <w:tab/>
        <w:t xml:space="preserve">I. Otvara se  stečajni postupak nad </w:t>
      </w:r>
      <w:r w:rsidR="00AC20F7" w:rsidRPr="009A0391">
        <w:t xml:space="preserve">stečajnom masom </w:t>
      </w:r>
      <w:r w:rsidR="008137FF" w:rsidRPr="009A0391">
        <w:t>RABOPSKRBA - PERO trgovina, izvoz i uvoz prehrambenih i neprehrambenih proizvoda d. o. o. Rab, Palit 431, MBS: 040059670</w:t>
      </w:r>
      <w:r w:rsidRPr="009A0391">
        <w:rPr>
          <w:bCs/>
        </w:rPr>
        <w:t>.</w:t>
      </w:r>
    </w:p>
    <w:p w:rsidRDefault="00813D16" w:rsidP="00843324" w:rsidR="00813D16" w:rsidRPr="009A0391">
      <w:pPr>
        <w:jc w:val="both"/>
        <w:rPr>
          <w:bCs/>
        </w:rPr>
      </w:pPr>
    </w:p>
    <w:p w:rsidRDefault="00813D16" w:rsidP="00843324" w:rsidR="00813D16" w:rsidRPr="009A0391">
      <w:pPr>
        <w:jc w:val="both"/>
      </w:pPr>
      <w:r w:rsidRPr="009A0391">
        <w:tab/>
      </w:r>
      <w:r w:rsidRPr="009A0391">
        <w:tab/>
        <w:t xml:space="preserve">II. Za stečajnog upravitelja imenuje se </w:t>
      </w:r>
      <w:r w:rsidR="004B47FF" w:rsidRPr="009A0391">
        <w:t>Marko Zagorac, OIB: 82182414496, Ante Starčevića 5, Rijeka</w:t>
      </w:r>
      <w:r w:rsidRPr="009A0391">
        <w:t>.</w:t>
      </w:r>
    </w:p>
    <w:p w:rsidRDefault="00555420" w:rsidP="00843324" w:rsidR="00555420" w:rsidRPr="009A0391">
      <w:pPr>
        <w:jc w:val="both"/>
      </w:pPr>
    </w:p>
    <w:p w:rsidRDefault="00813D16" w:rsidP="00843324" w:rsidR="00813D16" w:rsidRPr="009A0391">
      <w:pPr>
        <w:jc w:val="both"/>
      </w:pPr>
      <w:r w:rsidRPr="009A0391">
        <w:tab/>
      </w:r>
      <w:r w:rsidRPr="009A0391">
        <w:tab/>
      </w:r>
      <w:smartTag w:element="stockticker" w:uri="urn:schemas-microsoft-com:office:smarttags">
        <w:r w:rsidRPr="009A0391">
          <w:t>III</w:t>
        </w:r>
      </w:smartTag>
      <w:r w:rsidRPr="009A0391">
        <w:t xml:space="preserve">. Oglas o otvaranju stečajnog postupka istaknut će se na </w:t>
      </w:r>
      <w:r w:rsidR="00555420" w:rsidRPr="009A0391">
        <w:t xml:space="preserve">mrežnoj stranici </w:t>
      </w:r>
      <w:r w:rsidR="009B7E86" w:rsidRPr="009A0391">
        <w:t>e-</w:t>
      </w:r>
      <w:r w:rsidR="00555420" w:rsidRPr="009A0391">
        <w:t>O</w:t>
      </w:r>
      <w:r w:rsidRPr="009A0391">
        <w:t>glasn</w:t>
      </w:r>
      <w:r w:rsidR="00555420" w:rsidRPr="009A0391">
        <w:t>a</w:t>
      </w:r>
      <w:r w:rsidRPr="009A0391">
        <w:t xml:space="preserve"> ploč</w:t>
      </w:r>
      <w:r w:rsidR="00555420" w:rsidRPr="009A0391">
        <w:t>a</w:t>
      </w:r>
      <w:r w:rsidRPr="009A0391">
        <w:t xml:space="preserve"> sud</w:t>
      </w:r>
      <w:r w:rsidR="00555420" w:rsidRPr="009A0391">
        <w:t>ova</w:t>
      </w:r>
      <w:r w:rsidRPr="009A0391">
        <w:t xml:space="preserve"> dana </w:t>
      </w:r>
      <w:r w:rsidR="007C3DA5" w:rsidRPr="009A0391">
        <w:t>13. prosinca</w:t>
      </w:r>
      <w:r w:rsidR="00155D33" w:rsidRPr="009A0391">
        <w:t xml:space="preserve"> </w:t>
      </w:r>
      <w:r w:rsidR="00EA7DF0" w:rsidRPr="009A0391">
        <w:t>2017</w:t>
      </w:r>
      <w:r w:rsidRPr="009A0391">
        <w:t xml:space="preserve">. </w:t>
      </w:r>
      <w:r w:rsidR="0025717C" w:rsidRPr="009A0391">
        <w:t xml:space="preserve">u </w:t>
      </w:r>
      <w:r w:rsidR="007C3DA5" w:rsidRPr="009A0391">
        <w:t>1</w:t>
      </w:r>
      <w:r w:rsidR="009A0391">
        <w:t>1</w:t>
      </w:r>
      <w:r w:rsidR="007C3DA5" w:rsidRPr="009A0391">
        <w:t>,</w:t>
      </w:r>
      <w:r w:rsidR="009A0391">
        <w:t>3</w:t>
      </w:r>
      <w:r w:rsidR="007C3DA5" w:rsidRPr="009A0391">
        <w:t xml:space="preserve">5 </w:t>
      </w:r>
      <w:r w:rsidR="0025717C" w:rsidRPr="009A0391">
        <w:t>sati</w:t>
      </w:r>
      <w:r w:rsidRPr="009A0391">
        <w:t>.</w:t>
      </w:r>
    </w:p>
    <w:p w:rsidRDefault="00813D16" w:rsidP="00843324" w:rsidR="00813D16" w:rsidRPr="009A0391">
      <w:pPr>
        <w:jc w:val="both"/>
      </w:pPr>
    </w:p>
    <w:p w:rsidRDefault="00813D16" w:rsidP="00843324" w:rsidR="00555420" w:rsidRPr="009A0391">
      <w:pPr>
        <w:jc w:val="both"/>
      </w:pPr>
      <w:r w:rsidRPr="009A0391">
        <w:tab/>
      </w:r>
      <w:r w:rsidRPr="009A0391">
        <w:tab/>
      </w:r>
      <w:r w:rsidR="00555420" w:rsidRPr="009A0391">
        <w:t>I</w:t>
      </w:r>
      <w:r w:rsidRPr="009A0391">
        <w:t xml:space="preserve">V. Pozivaju se vjerovnici da u roku od </w:t>
      </w:r>
      <w:r w:rsidR="00555420" w:rsidRPr="009A0391">
        <w:t>6</w:t>
      </w:r>
      <w:r w:rsidR="00DB40D2" w:rsidRPr="009A0391">
        <w:t>0</w:t>
      </w:r>
      <w:r w:rsidRPr="009A0391">
        <w:t xml:space="preserve"> dana od </w:t>
      </w:r>
      <w:r w:rsidR="00555420" w:rsidRPr="009A0391">
        <w:t>dana objave ovog rješenja u skladu s pravilima Stečajnog zakona (objavljenog u NN 71/15</w:t>
      </w:r>
      <w:r w:rsidR="001B5363" w:rsidRPr="009A0391">
        <w:t>, 104/17</w:t>
      </w:r>
      <w:r w:rsidR="00555420" w:rsidRPr="009A0391">
        <w:t>) o prijavi tražbina prijave svoje tražbine stečajnom upravitelju na propisanom obrascu u dva primjerka, pri čemu će njihove prijave sadržavati:</w:t>
      </w:r>
    </w:p>
    <w:p w:rsidRDefault="00555420" w:rsidP="00555420" w:rsidR="00555420" w:rsidRPr="009A0391">
      <w:pPr>
        <w:numPr>
          <w:ilvl w:val="0"/>
          <w:numId w:val="7"/>
        </w:numPr>
        <w:jc w:val="both"/>
      </w:pPr>
      <w:r w:rsidRPr="009A0391">
        <w:t>podatke za identifikaciju vjerovnika</w:t>
      </w:r>
    </w:p>
    <w:p w:rsidRDefault="00555420" w:rsidP="00555420" w:rsidR="00555420" w:rsidRPr="009A0391">
      <w:pPr>
        <w:numPr>
          <w:ilvl w:val="0"/>
          <w:numId w:val="7"/>
        </w:numPr>
        <w:jc w:val="both"/>
      </w:pPr>
      <w:r w:rsidRPr="009A0391">
        <w:t>podatke za identifikaciju dužnika</w:t>
      </w:r>
    </w:p>
    <w:p w:rsidRDefault="00555420" w:rsidP="00555420" w:rsidR="00555420" w:rsidRPr="009A0391">
      <w:pPr>
        <w:numPr>
          <w:ilvl w:val="0"/>
          <w:numId w:val="7"/>
        </w:numPr>
        <w:jc w:val="both"/>
      </w:pPr>
      <w:r w:rsidRPr="009A0391">
        <w:t>pravnu osnovu tražbine, iznos tražbine u kunama</w:t>
      </w:r>
    </w:p>
    <w:p w:rsidRDefault="00555420" w:rsidP="00555420" w:rsidR="00555420" w:rsidRPr="009A0391">
      <w:pPr>
        <w:numPr>
          <w:ilvl w:val="0"/>
          <w:numId w:val="7"/>
        </w:numPr>
        <w:jc w:val="both"/>
      </w:pPr>
      <w:r w:rsidRPr="009A0391">
        <w:t>naznaku o dokazu za postojanje tražbine</w:t>
      </w:r>
    </w:p>
    <w:p w:rsidRDefault="00555420" w:rsidP="00555420" w:rsidR="00555420" w:rsidRPr="009A0391">
      <w:pPr>
        <w:numPr>
          <w:ilvl w:val="0"/>
          <w:numId w:val="7"/>
        </w:numPr>
        <w:jc w:val="both"/>
      </w:pPr>
      <w:r w:rsidRPr="009A0391">
        <w:t>naznaku o postojanju ovršne isprave</w:t>
      </w:r>
    </w:p>
    <w:p w:rsidRDefault="00555420" w:rsidP="00555420" w:rsidR="00555420" w:rsidRPr="009A0391">
      <w:pPr>
        <w:numPr>
          <w:ilvl w:val="0"/>
          <w:numId w:val="7"/>
        </w:numPr>
        <w:jc w:val="both"/>
      </w:pPr>
      <w:r w:rsidRPr="009A0391">
        <w:t>naznaku o postojanju postupka pred sudom,</w:t>
      </w:r>
    </w:p>
    <w:p w:rsidRDefault="00555420" w:rsidP="00555420" w:rsidR="00555420" w:rsidRPr="009A0391">
      <w:pPr>
        <w:jc w:val="both"/>
      </w:pPr>
      <w:r w:rsidRPr="009A0391">
        <w:t>a prijavi tražbina se u prijepisu prilažu isprave iz kojih tražbina proizlazi, odnosno kojima se dokazuje.</w:t>
      </w:r>
    </w:p>
    <w:p w:rsidRDefault="00813D16" w:rsidP="00843324" w:rsidR="00813D16" w:rsidRPr="009A0391">
      <w:pPr>
        <w:jc w:val="both"/>
      </w:pPr>
    </w:p>
    <w:p w:rsidRDefault="00813D16" w:rsidP="00890112" w:rsidR="00813D16" w:rsidRPr="009A0391">
      <w:pPr>
        <w:jc w:val="both"/>
      </w:pPr>
      <w:r w:rsidRPr="009A0391">
        <w:tab/>
      </w:r>
      <w:r w:rsidRPr="009A0391">
        <w:tab/>
        <w:t xml:space="preserve">Prijavi treba priložiti dokaz o plaćanju pristojbe u visini od 2% prijavljene tražbine, ali ne više od 500,00 kn i to u korist Državnog proračuna </w:t>
      </w:r>
      <w:r w:rsidR="00DF7144" w:rsidRPr="009A0391">
        <w:t xml:space="preserve">HR12 </w:t>
      </w:r>
      <w:r w:rsidRPr="009A0391">
        <w:t>1001</w:t>
      </w:r>
      <w:r w:rsidR="00410950" w:rsidRPr="009A0391">
        <w:t xml:space="preserve">005-1863000160 </w:t>
      </w:r>
      <w:r w:rsidR="000907B4" w:rsidRPr="009A0391">
        <w:t>Model:  HR64  Poziv na broj:    5045-3540-</w:t>
      </w:r>
      <w:r w:rsidR="008137FF" w:rsidRPr="009A0391">
        <w:t>538</w:t>
      </w:r>
      <w:r w:rsidR="00EA7DF0" w:rsidRPr="009A0391">
        <w:t>201</w:t>
      </w:r>
      <w:r w:rsidR="008137FF" w:rsidRPr="009A0391">
        <w:t>7</w:t>
      </w:r>
      <w:r w:rsidR="00410950" w:rsidRPr="009A0391">
        <w:t>.</w:t>
      </w:r>
      <w:r w:rsidRPr="009A0391">
        <w:t xml:space="preserve"> Zaposlenici koji prijavljuju svoja potraživanja po osnov</w:t>
      </w:r>
      <w:r w:rsidR="00555420" w:rsidRPr="009A0391">
        <w:t>i</w:t>
      </w:r>
      <w:r w:rsidRPr="009A0391">
        <w:t xml:space="preserve"> rada ne moraju platiti pristojbu.</w:t>
      </w:r>
    </w:p>
    <w:p w:rsidRDefault="00813D16" w:rsidP="00843324" w:rsidR="00813D16" w:rsidRPr="009A0391">
      <w:pPr>
        <w:jc w:val="both"/>
      </w:pPr>
    </w:p>
    <w:p w:rsidRDefault="00813D16" w:rsidP="00555420" w:rsidR="00813D16" w:rsidRPr="009A0391">
      <w:pPr>
        <w:jc w:val="both"/>
      </w:pPr>
      <w:r w:rsidRPr="009A0391">
        <w:lastRenderedPageBreak/>
        <w:tab/>
      </w:r>
      <w:r w:rsidRPr="009A0391">
        <w:tab/>
        <w:t xml:space="preserve">V. </w:t>
      </w:r>
      <w:r w:rsidR="00555420" w:rsidRPr="009A0391">
        <w:t>Ako radnik ili prijašnji dužnikov radnik nije prijavio tražbinu, smatrat će se da je tražbinu prijavio u skladu s popisom svih tražbina radnika i prijašnjih dužnikovih radnika dospjelih do otvaranja stečajnog postupka koji popis sastavlja stečajni upravitelj</w:t>
      </w:r>
      <w:r w:rsidR="0010234A" w:rsidRPr="009A0391">
        <w:t xml:space="preserve"> (čl. 257. st. 4. Stečajnog zakona)</w:t>
      </w:r>
      <w:r w:rsidRPr="009A0391">
        <w:t>.</w:t>
      </w:r>
    </w:p>
    <w:p w:rsidRDefault="00813D16" w:rsidP="00843324" w:rsidR="00813D16" w:rsidRPr="009A0391">
      <w:pPr>
        <w:jc w:val="both"/>
      </w:pPr>
    </w:p>
    <w:p w:rsidRDefault="00813D16" w:rsidP="00843324" w:rsidR="00813D16" w:rsidRPr="009A0391">
      <w:pPr>
        <w:jc w:val="both"/>
      </w:pPr>
      <w:r w:rsidRPr="009A0391">
        <w:tab/>
      </w:r>
      <w:r w:rsidRPr="009A0391">
        <w:tab/>
        <w:t xml:space="preserve">VI. Razlučni i izlučni vjerovnici se pozivaju da u roku iz t. </w:t>
      </w:r>
      <w:r w:rsidR="007E19C4" w:rsidRPr="009A0391">
        <w:t>I</w:t>
      </w:r>
      <w:r w:rsidRPr="009A0391">
        <w:t xml:space="preserve">V. ovog rješenja obavijeste stečajnog upravitelja o svojim pravima, sukladno odredbi čl. </w:t>
      </w:r>
      <w:r w:rsidR="007E19C4" w:rsidRPr="009A0391">
        <w:t>258</w:t>
      </w:r>
      <w:r w:rsidRPr="009A0391">
        <w:t>. Stečajnog zakona.</w:t>
      </w:r>
      <w:r w:rsidR="00953F19" w:rsidRPr="009A0391">
        <w:t xml:space="preserve"> Ako razlučni vjerovnici prijavljuju i tražbinu kao stečajni vjerovnici, u prijavi su dužni naznačiti dio imovine stečajnoga dužnika na koji se odnosi njihovo razlučno pravo i iznos do kojega njihova tražbina predvidivo neće biti namirena tim razlučnim pravom</w:t>
      </w:r>
      <w:r w:rsidR="0010234A" w:rsidRPr="009A0391">
        <w:t xml:space="preserve"> (čl. 129. st. 1. i čl. 259. st. 2. Stečajnog zakona)</w:t>
      </w:r>
      <w:r w:rsidR="00953F19" w:rsidRPr="009A0391">
        <w:t>.</w:t>
      </w:r>
    </w:p>
    <w:p w:rsidRDefault="007E19C4" w:rsidP="00843324" w:rsidR="007E19C4" w:rsidRPr="009A0391">
      <w:pPr>
        <w:jc w:val="both"/>
      </w:pPr>
    </w:p>
    <w:p w:rsidRDefault="007E19C4" w:rsidP="00843324" w:rsidR="007E19C4" w:rsidRPr="009A0391">
      <w:pPr>
        <w:jc w:val="both"/>
      </w:pPr>
      <w:r w:rsidRPr="009A0391">
        <w:tab/>
      </w:r>
      <w:r w:rsidRPr="009A0391">
        <w:tab/>
        <w:t xml:space="preserve">VII. Tražbine vjerovnika nižih isplatnih redova prijavljuju se samo na poseban poziv suda. </w:t>
      </w:r>
    </w:p>
    <w:p w:rsidRDefault="00813D16" w:rsidP="00843324" w:rsidR="00813D16" w:rsidRPr="009A0391">
      <w:pPr>
        <w:jc w:val="both"/>
      </w:pPr>
    </w:p>
    <w:p w:rsidRDefault="00813D16" w:rsidP="00843324" w:rsidR="00813D16" w:rsidRPr="009A0391">
      <w:pPr>
        <w:jc w:val="both"/>
      </w:pPr>
      <w:r w:rsidRPr="009A0391">
        <w:tab/>
      </w:r>
      <w:r w:rsidRPr="009A0391">
        <w:tab/>
        <w:t>VIII. Pozivaju se dužnikovi dužnici da svoje obveze prema dužniku ispunjavaju bez odgode.</w:t>
      </w:r>
    </w:p>
    <w:p w:rsidRDefault="00813D16" w:rsidP="00843324" w:rsidR="00813D16" w:rsidRPr="009A0391">
      <w:pPr>
        <w:jc w:val="both"/>
      </w:pPr>
    </w:p>
    <w:p w:rsidRDefault="00813D16" w:rsidP="00843324" w:rsidR="008137FF" w:rsidRPr="009A0391">
      <w:pPr>
        <w:jc w:val="both"/>
      </w:pPr>
      <w:r w:rsidRPr="009A0391">
        <w:tab/>
      </w:r>
      <w:r w:rsidRPr="009A0391">
        <w:tab/>
        <w:t>IX. Otvaranje stečajnog postupka upisati će se u sudski registar ovog suda</w:t>
      </w:r>
      <w:r w:rsidR="00843324" w:rsidRPr="009A0391">
        <w:t xml:space="preserve"> i u zemljišne knjige</w:t>
      </w:r>
      <w:r w:rsidR="00B76DF4" w:rsidRPr="009A0391">
        <w:t xml:space="preserve"> </w:t>
      </w:r>
      <w:r w:rsidR="00260217" w:rsidRPr="009A0391">
        <w:t xml:space="preserve">Općinskog suda u Rijeci zemljišnoknjižni odjel u </w:t>
      </w:r>
      <w:r w:rsidR="008137FF" w:rsidRPr="009A0391">
        <w:t>Rabu</w:t>
      </w:r>
      <w:r w:rsidR="00260217" w:rsidRPr="009A0391">
        <w:t xml:space="preserve"> za nekretnine upisane u</w:t>
      </w:r>
      <w:r w:rsidR="008137FF" w:rsidRPr="009A0391">
        <w:t>:</w:t>
      </w:r>
    </w:p>
    <w:p w:rsidRDefault="008137FF" w:rsidP="00843324" w:rsidR="008137FF" w:rsidRPr="009A0391">
      <w:pPr>
        <w:jc w:val="both"/>
      </w:pPr>
      <w:r w:rsidRPr="009A0391">
        <w:t>-</w:t>
      </w:r>
      <w:r w:rsidR="00260217" w:rsidRPr="009A0391">
        <w:t xml:space="preserve"> zk. ul. br.: </w:t>
      </w:r>
      <w:r w:rsidRPr="009A0391">
        <w:t>1850</w:t>
      </w:r>
      <w:r w:rsidR="00260217" w:rsidRPr="009A0391">
        <w:t xml:space="preserve"> K.O.</w:t>
      </w:r>
      <w:r w:rsidRPr="009A0391">
        <w:t xml:space="preserve"> Rab - Mundanije</w:t>
      </w:r>
      <w:r w:rsidR="00260217" w:rsidRPr="009A0391">
        <w:t xml:space="preserve">, k.č. </w:t>
      </w:r>
      <w:r w:rsidRPr="009A0391">
        <w:t>797/11</w:t>
      </w:r>
      <w:r w:rsidR="00260217" w:rsidRPr="009A0391">
        <w:t xml:space="preserve"> u naravi </w:t>
      </w:r>
      <w:r w:rsidRPr="009A0391">
        <w:t xml:space="preserve">KUĆA BR.431 A i DVORIŠTE ukupne </w:t>
      </w:r>
      <w:r w:rsidR="00260217" w:rsidRPr="009A0391">
        <w:t xml:space="preserve">površine </w:t>
      </w:r>
      <w:r w:rsidRPr="009A0391">
        <w:rPr>
          <w:bCs/>
        </w:rPr>
        <w:t>535</w:t>
      </w:r>
      <w:r w:rsidR="00260217" w:rsidRPr="009A0391">
        <w:t xml:space="preserve"> m2, </w:t>
      </w:r>
      <w:r w:rsidRPr="009A0391">
        <w:rPr>
          <w:bCs/>
        </w:rPr>
        <w:t>1. Suvlasnički dio: 1/2</w:t>
      </w:r>
    </w:p>
    <w:p w:rsidRDefault="008137FF" w:rsidP="002767B8" w:rsidR="00813D16" w:rsidRPr="009A0391">
      <w:pPr>
        <w:jc w:val="both"/>
      </w:pPr>
      <w:r w:rsidRPr="009A0391">
        <w:t xml:space="preserve">- </w:t>
      </w:r>
      <w:r w:rsidR="002767B8" w:rsidRPr="009A0391">
        <w:t>zk. ul. br.: 1509 K.O. KAMPOR, k.č. 1268/4, u naravi šuma površine 2000 m2</w:t>
      </w:r>
      <w:r w:rsidR="00F4242C" w:rsidRPr="009A0391">
        <w:t>.</w:t>
      </w:r>
    </w:p>
    <w:p w:rsidRDefault="009B7E86" w:rsidP="009B7E86" w:rsidR="009B7E86" w:rsidRPr="009A0391">
      <w:pPr>
        <w:tabs>
          <w:tab w:pos="851" w:val="left"/>
        </w:tabs>
        <w:jc w:val="both"/>
      </w:pPr>
    </w:p>
    <w:p w:rsidRDefault="00813D16" w:rsidP="00843324" w:rsidR="00813D16" w:rsidRPr="009A0391">
      <w:pPr>
        <w:jc w:val="both"/>
      </w:pPr>
      <w:r w:rsidRPr="009A0391">
        <w:tab/>
      </w:r>
      <w:r w:rsidRPr="009A0391">
        <w:tab/>
        <w:t xml:space="preserve">X. Ispitno ročište na kojem će se ispitivati prijavljene tražbine </w:t>
      </w:r>
      <w:r w:rsidR="0027450E" w:rsidRPr="009A0391">
        <w:t xml:space="preserve">i izvještajno ročište koje će se s ispitnim ročištem spojiti tako da se najprije održi ispitno ročište, a zatim izvještajno ročište </w:t>
      </w:r>
      <w:r w:rsidRPr="009A0391">
        <w:t>određuje se za dan</w:t>
      </w:r>
    </w:p>
    <w:p w:rsidRDefault="00813D16" w:rsidP="00843324" w:rsidR="00813D16" w:rsidRPr="009A0391">
      <w:pPr>
        <w:jc w:val="both"/>
      </w:pPr>
    </w:p>
    <w:p w:rsidRDefault="002767B8" w:rsidP="00843324" w:rsidR="00813D16" w:rsidRPr="009A0391">
      <w:pPr>
        <w:jc w:val="center"/>
      </w:pPr>
      <w:r w:rsidRPr="009A0391">
        <w:t xml:space="preserve">13. </w:t>
      </w:r>
      <w:r w:rsidR="003158DA" w:rsidRPr="009A0391">
        <w:t>ožujka 2018</w:t>
      </w:r>
      <w:r w:rsidR="00813D16" w:rsidRPr="009A0391">
        <w:t xml:space="preserve">. u </w:t>
      </w:r>
      <w:r w:rsidRPr="009A0391">
        <w:t>9</w:t>
      </w:r>
      <w:r w:rsidR="00813D16" w:rsidRPr="009A0391">
        <w:t>:</w:t>
      </w:r>
      <w:r w:rsidR="0027450E" w:rsidRPr="009A0391">
        <w:t>0</w:t>
      </w:r>
      <w:r w:rsidR="00813D16" w:rsidRPr="009A0391">
        <w:t>0 sati</w:t>
      </w:r>
    </w:p>
    <w:p w:rsidRDefault="009A50CC" w:rsidP="00843324" w:rsidR="00813D16" w:rsidRPr="009A0391">
      <w:pPr>
        <w:jc w:val="center"/>
      </w:pPr>
      <w:r w:rsidRPr="009A0391">
        <w:t xml:space="preserve">sudnica broj 3, </w:t>
      </w:r>
      <w:r w:rsidR="00813D16" w:rsidRPr="009A0391">
        <w:t>I</w:t>
      </w:r>
      <w:r w:rsidR="00754D86" w:rsidRPr="009A0391">
        <w:t>.</w:t>
      </w:r>
      <w:r w:rsidR="00813D16" w:rsidRPr="009A0391">
        <w:t xml:space="preserve"> kat</w:t>
      </w:r>
    </w:p>
    <w:p w:rsidRDefault="00813D16" w:rsidP="00843324" w:rsidR="00813D16" w:rsidRPr="009A0391">
      <w:pPr>
        <w:jc w:val="center"/>
      </w:pPr>
      <w:r w:rsidRPr="009A0391">
        <w:t xml:space="preserve">u Trgovačkom sudu </w:t>
      </w:r>
      <w:r w:rsidR="00995B36" w:rsidRPr="009A0391">
        <w:t>u Rijeci</w:t>
      </w:r>
      <w:r w:rsidRPr="009A0391">
        <w:t>,</w:t>
      </w:r>
    </w:p>
    <w:p w:rsidRDefault="00813D16" w:rsidP="00843324" w:rsidR="00813D16" w:rsidRPr="009A0391">
      <w:pPr>
        <w:jc w:val="center"/>
      </w:pPr>
      <w:r w:rsidRPr="009A0391">
        <w:t>Zadarska 1 i 3</w:t>
      </w:r>
      <w:r w:rsidR="00481322" w:rsidRPr="009A0391">
        <w:t>.</w:t>
      </w:r>
    </w:p>
    <w:p w:rsidRDefault="00813D16" w:rsidP="00843324" w:rsidR="00813D16" w:rsidRPr="009A0391">
      <w:pPr>
        <w:jc w:val="center"/>
      </w:pPr>
    </w:p>
    <w:p w:rsidRDefault="00813D16" w:rsidP="00843324" w:rsidR="00813D16" w:rsidRPr="009A0391">
      <w:pPr>
        <w:jc w:val="both"/>
      </w:pPr>
      <w:r w:rsidRPr="009A0391">
        <w:tab/>
      </w:r>
      <w:r w:rsidRPr="009A0391">
        <w:tab/>
        <w:t>XI. Tablica prijavljenih tražbina</w:t>
      </w:r>
      <w:r w:rsidR="00F4242C" w:rsidRPr="009A0391">
        <w:t>, tablica razlučnih prava koja su upisana u javnim knjigama i tablica izlučnih prava koje će na propisanom obrascu sastaviti stečajni upravitelj</w:t>
      </w:r>
      <w:r w:rsidRPr="009A0391">
        <w:t xml:space="preserve"> bit</w:t>
      </w:r>
      <w:r w:rsidR="00F4242C" w:rsidRPr="009A0391">
        <w:t>i</w:t>
      </w:r>
      <w:r w:rsidRPr="009A0391">
        <w:t xml:space="preserve"> će </w:t>
      </w:r>
      <w:r w:rsidR="00F4242C" w:rsidRPr="009A0391">
        <w:t>objavljene na mrežnoj stranici e-Oglasna ploča sudova nakon isteka roka za prijavu tražbina, a najkasnije osam dana prije održavanja ispitnog ročišta (čl. 259. Stečajnog zakona)</w:t>
      </w:r>
      <w:r w:rsidRPr="009A0391">
        <w:t>.</w:t>
      </w:r>
    </w:p>
    <w:p w:rsidRDefault="008D365D" w:rsidP="00843324" w:rsidR="008D365D" w:rsidRPr="009A0391">
      <w:pPr>
        <w:jc w:val="both"/>
      </w:pPr>
    </w:p>
    <w:p w:rsidRDefault="00AC20F7" w:rsidP="00AC20F7" w:rsidR="00AC20F7" w:rsidRPr="009A0391">
      <w:pPr>
        <w:autoSpaceDE w:val="false"/>
        <w:autoSpaceDN w:val="false"/>
        <w:adjustRightInd w:val="false"/>
        <w:jc w:val="both"/>
      </w:pPr>
      <w:r w:rsidRPr="009A0391">
        <w:tab/>
      </w:r>
      <w:r w:rsidRPr="009A0391">
        <w:tab/>
        <w:t xml:space="preserve">XII. Stečajna masa iza </w:t>
      </w:r>
      <w:r w:rsidR="002767B8" w:rsidRPr="009A0391">
        <w:t xml:space="preserve">RABOPSKRBA - PERO trgovina, izvoz i uvoz prehrambenih i neprehrambenih proizvoda d. o. o. Rab, Palit 431, MBS: 040059670 </w:t>
      </w:r>
      <w:r w:rsidRPr="009A0391">
        <w:t>upisati će se u sudski registar.</w:t>
      </w:r>
    </w:p>
    <w:p w:rsidRDefault="00813D16" w:rsidP="00843324" w:rsidR="00813D16" w:rsidRPr="009A0391">
      <w:pPr>
        <w:jc w:val="both"/>
      </w:pPr>
    </w:p>
    <w:p w:rsidRDefault="00813D16" w:rsidP="00843324" w:rsidR="00813D16" w:rsidRPr="009A0391">
      <w:pPr>
        <w:jc w:val="center"/>
      </w:pPr>
      <w:r w:rsidRPr="009A0391">
        <w:t>Obrazloženje</w:t>
      </w:r>
    </w:p>
    <w:p w:rsidRDefault="009A0391" w:rsidP="00843324" w:rsidR="009A0391">
      <w:pPr>
        <w:ind w:firstLine="1416"/>
        <w:jc w:val="both"/>
      </w:pPr>
    </w:p>
    <w:p w:rsidRDefault="002767B8" w:rsidP="00843324" w:rsidR="00CE7BAB" w:rsidRPr="009A0391">
      <w:pPr>
        <w:ind w:firstLine="1416"/>
        <w:jc w:val="both"/>
      </w:pPr>
      <w:r w:rsidRPr="009A0391">
        <w:t xml:space="preserve">RABOPSKRBA - PERO trgovina, izvoz i uvoz prehrambenih i neprehrambenih proizvoda d. o. o. Rab, Palit 431, MBS: 040059670 </w:t>
      </w:r>
      <w:r w:rsidR="00AC20F7" w:rsidRPr="009A0391">
        <w:t xml:space="preserve">brisano je iz sudskog registra </w:t>
      </w:r>
      <w:r w:rsidR="00CE7BAB" w:rsidRPr="009A0391">
        <w:t xml:space="preserve">na temelju </w:t>
      </w:r>
      <w:r w:rsidR="00AC20F7" w:rsidRPr="009A0391">
        <w:t>člank</w:t>
      </w:r>
      <w:r w:rsidR="00CE7BAB" w:rsidRPr="009A0391">
        <w:t>a</w:t>
      </w:r>
      <w:r w:rsidR="00AC20F7" w:rsidRPr="009A0391">
        <w:t xml:space="preserve"> 70. Zakona o sudskom registru (u daljem tekstu: ZSR</w:t>
      </w:r>
      <w:r w:rsidR="00CE7BAB" w:rsidRPr="009A0391">
        <w:t>,</w:t>
      </w:r>
      <w:r w:rsidR="00AC20F7" w:rsidRPr="009A0391">
        <w:t xml:space="preserve"> objavljen u NN br. </w:t>
      </w:r>
      <w:hyperlink r:id="rId10" w:history="true" w:tooltip="Zakon o sudskom registru">
        <w:r w:rsidR="00AC20F7" w:rsidRPr="009A0391">
          <w:t>1/1995</w:t>
        </w:r>
      </w:hyperlink>
      <w:r w:rsidR="00AC20F7" w:rsidRPr="009A0391">
        <w:t xml:space="preserve">, </w:t>
      </w:r>
      <w:hyperlink r:id="rId11" w:history="true" w:tooltip="Zakon o izmjenama i dopunama Zakona o sudskom registru">
        <w:r w:rsidR="00AC20F7" w:rsidRPr="009A0391">
          <w:t>57/1996</w:t>
        </w:r>
      </w:hyperlink>
      <w:r w:rsidR="00AC20F7" w:rsidRPr="009A0391">
        <w:t xml:space="preserve">, </w:t>
      </w:r>
      <w:hyperlink r:id="rId12" w:history="true" w:tooltip="Uredba o izmjenama i dopunama Zakona o sudskom registru">
        <w:r w:rsidR="00AC20F7" w:rsidRPr="009A0391">
          <w:t>1/1998</w:t>
        </w:r>
      </w:hyperlink>
      <w:r w:rsidR="00AC20F7" w:rsidRPr="009A0391">
        <w:t xml:space="preserve">, </w:t>
      </w:r>
      <w:hyperlink r:id="rId13" w:history="true" w:tooltip="Uredba o izmjenama i dopunama Zakona o sudskom registru">
        <w:r w:rsidR="00AC20F7" w:rsidRPr="009A0391">
          <w:t>30/1999</w:t>
        </w:r>
      </w:hyperlink>
      <w:r w:rsidR="00AC20F7" w:rsidRPr="009A0391">
        <w:t xml:space="preserve">, </w:t>
      </w:r>
      <w:hyperlink r:id="rId14" w:history="true" w:tooltip="Zakon o izmjenama i dopunama Zakona o sudskom registru">
        <w:r w:rsidR="00AC20F7" w:rsidRPr="009A0391">
          <w:t>45/1999</w:t>
        </w:r>
      </w:hyperlink>
      <w:r w:rsidR="00AC20F7" w:rsidRPr="009A0391">
        <w:t xml:space="preserve">, </w:t>
      </w:r>
      <w:hyperlink r:id="rId15" w:history="true" w:tooltip="Zakon o izmjenama i dopunama Zakona o sudskom registru">
        <w:r w:rsidR="00AC20F7" w:rsidRPr="009A0391">
          <w:t>54/2005</w:t>
        </w:r>
      </w:hyperlink>
      <w:r w:rsidR="00AC20F7" w:rsidRPr="009A0391">
        <w:t xml:space="preserve">, </w:t>
      </w:r>
      <w:hyperlink r:id="rId16" w:history="true" w:tooltip="Zakon o izmjenama i dopunama Zakona o sudskom registru">
        <w:r w:rsidR="00AC20F7" w:rsidRPr="009A0391">
          <w:t>40/2007</w:t>
        </w:r>
      </w:hyperlink>
      <w:r w:rsidR="00AC20F7" w:rsidRPr="009A0391">
        <w:t xml:space="preserve">, </w:t>
      </w:r>
      <w:hyperlink r:id="rId17" w:history="true" w:tooltip="Zakon o izmjenama i dopunama Zakona o sudskom registru">
        <w:r w:rsidR="00AC20F7" w:rsidRPr="009A0391">
          <w:t>91/2010</w:t>
        </w:r>
      </w:hyperlink>
      <w:r w:rsidR="00AC20F7" w:rsidRPr="009A0391">
        <w:t xml:space="preserve">, </w:t>
      </w:r>
      <w:hyperlink r:id="rId18" w:history="true" w:tooltip="Zakon o izmjenama i dopunama Zakona o sudskom registru">
        <w:r w:rsidR="00AC20F7" w:rsidRPr="009A0391">
          <w:t>90/2011</w:t>
        </w:r>
      </w:hyperlink>
      <w:r w:rsidR="00AC20F7" w:rsidRPr="009A0391">
        <w:t xml:space="preserve">, </w:t>
      </w:r>
      <w:hyperlink r:id="rId19" w:history="true" w:tooltip="Zakon o izmjenama i dopunama Zakona o sudskom registru">
        <w:r w:rsidR="00AC20F7" w:rsidRPr="009A0391">
          <w:t>148/2013</w:t>
        </w:r>
      </w:hyperlink>
      <w:r w:rsidR="00AC20F7" w:rsidRPr="009A0391">
        <w:t xml:space="preserve">, </w:t>
      </w:r>
      <w:hyperlink r:id="rId20" w:history="true" w:tooltip="Zakon o izmjenama i dopunama Zakona o sudskom registru">
        <w:r w:rsidR="00AC20F7" w:rsidRPr="009A0391">
          <w:t>93/2014</w:t>
        </w:r>
      </w:hyperlink>
      <w:r w:rsidR="00AC20F7" w:rsidRPr="009A0391">
        <w:t xml:space="preserve"> i </w:t>
      </w:r>
      <w:hyperlink r:id="rId21" w:history="true" w:tooltip="Zakon o izmjenama i dopunama Zakona o sudskom registru">
        <w:r w:rsidR="00AC20F7" w:rsidRPr="009A0391">
          <w:t>110/2015</w:t>
        </w:r>
      </w:hyperlink>
      <w:r w:rsidR="00AC20F7" w:rsidRPr="009A0391">
        <w:t>)</w:t>
      </w:r>
      <w:r w:rsidR="00CE7BAB" w:rsidRPr="009A0391">
        <w:t xml:space="preserve"> jer isti nije u posljednje tri godine prije toga postupio po zakonskoj obvezi da objavi svoja godišnja financijska izviješća s propisanom dokumentacijom.</w:t>
      </w:r>
    </w:p>
    <w:p w:rsidRDefault="008D16DA" w:rsidP="00843324" w:rsidR="00CE7BAB" w:rsidRPr="009A0391">
      <w:pPr>
        <w:ind w:firstLine="1416"/>
        <w:jc w:val="both"/>
      </w:pPr>
      <w:r w:rsidRPr="009A0391">
        <w:t xml:space="preserve">Rješenjem ovog suda pos. br. 5 R1-92/2016-6 od 15. rujna 2016. godine je </w:t>
      </w:r>
      <w:r w:rsidR="00EE6823" w:rsidRPr="009A0391">
        <w:t>u postupku likvidacije nad imovinom brisanog subjekta upisa RABOPSKRBA – PERO d.o.o., u likvidaciji, Rab, Palit 431, MBS:040059670, OIB:89078696417 MBS:020041668 imenovana za likvidatora Blaženka Prpić, iz Rijeke, Corrado Ilijasich 21 budući da je brisano društvo imalo imovinu</w:t>
      </w:r>
      <w:r w:rsidR="00CE7BAB" w:rsidRPr="009A0391">
        <w:t>.</w:t>
      </w:r>
    </w:p>
    <w:p w:rsidRDefault="00CE7BAB" w:rsidP="00843324" w:rsidR="00AC20F7" w:rsidRPr="009A0391">
      <w:pPr>
        <w:ind w:firstLine="1416"/>
        <w:jc w:val="both"/>
        <w:rPr>
          <w:bCs/>
        </w:rPr>
      </w:pPr>
      <w:r w:rsidRPr="009A0391">
        <w:t xml:space="preserve">Likvidator </w:t>
      </w:r>
      <w:r w:rsidR="00EE6823" w:rsidRPr="009A0391">
        <w:t>Blaženka Prpić</w:t>
      </w:r>
      <w:r w:rsidRPr="009A0391">
        <w:t xml:space="preserve"> je tijekom postupka likvidacije utvrdi</w:t>
      </w:r>
      <w:r w:rsidR="00EE6823" w:rsidRPr="009A0391">
        <w:t>la</w:t>
      </w:r>
      <w:r w:rsidRPr="009A0391">
        <w:t xml:space="preserve"> da imovina likvidacijske mase (u koju ulaze određene nekretnine) nije dovoljna za namirenje svih vjerovnika</w:t>
      </w:r>
      <w:r w:rsidR="00EE6823" w:rsidRPr="009A0391">
        <w:t>. Naime, vjerovnici su prijavili svoje tražbine u ukupnom iznosu od 2.633.074,53 kn</w:t>
      </w:r>
      <w:r w:rsidR="00CD1448" w:rsidRPr="009A0391">
        <w:t>, dok je procijenjena vrijednost objekta u slučaju da je isključena upitnost legalnosti (a upitna je) cca 2.250.000,00 kn.</w:t>
      </w:r>
      <w:r w:rsidR="00F05F62" w:rsidRPr="009A0391">
        <w:t>.</w:t>
      </w:r>
      <w:r w:rsidRPr="009A0391">
        <w:t xml:space="preserve">   </w:t>
      </w:r>
    </w:p>
    <w:p w:rsidRDefault="00F05F62" w:rsidP="00F05F62" w:rsidR="00F05F62" w:rsidRPr="009A0391">
      <w:pPr>
        <w:ind w:firstLine="1418"/>
        <w:jc w:val="both"/>
      </w:pPr>
      <w:r w:rsidRPr="009A0391">
        <w:rPr>
          <w:bCs/>
        </w:rPr>
        <w:t xml:space="preserve">Člankom </w:t>
      </w:r>
      <w:r w:rsidRPr="009A0391">
        <w:t>70. stavak 19. ZSR propisano je da ako likvidator u postupku likvidacije nad imovinom pravne osobe koja je brisana iz registra na temelju prijavljenih tražbina utvrdi da imovina nije dovoljna za namirenje svih tražbina vjerovnika s kamatama, odmah će obustaviti likvidaciju i predložiti otvaranje stečajnog postupka nad stečajnom masom. Stavkom 20. istog članka određeno je da se na stečajni postupak iz stavka 19. istog članka na odgovarajući način primjenjuju se odredbe Stečajnog zakona o naknadnoj diobi.</w:t>
      </w:r>
    </w:p>
    <w:p w:rsidRDefault="00272B91" w:rsidP="00843324" w:rsidR="00272B91" w:rsidRPr="009A0391">
      <w:pPr>
        <w:ind w:firstLine="1416"/>
        <w:jc w:val="both"/>
        <w:rPr>
          <w:bCs/>
        </w:rPr>
      </w:pPr>
      <w:r w:rsidRPr="009A0391">
        <w:rPr>
          <w:bCs/>
        </w:rPr>
        <w:t xml:space="preserve">Iz </w:t>
      </w:r>
      <w:r w:rsidR="00F05F62" w:rsidRPr="009A0391">
        <w:rPr>
          <w:bCs/>
        </w:rPr>
        <w:t>izvatka iz zemljišne knjige na listu 5. i 6. spisa proizlazi da je ova stečajna masa dostatna za pokriće troškova stečajnog postupka</w:t>
      </w:r>
      <w:r w:rsidRPr="009A0391">
        <w:rPr>
          <w:bCs/>
        </w:rPr>
        <w:t xml:space="preserve">. </w:t>
      </w:r>
    </w:p>
    <w:p w:rsidRDefault="00F05F62" w:rsidP="00843324" w:rsidR="00F05F62" w:rsidRPr="009A0391">
      <w:pPr>
        <w:ind w:firstLine="1416"/>
        <w:jc w:val="both"/>
        <w:rPr>
          <w:bCs/>
        </w:rPr>
      </w:pPr>
      <w:r w:rsidRPr="009A0391">
        <w:rPr>
          <w:bCs/>
        </w:rPr>
        <w:t>Stoga je sud u skladu s navedenim zakonskim odredbama i odredbom članka 289. Stečajnog zakona (objavljen u NN 71/2015</w:t>
      </w:r>
      <w:r w:rsidR="00CD1448" w:rsidRPr="009A0391">
        <w:rPr>
          <w:bCs/>
        </w:rPr>
        <w:t>, 104/17</w:t>
      </w:r>
      <w:r w:rsidRPr="009A0391">
        <w:rPr>
          <w:bCs/>
        </w:rPr>
        <w:t xml:space="preserve">) odlučio kao u izreci te metodom slučajnog odabira imenovao stečajnog upravitelja različitog od </w:t>
      </w:r>
      <w:r w:rsidR="00CD1448" w:rsidRPr="009A0391">
        <w:rPr>
          <w:bCs/>
        </w:rPr>
        <w:t>Blaženke Prpić</w:t>
      </w:r>
      <w:r w:rsidRPr="009A0391">
        <w:rPr>
          <w:bCs/>
        </w:rPr>
        <w:t xml:space="preserve"> koj</w:t>
      </w:r>
      <w:r w:rsidR="00CD1448" w:rsidRPr="009A0391">
        <w:rPr>
          <w:bCs/>
        </w:rPr>
        <w:t>a</w:t>
      </w:r>
      <w:r w:rsidRPr="009A0391">
        <w:rPr>
          <w:bCs/>
        </w:rPr>
        <w:t xml:space="preserve"> se kao likvidator odnosno osoba ovlaštena za zastupanje dužnikove likvidacijske mase treba</w:t>
      </w:r>
      <w:r w:rsidR="00CD1448" w:rsidRPr="009A0391">
        <w:rPr>
          <w:bCs/>
        </w:rPr>
        <w:t>la</w:t>
      </w:r>
      <w:r w:rsidRPr="009A0391">
        <w:rPr>
          <w:bCs/>
        </w:rPr>
        <w:t xml:space="preserve"> izuzeti.</w:t>
      </w:r>
    </w:p>
    <w:p w:rsidRDefault="00813D16" w:rsidP="00843324" w:rsidR="00813D16" w:rsidRPr="009A0391">
      <w:pPr>
        <w:jc w:val="center"/>
      </w:pPr>
      <w:r w:rsidRPr="009A0391">
        <w:t xml:space="preserve">Rijeka, </w:t>
      </w:r>
      <w:r w:rsidR="00CD1448" w:rsidRPr="009A0391">
        <w:t>13. prosinca</w:t>
      </w:r>
      <w:r w:rsidR="00FE5E03" w:rsidRPr="009A0391">
        <w:t xml:space="preserve"> 2017</w:t>
      </w:r>
      <w:r w:rsidRPr="009A0391">
        <w:t>.</w:t>
      </w:r>
    </w:p>
    <w:p w:rsidRDefault="00813D16" w:rsidP="00843324" w:rsidR="00813D16" w:rsidRPr="009A0391">
      <w:pPr>
        <w:jc w:val="both"/>
      </w:pPr>
    </w:p>
    <w:p w:rsidRDefault="00813D16" w:rsidP="00843324" w:rsidR="00813D16" w:rsidRPr="009A0391">
      <w:pPr>
        <w:jc w:val="both"/>
      </w:pPr>
    </w:p>
    <w:p w:rsidRDefault="00813D16" w:rsidP="00843324" w:rsidR="00813D16" w:rsidRPr="009A0391">
      <w:pPr>
        <w:jc w:val="both"/>
      </w:pPr>
      <w:r w:rsidRPr="009A0391">
        <w:tab/>
      </w:r>
      <w:r w:rsidRPr="009A0391">
        <w:tab/>
      </w:r>
      <w:r w:rsidRPr="009A0391">
        <w:tab/>
      </w:r>
      <w:r w:rsidRPr="009A0391">
        <w:tab/>
      </w:r>
      <w:r w:rsidRPr="009A0391">
        <w:tab/>
      </w:r>
      <w:r w:rsidRPr="009A0391">
        <w:tab/>
      </w:r>
      <w:r w:rsidRPr="009A0391">
        <w:tab/>
        <w:t xml:space="preserve">          </w:t>
      </w:r>
      <w:r w:rsidR="00DF31BE" w:rsidRPr="009A0391">
        <w:t xml:space="preserve">      </w:t>
      </w:r>
      <w:r w:rsidRPr="009A0391">
        <w:t>Sudac</w:t>
      </w:r>
    </w:p>
    <w:p w:rsidRDefault="00813D16" w:rsidP="00843324" w:rsidR="00813D16" w:rsidRPr="009A0391">
      <w:pPr>
        <w:jc w:val="both"/>
      </w:pPr>
      <w:r w:rsidRPr="009A0391">
        <w:tab/>
      </w:r>
      <w:r w:rsidRPr="009A0391">
        <w:tab/>
      </w:r>
      <w:r w:rsidRPr="009A0391">
        <w:tab/>
      </w:r>
      <w:r w:rsidRPr="009A0391">
        <w:tab/>
      </w:r>
      <w:r w:rsidRPr="009A0391">
        <w:tab/>
      </w:r>
      <w:r w:rsidRPr="009A0391">
        <w:tab/>
      </w:r>
      <w:r w:rsidRPr="009A0391">
        <w:tab/>
        <w:t xml:space="preserve">  </w:t>
      </w:r>
      <w:r w:rsidR="006E761D" w:rsidRPr="009A0391">
        <w:t xml:space="preserve">        </w:t>
      </w:r>
      <w:r w:rsidRPr="009A0391">
        <w:t xml:space="preserve">Vera Jelenović </w:t>
      </w:r>
    </w:p>
    <w:p w:rsidRDefault="00813D16" w:rsidP="00843324" w:rsidR="00813D16" w:rsidRPr="009A0391">
      <w:pPr>
        <w:jc w:val="both"/>
      </w:pPr>
    </w:p>
    <w:p w:rsidRDefault="00813D16" w:rsidP="00843324" w:rsidR="00813D16" w:rsidRPr="009A0391">
      <w:pPr>
        <w:jc w:val="both"/>
      </w:pPr>
    </w:p>
    <w:p w:rsidRDefault="00813D16" w:rsidP="00843324" w:rsidR="00813D16" w:rsidRPr="009A0391">
      <w:r w:rsidRPr="009A0391">
        <w:t>UPUTA O PRAVNOM LIJEKU:</w:t>
      </w:r>
    </w:p>
    <w:p w:rsidRDefault="00813D16" w:rsidP="00843324" w:rsidR="00813D16" w:rsidRPr="009A0391">
      <w:pPr>
        <w:jc w:val="both"/>
      </w:pPr>
      <w:r w:rsidRPr="009A0391">
        <w:tab/>
        <w:t xml:space="preserve">Protiv  rješenja o otvaranju stečajnog postupka </w:t>
      </w:r>
      <w:r w:rsidR="00DF31BE" w:rsidRPr="009A0391">
        <w:t xml:space="preserve">pravo na </w:t>
      </w:r>
      <w:r w:rsidRPr="009A0391">
        <w:t xml:space="preserve">žalbu </w:t>
      </w:r>
      <w:r w:rsidR="00DF31BE" w:rsidRPr="009A0391">
        <w:t>ima</w:t>
      </w:r>
      <w:r w:rsidRPr="009A0391">
        <w:t xml:space="preserve"> osoba</w:t>
      </w:r>
      <w:r w:rsidR="00DF31BE" w:rsidRPr="009A0391">
        <w:t xml:space="preserve"> ovlaštena za zastupanje dužnika po zakonu do dana nastupanja pravnih posljedica otvaranja stečajnoga postupka i dužnik pojedinac</w:t>
      </w:r>
      <w:r w:rsidRPr="009A0391">
        <w:t xml:space="preserve"> (čl.</w:t>
      </w:r>
      <w:r w:rsidR="00DF31BE" w:rsidRPr="009A0391">
        <w:t xml:space="preserve">128. st. 8. </w:t>
      </w:r>
      <w:r w:rsidRPr="009A0391">
        <w:t>S</w:t>
      </w:r>
      <w:r w:rsidR="00DF31BE" w:rsidRPr="009A0391">
        <w:t>tečajnog zakona</w:t>
      </w:r>
      <w:r w:rsidRPr="009A0391">
        <w:t xml:space="preserve">) . Žalba  se podnosi ovom sudu u dva primjerka u roku od 8 dana od dana dostave </w:t>
      </w:r>
      <w:r w:rsidR="00DF31BE" w:rsidRPr="009A0391">
        <w:t xml:space="preserve">ovog </w:t>
      </w:r>
      <w:r w:rsidRPr="009A0391">
        <w:t xml:space="preserve"> rješenja, a o žalbi odlučuje Visoki trgovački sud  Republike  Hrvatske.</w:t>
      </w:r>
    </w:p>
    <w:p w:rsidRDefault="00813D16" w:rsidP="00843324" w:rsidR="00813D16" w:rsidRPr="009A0391">
      <w:pPr>
        <w:jc w:val="both"/>
      </w:pPr>
    </w:p>
    <w:p w:rsidRDefault="00813D16" w:rsidP="00843324" w:rsidR="00813D16" w:rsidRPr="009A0391">
      <w:pPr>
        <w:jc w:val="both"/>
      </w:pPr>
    </w:p>
    <w:p w:rsidRDefault="008D365D" w:rsidP="00843324" w:rsidR="008D365D" w:rsidRPr="009A0391">
      <w:pPr>
        <w:jc w:val="both"/>
      </w:pPr>
    </w:p>
    <w:sectPr w:rsidR="008D365D" w:rsidRPr="009A0391">
      <w:headerReference w:type="default" r:id="rId22"/>
      <w:footerReference w:type="even" r:id="rId23"/>
      <w:footerReference w:type="default" r:id="rId2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429D" w:rsidR="0009429D">
      <w:r>
        <w:separator/>
      </w:r>
    </w:p>
  </w:endnote>
  <w:endnote w:id="0" w:type="continuationSeparator">
    <w:p w:rsidRDefault="0009429D" w:rsidR="000942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FE8" w:rsidR="00AA0FE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0FE8" w:rsidR="00AA0FE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FE8" w:rsidR="00AA0FE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4758">
      <w:rPr>
        <w:rStyle w:val="Brojstranice"/>
        <w:noProof/>
      </w:rPr>
      <w:t>3</w:t>
    </w:r>
    <w:r>
      <w:rPr>
        <w:rStyle w:val="Brojstranice"/>
      </w:rPr>
      <w:fldChar w:fldCharType="end"/>
    </w:r>
  </w:p>
  <w:p w:rsidRDefault="00AA0FE8" w:rsidR="00AA0FE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429D" w:rsidR="0009429D">
      <w:r>
        <w:separator/>
      </w:r>
    </w:p>
  </w:footnote>
  <w:footnote w:id="0" w:type="continuationSeparator">
    <w:p w:rsidRDefault="0009429D" w:rsidR="000942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FE8" w:rsidP="00DF31BE" w:rsidR="00AA0FE8" w:rsidRPr="00AC1696">
    <w:pPr>
      <w:jc w:val="right"/>
    </w:pPr>
    <w:r w:rsidRPr="00AC1696">
      <w:tab/>
    </w:r>
    <w:r w:rsidRPr="00AC1696">
      <w:tab/>
    </w:r>
    <w:r w:rsidRPr="00AC1696">
      <w:tab/>
    </w:r>
    <w:r w:rsidRPr="00AC1696">
      <w:tab/>
    </w:r>
    <w:r w:rsidRPr="00AC1696">
      <w:tab/>
    </w:r>
    <w:r w:rsidRPr="00AC1696">
      <w:tab/>
    </w:r>
    <w:r w:rsidRPr="00AC1696">
      <w:tab/>
    </w:r>
    <w:r w:rsidRPr="00AC1696">
      <w:tab/>
      <w:t>Posl.br. 14 St-</w:t>
    </w:r>
    <w:r w:rsidR="00260217">
      <w:t>5</w:t>
    </w:r>
    <w:r w:rsidR="008137FF">
      <w:t>38</w:t>
    </w:r>
    <w:r w:rsidR="00EA7DF0">
      <w:t>/201</w:t>
    </w:r>
    <w:r w:rsidR="008137FF">
      <w:t>7</w:t>
    </w:r>
    <w:r w:rsidR="009A0391">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426912"/>
    <w:multiLevelType w:val="hybridMultilevel"/>
    <w:tmpl w:val="C7E66026"/>
    <w:lvl w:tplc="5AF00D48" w:ilvl="0">
      <w:start w:val="6"/>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0E74237B"/>
    <w:multiLevelType w:val="hybridMultilevel"/>
    <w:tmpl w:val="5F7457D2"/>
    <w:lvl w:tplc="0B4CD58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9682CBF"/>
    <w:multiLevelType w:val="hybridMultilevel"/>
    <w:tmpl w:val="FFBC5CD6"/>
    <w:lvl w:tplc="B01A7376"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BAF73E0"/>
    <w:multiLevelType w:val="hybridMultilevel"/>
    <w:tmpl w:val="88C2ED8E"/>
    <w:lvl w:tplc="945039E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3DA52575"/>
    <w:multiLevelType w:val="hybridMultilevel"/>
    <w:tmpl w:val="65340A9E"/>
    <w:lvl w:tplc="041A0019" w:ilvl="0">
      <w:start w:val="1"/>
      <w:numFmt w:val="lowerLetter"/>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FB04454"/>
    <w:multiLevelType w:val="hybridMultilevel"/>
    <w:tmpl w:val="2E5E5784"/>
    <w:lvl w:tplc="041A0019" w:ilvl="0">
      <w:start w:val="1"/>
      <w:numFmt w:val="lowerLetter"/>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 w:numId="2">
    <w:abstractNumId w:val="1"/>
  </w:num>
  <w:num w:numId="3">
    <w:abstractNumId w:val="1"/>
  </w:num>
  <w:num w:numId="4">
    <w:abstractNumId w:val="4"/>
  </w:num>
  <w:num w:numId="5">
    <w:abstractNumId w:val="5"/>
  </w:num>
  <w:num w:numId="6">
    <w:abstractNumId w:val="2"/>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3D16"/>
    <w:rsid w:val="000604F7"/>
    <w:rsid w:val="00080BFD"/>
    <w:rsid w:val="000907B4"/>
    <w:rsid w:val="0009429D"/>
    <w:rsid w:val="00101250"/>
    <w:rsid w:val="0010234A"/>
    <w:rsid w:val="00135B6F"/>
    <w:rsid w:val="00155D33"/>
    <w:rsid w:val="001B468E"/>
    <w:rsid w:val="001B5363"/>
    <w:rsid w:val="001E408B"/>
    <w:rsid w:val="001F6D61"/>
    <w:rsid w:val="00212743"/>
    <w:rsid w:val="00221BDD"/>
    <w:rsid w:val="00221ED2"/>
    <w:rsid w:val="0025717C"/>
    <w:rsid w:val="00260217"/>
    <w:rsid w:val="00272B91"/>
    <w:rsid w:val="0027450E"/>
    <w:rsid w:val="002767B8"/>
    <w:rsid w:val="00296EFD"/>
    <w:rsid w:val="00297470"/>
    <w:rsid w:val="002C586A"/>
    <w:rsid w:val="00314D73"/>
    <w:rsid w:val="003158DA"/>
    <w:rsid w:val="00351D60"/>
    <w:rsid w:val="00354EDF"/>
    <w:rsid w:val="00363696"/>
    <w:rsid w:val="003B24DD"/>
    <w:rsid w:val="003B44CC"/>
    <w:rsid w:val="003D103D"/>
    <w:rsid w:val="00410950"/>
    <w:rsid w:val="004564F3"/>
    <w:rsid w:val="00467CCC"/>
    <w:rsid w:val="00472DF2"/>
    <w:rsid w:val="004808A7"/>
    <w:rsid w:val="00481322"/>
    <w:rsid w:val="004B30A9"/>
    <w:rsid w:val="004B47FF"/>
    <w:rsid w:val="004D7592"/>
    <w:rsid w:val="004E5657"/>
    <w:rsid w:val="004E6788"/>
    <w:rsid w:val="00504D3F"/>
    <w:rsid w:val="0055102F"/>
    <w:rsid w:val="00555420"/>
    <w:rsid w:val="00570193"/>
    <w:rsid w:val="005B78BA"/>
    <w:rsid w:val="00603592"/>
    <w:rsid w:val="006E761D"/>
    <w:rsid w:val="00737250"/>
    <w:rsid w:val="007446EB"/>
    <w:rsid w:val="00754D86"/>
    <w:rsid w:val="007C3DA5"/>
    <w:rsid w:val="007E19C4"/>
    <w:rsid w:val="008137FF"/>
    <w:rsid w:val="00813D16"/>
    <w:rsid w:val="00841221"/>
    <w:rsid w:val="00843324"/>
    <w:rsid w:val="008464D3"/>
    <w:rsid w:val="0088678E"/>
    <w:rsid w:val="00890112"/>
    <w:rsid w:val="008A4475"/>
    <w:rsid w:val="008C1C8D"/>
    <w:rsid w:val="008D16DA"/>
    <w:rsid w:val="008D365D"/>
    <w:rsid w:val="00953F19"/>
    <w:rsid w:val="00973F2A"/>
    <w:rsid w:val="00995B36"/>
    <w:rsid w:val="009A0391"/>
    <w:rsid w:val="009A50CC"/>
    <w:rsid w:val="009B7E86"/>
    <w:rsid w:val="009E6BEB"/>
    <w:rsid w:val="00A545BA"/>
    <w:rsid w:val="00A74841"/>
    <w:rsid w:val="00A96E02"/>
    <w:rsid w:val="00AA0FE8"/>
    <w:rsid w:val="00AB3732"/>
    <w:rsid w:val="00AB7E20"/>
    <w:rsid w:val="00AC1696"/>
    <w:rsid w:val="00AC20F7"/>
    <w:rsid w:val="00AD0782"/>
    <w:rsid w:val="00AE2862"/>
    <w:rsid w:val="00AF4758"/>
    <w:rsid w:val="00B07C30"/>
    <w:rsid w:val="00B339FF"/>
    <w:rsid w:val="00B76DF4"/>
    <w:rsid w:val="00C03AA6"/>
    <w:rsid w:val="00C11247"/>
    <w:rsid w:val="00C14092"/>
    <w:rsid w:val="00C311ED"/>
    <w:rsid w:val="00C35560"/>
    <w:rsid w:val="00CA242B"/>
    <w:rsid w:val="00CB64A5"/>
    <w:rsid w:val="00CD1448"/>
    <w:rsid w:val="00CD43C3"/>
    <w:rsid w:val="00CE7BAB"/>
    <w:rsid w:val="00D3230C"/>
    <w:rsid w:val="00D410FF"/>
    <w:rsid w:val="00D84D58"/>
    <w:rsid w:val="00D871A1"/>
    <w:rsid w:val="00DB40D2"/>
    <w:rsid w:val="00DC10F7"/>
    <w:rsid w:val="00DF16A4"/>
    <w:rsid w:val="00DF31BE"/>
    <w:rsid w:val="00DF7144"/>
    <w:rsid w:val="00E4271E"/>
    <w:rsid w:val="00E83857"/>
    <w:rsid w:val="00E83FDB"/>
    <w:rsid w:val="00EA7DF0"/>
    <w:rsid w:val="00EE6823"/>
    <w:rsid w:val="00F03F54"/>
    <w:rsid w:val="00F05F62"/>
    <w:rsid w:val="00F4242C"/>
    <w:rsid w:val="00F65B05"/>
    <w:rsid w:val="00FB67B6"/>
    <w:rsid w:val="00FC3B16"/>
    <w:rsid w:val="00FD5097"/>
    <w:rsid w:val="00FE5E03"/>
    <w:rsid w:val="00FF5B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813D16"/>
    <w:pPr>
      <w:tabs>
        <w:tab w:pos="4536" w:val="center"/>
        <w:tab w:pos="9072" w:val="right"/>
      </w:tabs>
    </w:pPr>
  </w:style>
  <w:style w:styleId="Brojstranice" w:type="character">
    <w:name w:val="page number"/>
    <w:basedOn w:val="Zadanifontodlomka"/>
    <w:rsid w:val="00813D16"/>
  </w:style>
  <w:style w:customStyle="true" w:styleId="tabletextfield" w:type="character">
    <w:name w:val="table_text_field"/>
    <w:basedOn w:val="Zadanifontodlomka"/>
    <w:rsid w:val="0025717C"/>
  </w:style>
  <w:style w:styleId="Zaglavlje" w:type="paragraph">
    <w:name w:val="header"/>
    <w:basedOn w:val="Normal"/>
    <w:rsid w:val="0025717C"/>
    <w:pPr>
      <w:tabs>
        <w:tab w:pos="4536" w:val="center"/>
        <w:tab w:pos="9072" w:val="right"/>
      </w:tabs>
    </w:pPr>
  </w:style>
  <w:style w:styleId="Tijeloteksta" w:type="paragraph">
    <w:name w:val="Body Text"/>
    <w:basedOn w:val="Normal"/>
    <w:link w:val="TijelotekstaChar"/>
    <w:rsid w:val="00C35560"/>
    <w:pPr>
      <w:jc w:val="both"/>
    </w:pPr>
  </w:style>
  <w:style w:customStyle="true" w:styleId="TijelotekstaChar" w:type="character">
    <w:name w:val="Tijelo teksta Char"/>
    <w:link w:val="Tijeloteksta"/>
    <w:rsid w:val="00C35560"/>
    <w:rPr>
      <w:sz w:val="24"/>
      <w:szCs w:val="24"/>
    </w:rPr>
  </w:style>
  <w:style w:styleId="Odlomakpopisa" w:type="paragraph">
    <w:name w:val="List Paragraph"/>
    <w:basedOn w:val="Normal"/>
    <w:uiPriority w:val="34"/>
    <w:qFormat/>
    <w:rsid w:val="00E83857"/>
    <w:pPr>
      <w:ind w:left="708"/>
    </w:pPr>
  </w:style>
  <w:style w:styleId="Tekstrezerviranogmjesta" w:type="character">
    <w:name w:val="Placeholder Text"/>
    <w:basedOn w:val="Zadanifontodlomka"/>
    <w:uiPriority w:val="99"/>
    <w:semiHidden/>
    <w:rsid w:val="00AF4758"/>
    <w:rPr>
      <w:color w:val="808080"/>
      <w:bdr w:space="0" w:sz="0" w:color="auto" w:val="none"/>
      <w:shd w:fill="auto" w:color="auto" w:val="clear"/>
    </w:rPr>
  </w:style>
  <w:style w:customStyle="true" w:styleId="eSPISCCParagraphDefaultFont" w:type="character">
    <w:name w:val="eSPIS_CC_Paragraph Default Font"/>
    <w:basedOn w:val="Zadanifontodlomka"/>
    <w:rsid w:val="00AF47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4758"/>
    <w:rPr>
      <w:bdr w:space="0" w:sz="0" w:color="auto" w:val="none"/>
      <w:shd w:fill="FFFFCC" w:color="auto" w:val="clear"/>
      <w:lang w:val="hr-HR"/>
    </w:rPr>
  </w:style>
  <w:style w:customStyle="true" w:styleId="PozadinaSvijetloCrvena" w:type="character">
    <w:name w:val="Pozadina_SvijetloCrvena"/>
    <w:basedOn w:val="eSPISCCParagraphDefaultFont"/>
    <w:rsid w:val="00AF47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4758"/>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AF4758"/>
    <w:rPr>
      <w:rFonts w:cs="Tahoma" w:hAnsi="Tahoma" w:ascii="Tahoma"/>
      <w:sz w:val="16"/>
      <w:szCs w:val="16"/>
    </w:rPr>
  </w:style>
  <w:style w:customStyle="true" w:styleId="TekstbaloniaChar" w:type="character">
    <w:name w:val="Tekst balončića Char"/>
    <w:basedOn w:val="Zadanifontodlomka"/>
    <w:link w:val="Tekstbalonia"/>
    <w:rsid w:val="00AF4758"/>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813D16"/>
    <w:pPr>
      <w:tabs>
        <w:tab w:pos="4536" w:val="center"/>
        <w:tab w:pos="9072" w:val="right"/>
      </w:tabs>
    </w:pPr>
  </w:style>
  <w:style w:styleId="Brojstranice" w:type="character">
    <w:name w:val="page number"/>
    <w:basedOn w:val="Zadanifontodlomka"/>
    <w:rsid w:val="00813D16"/>
  </w:style>
  <w:style w:customStyle="1" w:styleId="tabletextfield" w:type="character">
    <w:name w:val="table_text_field"/>
    <w:basedOn w:val="Zadanifontodlomka"/>
    <w:rsid w:val="0025717C"/>
  </w:style>
  <w:style w:styleId="Zaglavlje" w:type="paragraph">
    <w:name w:val="header"/>
    <w:basedOn w:val="Normal"/>
    <w:rsid w:val="0025717C"/>
    <w:pPr>
      <w:tabs>
        <w:tab w:pos="4536" w:val="center"/>
        <w:tab w:pos="9072" w:val="right"/>
      </w:tabs>
    </w:pPr>
  </w:style>
  <w:style w:styleId="Tijeloteksta" w:type="paragraph">
    <w:name w:val="Body Text"/>
    <w:basedOn w:val="Normal"/>
    <w:link w:val="TijelotekstaChar"/>
    <w:rsid w:val="00C35560"/>
    <w:pPr>
      <w:jc w:val="both"/>
    </w:pPr>
  </w:style>
  <w:style w:customStyle="1" w:styleId="TijelotekstaChar" w:type="character">
    <w:name w:val="Tijelo teksta Char"/>
    <w:link w:val="Tijeloteksta"/>
    <w:rsid w:val="00C35560"/>
    <w:rPr>
      <w:sz w:val="24"/>
      <w:szCs w:val="24"/>
    </w:rPr>
  </w:style>
  <w:style w:styleId="Odlomakpopisa" w:type="paragraph">
    <w:name w:val="List Paragraph"/>
    <w:basedOn w:val="Normal"/>
    <w:uiPriority w:val="34"/>
    <w:qFormat/>
    <w:rsid w:val="00E83857"/>
    <w:pPr>
      <w:ind w:left="708"/>
    </w:pPr>
  </w:style>
  <w:style w:styleId="Tekstrezerviranogmjesta" w:type="character">
    <w:name w:val="Placeholder Text"/>
    <w:basedOn w:val="Zadanifontodlomka"/>
    <w:uiPriority w:val="99"/>
    <w:semiHidden/>
    <w:rsid w:val="00AF4758"/>
    <w:rPr>
      <w:color w:val="808080"/>
      <w:bdr w:color="auto" w:space="0" w:sz="0" w:val="none"/>
      <w:shd w:color="auto" w:fill="auto" w:val="clear"/>
    </w:rPr>
  </w:style>
  <w:style w:customStyle="1" w:styleId="eSPISCCParagraphDefaultFont" w:type="character">
    <w:name w:val="eSPIS_CC_Paragraph Default Font"/>
    <w:basedOn w:val="Zadanifontodlomka"/>
    <w:rsid w:val="00AF47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4758"/>
    <w:rPr>
      <w:bdr w:color="auto" w:space="0" w:sz="0" w:val="none"/>
      <w:shd w:color="auto" w:fill="FFFFCC" w:val="clear"/>
      <w:lang w:val="hr-HR"/>
    </w:rPr>
  </w:style>
  <w:style w:customStyle="1" w:styleId="PozadinaSvijetloCrvena" w:type="character">
    <w:name w:val="Pozadina_SvijetloCrvena"/>
    <w:basedOn w:val="eSPISCCParagraphDefaultFont"/>
    <w:rsid w:val="00AF47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4758"/>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AF4758"/>
    <w:rPr>
      <w:rFonts w:ascii="Tahoma" w:cs="Tahoma" w:hAnsi="Tahoma"/>
      <w:sz w:val="16"/>
      <w:szCs w:val="16"/>
    </w:rPr>
  </w:style>
  <w:style w:customStyle="1" w:styleId="TekstbaloniaChar" w:type="character">
    <w:name w:val="Tekst balončića Char"/>
    <w:basedOn w:val="Zadanifontodlomka"/>
    <w:link w:val="Tekstbalonia"/>
    <w:rsid w:val="00AF4758"/>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369443">
      <w:bodyDiv w:val="true"/>
      <w:marLeft w:val="0"/>
      <w:marRight w:val="0"/>
      <w:marTop w:val="0"/>
      <w:marBottom w:val="0"/>
      <w:divBdr>
        <w:top w:space="0" w:sz="0" w:color="auto" w:val="none"/>
        <w:left w:space="0" w:sz="0" w:color="auto" w:val="none"/>
        <w:bottom w:space="0" w:sz="0" w:color="auto" w:val="none"/>
        <w:right w:space="0" w:sz="0" w:color="auto" w:val="none"/>
      </w:divBdr>
      <w:divsChild>
        <w:div w:id="1566720515">
          <w:marLeft w:val="0"/>
          <w:marRight w:val="0"/>
          <w:marTop w:val="0"/>
          <w:marBottom w:val="0"/>
          <w:divBdr>
            <w:top w:space="0" w:sz="0" w:color="auto" w:val="none"/>
            <w:left w:space="0" w:sz="0" w:color="auto" w:val="none"/>
            <w:bottom w:space="0" w:sz="0" w:color="auto" w:val="none"/>
            <w:right w:space="0" w:sz="0" w:color="auto" w:val="none"/>
          </w:divBdr>
          <w:divsChild>
            <w:div w:id="578640171">
              <w:marLeft w:val="0"/>
              <w:marRight w:val="0"/>
              <w:marTop w:val="0"/>
              <w:marBottom w:val="0"/>
              <w:divBdr>
                <w:top w:space="0" w:sz="6" w:color="DDDDDD" w:val="single"/>
                <w:left w:space="0" w:sz="6" w:color="DDDDDD" w:val="single"/>
                <w:bottom w:space="0" w:sz="6" w:color="DDDDDD" w:val="single"/>
                <w:right w:space="0" w:sz="6" w:color="DDDDDD" w:val="single"/>
              </w:divBdr>
              <w:divsChild>
                <w:div w:id="2094624566">
                  <w:marLeft w:val="150"/>
                  <w:marRight w:val="150"/>
                  <w:marTop w:val="0"/>
                  <w:marBottom w:val="150"/>
                  <w:divBdr>
                    <w:top w:space="0" w:sz="0" w:color="auto" w:val="none"/>
                    <w:left w:space="0" w:sz="0" w:color="auto" w:val="none"/>
                    <w:bottom w:space="0" w:sz="0" w:color="auto" w:val="none"/>
                    <w:right w:space="0" w:sz="0" w:color="auto" w:val="none"/>
                  </w:divBdr>
                  <w:divsChild>
                    <w:div w:id="1180663647">
                      <w:marLeft w:val="0"/>
                      <w:marRight w:val="0"/>
                      <w:marTop w:val="0"/>
                      <w:marBottom w:val="0"/>
                      <w:divBdr>
                        <w:top w:space="0" w:sz="0" w:color="auto" w:val="none"/>
                        <w:left w:space="0" w:sz="0" w:color="auto" w:val="none"/>
                        <w:bottom w:space="0" w:sz="0" w:color="auto" w:val="none"/>
                        <w:right w:space="0" w:sz="0" w:color="auto" w:val="none"/>
                      </w:divBdr>
                      <w:divsChild>
                        <w:div w:id="72825201">
                          <w:marLeft w:val="0"/>
                          <w:marRight w:val="0"/>
                          <w:marTop w:val="0"/>
                          <w:marBottom w:val="0"/>
                          <w:divBdr>
                            <w:top w:space="0" w:sz="0" w:color="auto" w:val="none"/>
                            <w:left w:space="0" w:sz="0" w:color="auto" w:val="none"/>
                            <w:bottom w:space="0" w:sz="0" w:color="auto" w:val="none"/>
                            <w:right w:space="0" w:sz="0" w:color="auto" w:val="none"/>
                          </w:divBdr>
                          <w:divsChild>
                            <w:div w:id="308361370">
                              <w:marLeft w:val="0"/>
                              <w:marRight w:val="0"/>
                              <w:marTop w:val="0"/>
                              <w:marBottom w:val="0"/>
                              <w:divBdr>
                                <w:top w:space="0" w:sz="0" w:color="auto" w:val="none"/>
                                <w:left w:space="0" w:sz="0" w:color="auto" w:val="none"/>
                                <w:bottom w:space="0" w:sz="0" w:color="auto" w:val="none"/>
                                <w:right w:space="0" w:sz="0" w:color="auto" w:val="none"/>
                              </w:divBdr>
                              <w:divsChild>
                                <w:div w:id="491144834">
                                  <w:marLeft w:val="0"/>
                                  <w:marRight w:val="0"/>
                                  <w:marTop w:val="0"/>
                                  <w:marBottom w:val="0"/>
                                  <w:divBdr>
                                    <w:top w:space="0" w:sz="0" w:color="auto" w:val="none"/>
                                    <w:left w:space="0" w:sz="0" w:color="auto" w:val="none"/>
                                    <w:bottom w:space="0" w:sz="0" w:color="auto" w:val="none"/>
                                    <w:right w:space="0" w:sz="0" w:color="auto" w:val="none"/>
                                  </w:divBdr>
                                  <w:divsChild>
                                    <w:div w:id="2022731227">
                                      <w:marLeft w:val="0"/>
                                      <w:marRight w:val="0"/>
                                      <w:marTop w:val="0"/>
                                      <w:marBottom w:val="0"/>
                                      <w:divBdr>
                                        <w:top w:space="0" w:sz="0" w:color="auto" w:val="none"/>
                                        <w:left w:space="0" w:sz="0" w:color="auto" w:val="none"/>
                                        <w:bottom w:space="0" w:sz="0" w:color="auto" w:val="none"/>
                                        <w:right w:space="0" w:sz="0" w:color="auto" w:val="none"/>
                                      </w:divBdr>
                                      <w:divsChild>
                                        <w:div w:id="831407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463947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6679270">
          <w:marLeft w:val="0"/>
          <w:marRight w:val="0"/>
          <w:marTop w:val="60"/>
          <w:marBottom w:val="0"/>
          <w:divBdr>
            <w:top w:space="0" w:sz="0" w:color="auto" w:val="none"/>
            <w:left w:space="0" w:sz="0" w:color="auto" w:val="none"/>
            <w:bottom w:space="0" w:sz="0" w:color="auto" w:val="none"/>
            <w:right w:space="0" w:sz="0" w:color="auto" w:val="none"/>
          </w:divBdr>
          <w:divsChild>
            <w:div w:id="183834733">
              <w:marLeft w:val="0"/>
              <w:marRight w:val="0"/>
              <w:marTop w:val="0"/>
              <w:marBottom w:val="0"/>
              <w:divBdr>
                <w:top w:space="0" w:sz="0" w:color="auto" w:val="none"/>
                <w:left w:space="0" w:sz="0" w:color="auto" w:val="none"/>
                <w:bottom w:space="0" w:sz="0" w:color="auto" w:val="none"/>
                <w:right w:space="0" w:sz="0" w:color="auto" w:val="none"/>
              </w:divBdr>
              <w:divsChild>
                <w:div w:id="1343632705">
                  <w:marLeft w:val="3750"/>
                  <w:marRight w:val="0"/>
                  <w:marTop w:val="0"/>
                  <w:marBottom w:val="300"/>
                  <w:divBdr>
                    <w:top w:space="0" w:sz="0" w:color="auto" w:val="none"/>
                    <w:left w:space="0" w:sz="0" w:color="auto" w:val="none"/>
                    <w:bottom w:space="0" w:sz="0" w:color="auto" w:val="none"/>
                    <w:right w:space="0" w:sz="0" w:color="auto" w:val="none"/>
                  </w:divBdr>
                  <w:divsChild>
                    <w:div w:id="1787889780">
                      <w:marLeft w:val="0"/>
                      <w:marRight w:val="0"/>
                      <w:marTop w:val="0"/>
                      <w:marBottom w:val="0"/>
                      <w:divBdr>
                        <w:top w:space="0" w:sz="0" w:color="auto" w:val="none"/>
                        <w:left w:space="0" w:sz="0" w:color="auto" w:val="none"/>
                        <w:bottom w:space="0" w:sz="0" w:color="auto" w:val="none"/>
                        <w:right w:space="0" w:sz="0" w:color="auto" w:val="none"/>
                      </w:divBdr>
                      <w:divsChild>
                        <w:div w:id="1776367876">
                          <w:marLeft w:val="0"/>
                          <w:marRight w:val="0"/>
                          <w:marTop w:val="0"/>
                          <w:marBottom w:val="0"/>
                          <w:divBdr>
                            <w:top w:space="0" w:sz="0" w:color="auto" w:val="none"/>
                            <w:left w:space="0" w:sz="0" w:color="auto" w:val="none"/>
                            <w:bottom w:space="0" w:sz="0" w:color="auto" w:val="none"/>
                            <w:right w:space="0" w:sz="0" w:color="auto" w:val="none"/>
                          </w:divBdr>
                          <w:divsChild>
                            <w:div w:id="779378751">
                              <w:marLeft w:val="0"/>
                              <w:marRight w:val="0"/>
                              <w:marTop w:val="0"/>
                              <w:marBottom w:val="0"/>
                              <w:divBdr>
                                <w:top w:space="0" w:sz="0" w:color="auto" w:val="none"/>
                                <w:left w:space="0" w:sz="0" w:color="auto" w:val="none"/>
                                <w:bottom w:space="0" w:sz="0" w:color="auto" w:val="none"/>
                                <w:right w:space="0" w:sz="0" w:color="auto" w:val="none"/>
                              </w:divBdr>
                              <w:divsChild>
                                <w:div w:id="1608273069">
                                  <w:marLeft w:val="0"/>
                                  <w:marRight w:val="0"/>
                                  <w:marTop w:val="0"/>
                                  <w:marBottom w:val="0"/>
                                  <w:divBdr>
                                    <w:top w:space="0" w:sz="0" w:color="auto" w:val="none"/>
                                    <w:left w:space="0" w:sz="0" w:color="auto" w:val="none"/>
                                    <w:bottom w:space="0" w:sz="0" w:color="auto" w:val="none"/>
                                    <w:right w:space="0" w:sz="0" w:color="auto" w:val="none"/>
                                  </w:divBdr>
                                  <w:divsChild>
                                    <w:div w:id="1733314310">
                                      <w:marLeft w:val="0"/>
                                      <w:marRight w:val="0"/>
                                      <w:marTop w:val="0"/>
                                      <w:marBottom w:val="0"/>
                                      <w:divBdr>
                                        <w:top w:space="0" w:sz="0" w:color="auto" w:val="none"/>
                                        <w:left w:space="0" w:sz="0" w:color="auto" w:val="none"/>
                                        <w:bottom w:space="0" w:sz="0" w:color="auto" w:val="none"/>
                                        <w:right w:space="0" w:sz="0" w:color="auto" w:val="none"/>
                                      </w:divBdr>
                                      <w:divsChild>
                                        <w:div w:id="2132631551">
                                          <w:marLeft w:val="0"/>
                                          <w:marRight w:val="0"/>
                                          <w:marTop w:val="0"/>
                                          <w:marBottom w:val="0"/>
                                          <w:divBdr>
                                            <w:top w:space="0" w:sz="0" w:color="auto" w:val="none"/>
                                            <w:left w:space="0" w:sz="0" w:color="auto" w:val="none"/>
                                            <w:bottom w:space="0" w:sz="0" w:color="auto" w:val="none"/>
                                            <w:right w:space="0" w:sz="0" w:color="auto" w:val="none"/>
                                          </w:divBdr>
                                          <w:divsChild>
                                            <w:div w:id="20632080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1105554">
      <w:bodyDiv w:val="true"/>
      <w:marLeft w:val="0"/>
      <w:marRight w:val="0"/>
      <w:marTop w:val="0"/>
      <w:marBottom w:val="0"/>
      <w:divBdr>
        <w:top w:space="0" w:sz="0" w:color="auto" w:val="none"/>
        <w:left w:space="0" w:sz="0" w:color="auto" w:val="none"/>
        <w:bottom w:space="0" w:sz="0" w:color="auto" w:val="none"/>
        <w:right w:space="0" w:sz="0" w:color="auto" w:val="none"/>
      </w:divBdr>
    </w:div>
    <w:div w:id="1896040039">
      <w:bodyDiv w:val="true"/>
      <w:marLeft w:val="0"/>
      <w:marRight w:val="0"/>
      <w:marTop w:val="0"/>
      <w:marBottom w:val="0"/>
      <w:divBdr>
        <w:top w:space="0" w:sz="0" w:color="auto" w:val="none"/>
        <w:left w:space="0" w:sz="0" w:color="auto" w:val="none"/>
        <w:bottom w:space="0" w:sz="0" w:color="auto" w:val="none"/>
        <w:right w:space="0" w:sz="0" w:color="auto" w:val="none"/>
      </w:divBdr>
    </w:div>
    <w:div w:id="21297413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625109">
          <w:marLeft w:val="0"/>
          <w:marRight w:val="0"/>
          <w:marTop w:val="60"/>
          <w:marBottom w:val="0"/>
          <w:divBdr>
            <w:top w:space="0" w:sz="0" w:color="auto" w:val="none"/>
            <w:left w:space="0" w:sz="0" w:color="auto" w:val="none"/>
            <w:bottom w:space="0" w:sz="0" w:color="auto" w:val="none"/>
            <w:right w:space="0" w:sz="0" w:color="auto" w:val="none"/>
          </w:divBdr>
          <w:divsChild>
            <w:div w:id="1287391100">
              <w:marLeft w:val="0"/>
              <w:marRight w:val="0"/>
              <w:marTop w:val="0"/>
              <w:marBottom w:val="0"/>
              <w:divBdr>
                <w:top w:space="0" w:sz="0" w:color="auto" w:val="none"/>
                <w:left w:space="0" w:sz="0" w:color="auto" w:val="none"/>
                <w:bottom w:space="0" w:sz="0" w:color="auto" w:val="none"/>
                <w:right w:space="0" w:sz="0" w:color="auto" w:val="none"/>
              </w:divBdr>
              <w:divsChild>
                <w:div w:id="169761697">
                  <w:marLeft w:val="3750"/>
                  <w:marRight w:val="0"/>
                  <w:marTop w:val="0"/>
                  <w:marBottom w:val="300"/>
                  <w:divBdr>
                    <w:top w:space="0" w:sz="0" w:color="auto" w:val="none"/>
                    <w:left w:space="0" w:sz="0" w:color="auto" w:val="none"/>
                    <w:bottom w:space="0" w:sz="0" w:color="auto" w:val="none"/>
                    <w:right w:space="0" w:sz="0" w:color="auto" w:val="none"/>
                  </w:divBdr>
                  <w:divsChild>
                    <w:div w:id="1023284629">
                      <w:marLeft w:val="0"/>
                      <w:marRight w:val="0"/>
                      <w:marTop w:val="0"/>
                      <w:marBottom w:val="0"/>
                      <w:divBdr>
                        <w:top w:space="0" w:sz="0" w:color="auto" w:val="none"/>
                        <w:left w:space="0" w:sz="0" w:color="auto" w:val="none"/>
                        <w:bottom w:space="0" w:sz="0" w:color="auto" w:val="none"/>
                        <w:right w:space="0" w:sz="0" w:color="auto" w:val="none"/>
                      </w:divBdr>
                      <w:divsChild>
                        <w:div w:id="310868548">
                          <w:marLeft w:val="0"/>
                          <w:marRight w:val="0"/>
                          <w:marTop w:val="0"/>
                          <w:marBottom w:val="0"/>
                          <w:divBdr>
                            <w:top w:space="0" w:sz="0" w:color="auto" w:val="none"/>
                            <w:left w:space="0" w:sz="0" w:color="auto" w:val="none"/>
                            <w:bottom w:space="0" w:sz="0" w:color="auto" w:val="none"/>
                            <w:right w:space="0" w:sz="0" w:color="auto" w:val="none"/>
                          </w:divBdr>
                          <w:divsChild>
                            <w:div w:id="746341011">
                              <w:marLeft w:val="0"/>
                              <w:marRight w:val="0"/>
                              <w:marTop w:val="0"/>
                              <w:marBottom w:val="0"/>
                              <w:divBdr>
                                <w:top w:space="0" w:sz="0" w:color="auto" w:val="none"/>
                                <w:left w:space="0" w:sz="0" w:color="auto" w:val="none"/>
                                <w:bottom w:space="0" w:sz="0" w:color="auto" w:val="none"/>
                                <w:right w:space="0" w:sz="0" w:color="auto" w:val="none"/>
                              </w:divBdr>
                              <w:divsChild>
                                <w:div w:id="265576556">
                                  <w:marLeft w:val="0"/>
                                  <w:marRight w:val="0"/>
                                  <w:marTop w:val="0"/>
                                  <w:marBottom w:val="0"/>
                                  <w:divBdr>
                                    <w:top w:space="0" w:sz="0" w:color="auto" w:val="none"/>
                                    <w:left w:space="0" w:sz="0" w:color="auto" w:val="none"/>
                                    <w:bottom w:space="0" w:sz="0" w:color="auto" w:val="none"/>
                                    <w:right w:space="0" w:sz="0" w:color="auto" w:val="none"/>
                                  </w:divBdr>
                                  <w:divsChild>
                                    <w:div w:id="905385232">
                                      <w:marLeft w:val="0"/>
                                      <w:marRight w:val="0"/>
                                      <w:marTop w:val="0"/>
                                      <w:marBottom w:val="0"/>
                                      <w:divBdr>
                                        <w:top w:space="0" w:sz="0" w:color="auto" w:val="none"/>
                                        <w:left w:space="0" w:sz="0" w:color="auto" w:val="none"/>
                                        <w:bottom w:space="0" w:sz="0" w:color="auto" w:val="none"/>
                                        <w:right w:space="0" w:sz="0" w:color="auto" w:val="none"/>
                                      </w:divBdr>
                                      <w:divsChild>
                                        <w:div w:id="655912272">
                                          <w:marLeft w:val="0"/>
                                          <w:marRight w:val="0"/>
                                          <w:marTop w:val="0"/>
                                          <w:marBottom w:val="0"/>
                                          <w:divBdr>
                                            <w:top w:space="0" w:sz="0" w:color="auto" w:val="none"/>
                                            <w:left w:space="0" w:sz="0" w:color="auto" w:val="none"/>
                                            <w:bottom w:space="0" w:sz="0" w:color="auto" w:val="none"/>
                                            <w:right w:space="0" w:sz="0" w:color="auto" w:val="none"/>
                                          </w:divBdr>
                                          <w:divsChild>
                                            <w:div w:id="12601387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usinfo.hr/Publication/Content.aspx?Sopi=NN1999B30A609&amp;Ver=NN1999B30A609" TargetMode="External"/><Relationship Id="rId18" Type="http://schemas.openxmlformats.org/officeDocument/2006/relationships/hyperlink" Target="http://www.iusinfo.hr/Publication/Content.aspx?Sopi=NN2011B90A1924&amp;Ver=NN2011B90A192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iusinfo.hr/Publication/Content.aspx?Sopi=NN2015B110A2132&amp;Ver=NN2015B110A2132" TargetMode="External"/><Relationship Id="rId7" Type="http://schemas.openxmlformats.org/officeDocument/2006/relationships/footnotes" Target="footnotes.xml"/><Relationship Id="rId12" Type="http://schemas.openxmlformats.org/officeDocument/2006/relationships/hyperlink" Target="http://www.iusinfo.hr/Publication/Content.aspx?Sopi=NN1998B1A1&amp;Ver=NN1998B1A1" TargetMode="External"/><Relationship Id="rId17" Type="http://schemas.openxmlformats.org/officeDocument/2006/relationships/hyperlink" Target="http://www.iusinfo.hr/Publication/Content.aspx?Sopi=NN2010B91A2572&amp;Ver=NN2010B91A257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usinfo.hr/Publication/Content.aspx?Sopi=NN2007B40A1345&amp;Ver=NN2007B40A1345" TargetMode="External"/><Relationship Id="rId20" Type="http://schemas.openxmlformats.org/officeDocument/2006/relationships/hyperlink" Target="http://www.iusinfo.hr/Publication/Content.aspx?Sopi=NN2014B93A1878&amp;Ver=NN2014B93A187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usinfo.hr/Publication/Content.aspx?Sopi=NN1996B57A1163&amp;Ver=NN1996B57A1163"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iusinfo.hr/Publication/Content.aspx?Sopi=NN2005B54A1034&amp;Ver=NN2005B54A1034" TargetMode="External"/><Relationship Id="rId23" Type="http://schemas.openxmlformats.org/officeDocument/2006/relationships/footer" Target="footer1.xml"/><Relationship Id="rId10" Type="http://schemas.openxmlformats.org/officeDocument/2006/relationships/hyperlink" Target="http://www.iusinfo.hr/Publication/Content.aspx?Sopi=NN1995B1A1&amp;Ver=NN1995B1A1" TargetMode="External"/><Relationship Id="rId19" Type="http://schemas.openxmlformats.org/officeDocument/2006/relationships/hyperlink" Target="http://www.iusinfo.hr/Publication/Content.aspx?Sopi=NN2013B148A3145&amp;Ver=NN2013B148A314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usinfo.hr/Publication/Content.aspx?Sopi=NN1999B45A874&amp;Ver=NN1999B45A874" TargetMode="External"/><Relationship Id="rId22"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izvorni_sadrzaj>
    <derivirana_varijabla naziv="DomainObject.Predmet.Broj_1">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St-538/2017</izvorni_sadrzaj>
    <derivirana_varijabla naziv="DomainObject.Predmet.OznakaBroj_1">St-538/2017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5 R1-92/16</izvorni_sadrzaj>
    <derivirana_varijabla naziv="DomainObject.Predmet.PrimjedbaSuca_1">Veza 5 R1-92/16</derivirana_varijabla>
  </DomainObject.Predmet.PrimjedbaSuca>
  <DomainObject.Predmet.ProtustrankaFormated>
    <izvorni_sadrzaj>  Likvidacijska masa RABOPSKRBA - PERO d.o.o.</izvorni_sadrzaj>
    <derivirana_varijabla naziv="DomainObject.Predmet.ProtustrankaFormated_1">  Likvidacijska masa RABOPSKRBA - PERO d.o.o.</derivirana_varijabla>
  </DomainObject.Predmet.ProtustrankaFormated>
  <DomainObject.Predmet.ProtustrankaFormatedOIB>
    <izvorni_sadrzaj>  Likvidacijska masa RABOPSKRBA - PERO d.o.o., OIB 89078696417</izvorni_sadrzaj>
    <derivirana_varijabla naziv="DomainObject.Predmet.ProtustrankaFormatedOIB_1">  Likvidacijska masa RABOPSKRBA - PERO d.o.o., OIB 89078696417</derivirana_varijabla>
  </DomainObject.Predmet.ProtustrankaFormatedOIB>
  <DomainObject.Predmet.ProtustrankaFormatedWithAdress>
    <izvorni_sadrzaj> Likvidacijska masa RABOPSKRBA - PERO d.o.o., Palit 431, 51280 Rab</izvorni_sadrzaj>
    <derivirana_varijabla naziv="DomainObject.Predmet.ProtustrankaFormatedWithAdress_1"> Likvidacijska masa RABOPSKRBA - PERO d.o.o., Palit 431, 51280 Rab</derivirana_varijabla>
  </DomainObject.Predmet.ProtustrankaFormatedWithAdress>
  <DomainObject.Predmet.ProtustrankaFormatedWithAdressOIB>
    <izvorni_sadrzaj> Likvidacijska masa RABOPSKRBA - PERO d.o.o., OIB 89078696417, Palit 431, 51280 Rab</izvorni_sadrzaj>
    <derivirana_varijabla naziv="DomainObject.Predmet.ProtustrankaFormatedWithAdressOIB_1"> Likvidacijska masa RABOPSKRBA - PERO d.o.o., OIB 89078696417, Palit 431, 51280 Rab</derivirana_varijabla>
  </DomainObject.Predmet.ProtustrankaFormatedWithAdressOIB>
  <DomainObject.Predmet.ProtustrankaWithAdress>
    <izvorni_sadrzaj>Likvidacijska masa RABOPSKRBA - PERO d.o.o. Palit 431, 51280 Rab</izvorni_sadrzaj>
    <derivirana_varijabla naziv="DomainObject.Predmet.ProtustrankaWithAdress_1">Likvidacijska masa RABOPSKRBA - PERO d.o.o. Palit 431, 51280 Rab</derivirana_varijabla>
  </DomainObject.Predmet.ProtustrankaWithAdress>
  <DomainObject.Predmet.ProtustrankaWithAdressOIB>
    <izvorni_sadrzaj>Likvidacijska masa RABOPSKRBA - PERO d.o.o., OIB 89078696417, Palit 431, 51280 Rab</izvorni_sadrzaj>
    <derivirana_varijabla naziv="DomainObject.Predmet.ProtustrankaWithAdressOIB_1">Likvidacijska masa RABOPSKRBA - PERO d.o.o., OIB 89078696417, Palit 431, 51280 Rab</derivirana_varijabla>
  </DomainObject.Predmet.ProtustrankaWithAdressOIB>
  <DomainObject.Predmet.ProtustrankaNazivFormated>
    <izvorni_sadrzaj>Likvidacijska masa RABOPSKRBA - PERO d.o.o.</izvorni_sadrzaj>
    <derivirana_varijabla naziv="DomainObject.Predmet.ProtustrankaNazivFormated_1">Likvidacijska masa RABOPSKRBA - PERO d.o.o.</derivirana_varijabla>
  </DomainObject.Predmet.ProtustrankaNazivFormated>
  <DomainObject.Predmet.ProtustrankaNazivFormatedOIB>
    <izvorni_sadrzaj>Likvidacijska masa RABOPSKRBA - PERO d.o.o., OIB 89078696417</izvorni_sadrzaj>
    <derivirana_varijabla naziv="DomainObject.Predmet.ProtustrankaNazivFormatedOIB_1">Likvidacijska masa RABOPSKRBA - PERO d.o.o., OIB 89078696417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BLAŽENKA PRPIĆ likvidator</izvorni_sadrzaj>
    <derivirana_varijabla naziv="DomainObject.Predmet.StrankaFormated_1">  BLAŽENKA PRPIĆ likvidator</derivirana_varijabla>
  </DomainObject.Predmet.StrankaFormated>
  <DomainObject.Predmet.StrankaFormatedOIB>
    <izvorni_sadrzaj>  BLAŽENKA PRPIĆ likvidator, OIB 58591486513</izvorni_sadrzaj>
    <derivirana_varijabla naziv="DomainObject.Predmet.StrankaFormatedOIB_1">  BLAŽENKA PRPIĆ likvidator, OIB 58591486513</derivirana_varijabla>
  </DomainObject.Predmet.StrankaFormatedOIB>
  <DomainObject.Predmet.StrankaFormatedWithAdress>
    <izvorni_sadrzaj> BLAŽENKA PRPIĆ likvidator, Corrado Ilijassich 21, 51000 Rijeka</izvorni_sadrzaj>
    <derivirana_varijabla naziv="DomainObject.Predmet.StrankaFormatedWithAdress_1"> BLAŽENKA PRPIĆ likvidator, Corrado Ilijassich 21, 51000 Rijeka</derivirana_varijabla>
  </DomainObject.Predmet.StrankaFormatedWithAdress>
  <DomainObject.Predmet.StrankaFormatedWithAdressOIB>
    <izvorni_sadrzaj> BLAŽENKA PRPIĆ likvidator, OIB 58591486513, Corrado Ilijassich 21, 51000 Rijeka</izvorni_sadrzaj>
    <derivirana_varijabla naziv="DomainObject.Predmet.StrankaFormatedWithAdressOIB_1"> BLAŽENKA PRPIĆ likvidator, OIB 58591486513, Corrado Ilijassich 21, 51000 Rijeka</derivirana_varijabla>
  </DomainObject.Predmet.StrankaFormatedWithAdressOIB>
  <DomainObject.Predmet.StrankaWithAdress>
    <izvorni_sadrzaj>BLAŽENKA PRPIĆ likvidator Corrado Ilijassich 21,51000 Rijeka</izvorni_sadrzaj>
    <derivirana_varijabla naziv="DomainObject.Predmet.StrankaWithAdress_1">BLAŽENKA PRPIĆ likvidator Corrado Ilijassich 21,51000 Rijeka</derivirana_varijabla>
  </DomainObject.Predmet.StrankaWithAdress>
  <DomainObject.Predmet.StrankaWithAdressOIB>
    <izvorni_sadrzaj>BLAŽENKA PRPIĆ likvidator, OIB 58591486513, Corrado Ilijassich 21,51000 Rijeka</izvorni_sadrzaj>
    <derivirana_varijabla naziv="DomainObject.Predmet.StrankaWithAdressOIB_1">BLAŽENKA PRPIĆ likvidator, OIB 58591486513, Corrado Ilijassich 21,51000 Rijeka</derivirana_varijabla>
  </DomainObject.Predmet.StrankaWithAdressOIB>
  <DomainObject.Predmet.StrankaNazivFormated>
    <izvorni_sadrzaj>BLAŽENKA PRPIĆ likvidator</izvorni_sadrzaj>
    <derivirana_varijabla naziv="DomainObject.Predmet.StrankaNazivFormated_1">BLAŽENKA PRPIĆ likvidator</derivirana_varijabla>
  </DomainObject.Predmet.StrankaNazivFormated>
  <DomainObject.Predmet.StrankaNazivFormatedOIB>
    <izvorni_sadrzaj>BLAŽENKA PRPIĆ likvidator, OIB 58591486513</izvorni_sadrzaj>
    <derivirana_varijabla naziv="DomainObject.Predmet.StrankaNazivFormatedOIB_1">BLAŽENKA PRPIĆ likvidator, OIB 58591486513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BLAŽENKA PRPIĆ likvidator</item>
    </izvorni_sadrzaj>
    <derivirana_varijabla naziv="DomainObject.Predmet.StrankaListFormated_1">
      <item>BLAŽENKA PRPIĆ likvidator</item>
    </derivirana_varijabla>
  </DomainObject.Predmet.StrankaListFormated>
  <DomainObject.Predmet.StrankaListFormatedOIB>
    <izvorni_sadrzaj>
      <item>BLAŽENKA PRPIĆ likvidator, OIB 58591486513</item>
    </izvorni_sadrzaj>
    <derivirana_varijabla naziv="DomainObject.Predmet.StrankaListFormatedOIB_1">
      <item>BLAŽENKA PRPIĆ likvidator, OIB 58591486513</item>
    </derivirana_varijabla>
  </DomainObject.Predmet.StrankaListFormatedOIB>
  <DomainObject.Predmet.StrankaListFormatedWithAdress>
    <izvorni_sadrzaj>
      <item>BLAŽENKA PRPIĆ likvidator, Corrado Ilijassich 21, 51000 Rijeka</item>
    </izvorni_sadrzaj>
    <derivirana_varijabla naziv="DomainObject.Predmet.StrankaListFormatedWithAdress_1">
      <item>BLAŽENKA PRPIĆ likvidator, Corrado Ilijassich 21, 51000 Rijeka</item>
    </derivirana_varijabla>
  </DomainObject.Predmet.StrankaListFormatedWithAdress>
  <DomainObject.Predmet.StrankaListFormatedWithAdressOIB>
    <izvorni_sadrzaj>
      <item>BLAŽENKA PRPIĆ likvidator, OIB 58591486513, Corrado Ilijassich 21, 51000 Rijeka</item>
    </izvorni_sadrzaj>
    <derivirana_varijabla naziv="DomainObject.Predmet.StrankaListFormatedWithAdressOIB_1">
      <item>BLAŽENKA PRPIĆ likvidator, OIB 58591486513, Corrado Ilijassich 21, 51000 Rijeka</item>
    </derivirana_varijabla>
  </DomainObject.Predmet.StrankaListFormatedWithAdressOIB>
  <DomainObject.Predmet.StrankaListNazivFormated>
    <izvorni_sadrzaj>
      <item>BLAŽENKA PRPIĆ likvidator</item>
    </izvorni_sadrzaj>
    <derivirana_varijabla naziv="DomainObject.Predmet.StrankaListNazivFormated_1">
      <item>BLAŽENKA PRPIĆ likvidator</item>
    </derivirana_varijabla>
  </DomainObject.Predmet.StrankaListNazivFormated>
  <DomainObject.Predmet.StrankaListNazivFormatedOIB>
    <izvorni_sadrzaj>
      <item>BLAŽENKA PRPIĆ likvidator, OIB 58591486513</item>
    </izvorni_sadrzaj>
    <derivirana_varijabla naziv="DomainObject.Predmet.StrankaListNazivFormatedOIB_1">
      <item>BLAŽENKA PRPIĆ likvidator, OIB 58591486513</item>
    </derivirana_varijabla>
  </DomainObject.Predmet.StrankaListNazivFormatedOIB>
  <DomainObject.Predmet.ProtuStrankaListFormated>
    <izvorni_sadrzaj>
      <item>Likvidacijska masa RABOPSKRBA - PERO d.o.o.</item>
    </izvorni_sadrzaj>
    <derivirana_varijabla naziv="DomainObject.Predmet.ProtuStrankaListFormated_1">
      <item>Likvidacijska masa RABOPSKRBA - PERO d.o.o.</item>
    </derivirana_varijabla>
  </DomainObject.Predmet.ProtuStrankaListFormated>
  <DomainObject.Predmet.ProtuStrankaListFormatedOIB>
    <izvorni_sadrzaj>
      <item>Likvidacijska masa RABOPSKRBA - PERO d.o.o., OIB 89078696417</item>
    </izvorni_sadrzaj>
    <derivirana_varijabla naziv="DomainObject.Predmet.ProtuStrankaListFormatedOIB_1">
      <item>Likvidacijska masa RABOPSKRBA - PERO d.o.o., OIB 89078696417</item>
    </derivirana_varijabla>
  </DomainObject.Predmet.ProtuStrankaListFormatedOIB>
  <DomainObject.Predmet.ProtuStrankaListFormatedWithAdress>
    <izvorni_sadrzaj>
      <item>Likvidacijska masa RABOPSKRBA - PERO d.o.o., Palit 431, 51280 Rab</item>
    </izvorni_sadrzaj>
    <derivirana_varijabla naziv="DomainObject.Predmet.ProtuStrankaListFormatedWithAdress_1">
      <item>Likvidacijska masa RABOPSKRBA - PERO d.o.o., Palit 431, 51280 Rab</item>
    </derivirana_varijabla>
  </DomainObject.Predmet.ProtuStrankaListFormatedWithAdress>
  <DomainObject.Predmet.ProtuStrankaListFormatedWithAdressOIB>
    <izvorni_sadrzaj>
      <item>Likvidacijska masa RABOPSKRBA - PERO d.o.o., OIB 89078696417, Palit 431, 51280 Rab</item>
    </izvorni_sadrzaj>
    <derivirana_varijabla naziv="DomainObject.Predmet.ProtuStrankaListFormatedWithAdressOIB_1">
      <item>Likvidacijska masa RABOPSKRBA - PERO d.o.o., OIB 89078696417, Palit 431, 51280 Rab</item>
    </derivirana_varijabla>
  </DomainObject.Predmet.ProtuStrankaListFormatedWithAdressOIB>
  <DomainObject.Predmet.ProtuStrankaListNazivFormated>
    <izvorni_sadrzaj>
      <item>Likvidacijska masa RABOPSKRBA - PERO d.o.o.</item>
    </izvorni_sadrzaj>
    <derivirana_varijabla naziv="DomainObject.Predmet.ProtuStrankaListNazivFormated_1">
      <item>Likvidacijska masa RABOPSKRBA - PERO d.o.o.</item>
    </derivirana_varijabla>
  </DomainObject.Predmet.ProtuStrankaListNazivFormated>
  <DomainObject.Predmet.ProtuStrankaListNazivFormatedOIB>
    <izvorni_sadrzaj>
      <item>Likvidacijska masa RABOPSKRBA - PERO d.o.o., OIB 89078696417</item>
    </izvorni_sadrzaj>
    <derivirana_varijabla naziv="DomainObject.Predmet.ProtuStrankaListNazivFormatedOIB_1">
      <item>Likvidacijska masa RABOPSKRBA - PERO d.o.o., OIB 89078696417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BLAŽENKA PRPIĆ likvidator</izvorni_sadrzaj>
    <derivirana_varijabla naziv="DomainObject.Predmet.StrankaIDrugi_1">BLAŽENKA PRPIĆ likvidator</derivirana_varijabla>
  </DomainObject.Predmet.StrankaIDrugi>
  <DomainObject.Predmet.ProtustrankaIDrugi>
    <izvorni_sadrzaj>Likvidacijska masa RABOPSKRBA - PERO d.o.o.</izvorni_sadrzaj>
    <derivirana_varijabla naziv="DomainObject.Predmet.ProtustrankaIDrugi_1">Likvidacijska masa RABOPSKRBA - PERO d.o.o.</derivirana_varijabla>
  </DomainObject.Predmet.ProtustrankaIDrugi>
  <DomainObject.Predmet.StrankaIDrugiAdressOIB>
    <izvorni_sadrzaj>BLAŽENKA PRPIĆ likvidator, OIB 58591486513, Corrado Ilijassich 21, 51000 Rijeka</izvorni_sadrzaj>
    <derivirana_varijabla naziv="DomainObject.Predmet.StrankaIDrugiAdressOIB_1">BLAŽENKA PRPIĆ likvidator, OIB 58591486513, Corrado Ilijassich 21, 51000 Rijeka</derivirana_varijabla>
  </DomainObject.Predmet.StrankaIDrugiAdressOIB>
  <DomainObject.Predmet.ProtustrankaIDrugiAdressOIB>
    <izvorni_sadrzaj>Likvidacijska masa RABOPSKRBA - PERO d.o.o., OIB 89078696417, Palit 431, 51280 Rab</izvorni_sadrzaj>
    <derivirana_varijabla naziv="DomainObject.Predmet.ProtustrankaIDrugiAdressOIB_1">Likvidacijska masa RABOPSKRBA - PERO d.o.o., OIB 89078696417, Palit 431,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BLAŽENKA PRPIĆ likvidator</item>
      <item>Likvidacijska masa RABOPSKRBA - PERO d.o.o.</item>
    </izvorni_sadrzaj>
    <derivirana_varijabla naziv="DomainObject.Predmet.SudioniciListNaziv_1">
      <item>BLAŽENKA PRPIĆ likvidator</item>
      <item>Likvidacijska masa RABOPSKRBA - PERO d.o.o.</item>
    </derivirana_varijabla>
  </DomainObject.Predmet.SudioniciListNaziv>
  <DomainObject.Predmet.SudioniciListAdressOIB>
    <izvorni_sadrzaj>
      <item>BLAŽENKA PRPIĆ likvidator, OIB 58591486513, Corrado Ilijassich 21,51000 Rijeka</item>
      <item>Likvidacijska masa RABOPSKRBA - PERO d.o.o., OIB 89078696417, Palit 431,51280 Rab</item>
    </izvorni_sadrzaj>
    <derivirana_varijabla naziv="DomainObject.Predmet.SudioniciListAdressOIB_1">
      <item>BLAŽENKA PRPIĆ likvidator, OIB 58591486513, Corrado Ilijassich 21,51000 Rijeka</item>
      <item>Likvidacijska masa RABOPSKRBA - PERO d.o.o., OIB 89078696417, Palit 431,51280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58591486513</item>
      <item>, OIB 89078696417</item>
    </izvorni_sadrzaj>
    <derivirana_varijabla naziv="DomainObject.Predmet.SudioniciListNazivOIB_1">
      <item>, OIB 58591486513</item>
      <item>, OIB 89078696417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1081</properties:Words>
  <properties:Characters>5881</properties:Characters>
  <properties:Lines>139</properties:Lines>
  <properties:Paragraphs>45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7014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2017-12-13T10:20:00Z</dcterms:created>
  <dc:creator>dfumic</dc:creator>
  <cp:lastModifiedBy>Danijela Fumić</cp:lastModifiedBy>
  <cp:lastPrinted>2011-01-31T12:08:00Z</cp:lastPrinted>
  <dcterms:modified xmlns:xsi="http://www.w3.org/2001/XMLSchema-instance" xsi:type="dcterms:W3CDTF">2017-12-13T10:21:00Z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