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57b4" w14:paraId="25757b4" w:rsidRDefault="00AE649C" w:rsidP="00CF04AF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CF04AF" w:rsidP="00CF04AF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CF04AF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St-160/16-9</w:t>
      </w:r>
      <w:r w:rsidR="00EA1C6D">
        <w:tab/>
      </w:r>
    </w:p>
    <w:p w:rsidRDefault="00CF04AF" w:rsidP="00CF04AF" w:rsidR="00CF04A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</w:t>
      </w:r>
    </w:p>
    <w:p w:rsidRDefault="00CF04AF" w:rsidP="00CF04AF" w:rsidR="00CF04A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CF04AF" w:rsidP="00CF04AF" w:rsidR="00CF04AF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CF04AF" w:rsidP="00CF04AF" w:rsidR="00CF04A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CF04AF" w:rsidP="00CF04AF" w:rsidR="00CF04AF">
      <w:pPr>
        <w:spacing w:after="0"/>
        <w:jc w:val="both"/>
        <w:rPr>
          <w:rFonts w:cs="Times New Roman"/>
        </w:rPr>
      </w:pPr>
    </w:p>
    <w:p w:rsidRDefault="00CF04AF" w:rsidP="00CF04AF" w:rsidR="00CF04A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CF04AF" w:rsidP="00CF04AF" w:rsidR="00CF04AF">
      <w:pPr>
        <w:spacing w:after="0"/>
        <w:jc w:val="center"/>
        <w:rPr>
          <w:rFonts w:cs="Times New Roman"/>
        </w:rPr>
      </w:pPr>
    </w:p>
    <w:p w:rsidRDefault="00CF04AF" w:rsidP="00CF04AF" w:rsidR="00CF04A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F04AF" w:rsidP="00CF04AF" w:rsidR="00CF04AF">
      <w:pPr>
        <w:spacing w:after="0"/>
        <w:jc w:val="center"/>
        <w:rPr>
          <w:rFonts w:cs="Times New Roman"/>
        </w:rPr>
      </w:pPr>
    </w:p>
    <w:p w:rsidRDefault="00CF04AF" w:rsidP="00CF04AF" w:rsidR="00CF04A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ENERGETIKA-SERVIS-KLIMA d.o.o., Koprivnica, Zagrebačka bb, OIB: 89594394179,  dana 3. ožujka 2016.  </w:t>
      </w:r>
    </w:p>
    <w:p w:rsidRDefault="00CF04AF" w:rsidP="00CF04AF" w:rsidR="00CF04AF">
      <w:pPr>
        <w:spacing w:after="0"/>
        <w:ind w:firstLine="708"/>
        <w:jc w:val="both"/>
        <w:rPr>
          <w:rFonts w:cs="Times New Roman"/>
        </w:rPr>
      </w:pPr>
    </w:p>
    <w:p w:rsidRDefault="00CF04AF" w:rsidP="00CF04AF" w:rsidR="00CF04A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CF04AF" w:rsidP="00CF04AF" w:rsidR="00CF04AF">
      <w:pPr>
        <w:spacing w:after="0"/>
        <w:jc w:val="both"/>
        <w:rPr>
          <w:rFonts w:cs="Times New Roman"/>
        </w:rPr>
      </w:pPr>
    </w:p>
    <w:p w:rsidRDefault="00CF04AF" w:rsidP="00CF04AF" w:rsidR="00CF04A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i odlučivanja o otvaranju stečajnog postupka (čl. 123. i 128. SZ-a) zakazuje se za</w:t>
      </w:r>
    </w:p>
    <w:p w:rsidRDefault="00CF04AF" w:rsidP="00CF04AF" w:rsidR="00CF04AF">
      <w:pPr>
        <w:spacing w:after="0"/>
        <w:jc w:val="both"/>
        <w:rPr>
          <w:rFonts w:cs="Times New Roman"/>
        </w:rPr>
      </w:pPr>
    </w:p>
    <w:p w:rsidRDefault="00CF04AF" w:rsidP="00CF04AF" w:rsidR="00CF04AF">
      <w:pPr>
        <w:spacing w:after="0"/>
        <w:jc w:val="center"/>
        <w:rPr>
          <w:rFonts w:cs="Times New Roman"/>
        </w:rPr>
      </w:pPr>
      <w:r>
        <w:rPr>
          <w:rFonts w:cs="Times New Roman"/>
        </w:rPr>
        <w:t>29. ožujka 2016. u 9,30 sati</w:t>
      </w:r>
    </w:p>
    <w:p w:rsidRDefault="00CF04AF" w:rsidP="00CF04AF" w:rsidR="00CF04AF">
      <w:pPr>
        <w:spacing w:after="0"/>
        <w:jc w:val="center"/>
        <w:rPr>
          <w:rFonts w:cs="Times New Roman"/>
        </w:rPr>
      </w:pPr>
    </w:p>
    <w:p w:rsidRDefault="00CF04AF" w:rsidP="00CF04AF" w:rsidR="00CF04AF">
      <w:pPr>
        <w:spacing w:after="0"/>
        <w:jc w:val="both"/>
        <w:rPr>
          <w:rFonts w:cs="Times New Roman"/>
        </w:rPr>
      </w:pPr>
      <w:r>
        <w:rPr>
          <w:rFonts w:cs="Times New Roman"/>
        </w:rPr>
        <w:t>kod Trgovačkog suda u Varaždinu, Braće Radić 2, sudnica broj 230/II kat, a na koje se dostavom ovoga rješenja pozivaju:</w:t>
      </w:r>
    </w:p>
    <w:p w:rsidRDefault="00CF04AF" w:rsidP="00CF04AF" w:rsidR="00CF04A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 ENERGETIKA-SERVIS-KLIMA d.o.o., Koprivnica, Zagrebačka bb</w:t>
      </w:r>
    </w:p>
    <w:p w:rsidRDefault="00CF04AF" w:rsidP="00CF04AF" w:rsidR="00CF04A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dužnika, Ivan Horvat, Koprivnica, Trg kralja Tomislava 8</w:t>
      </w:r>
    </w:p>
    <w:p w:rsidRDefault="00CF04AF" w:rsidP="00CF04AF" w:rsidR="00CF04A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Style w:val="st1"/>
        </w:rPr>
      </w:pPr>
      <w:r>
        <w:rPr>
          <w:rFonts w:cs="Times New Roman"/>
        </w:rPr>
        <w:t xml:space="preserve">Erste&amp;Steiermarkische bank d.d., Rijeka, </w:t>
      </w:r>
      <w:r>
        <w:rPr>
          <w:rStyle w:val="st1"/>
          <w:rFonts w:cs="Times New Roman"/>
        </w:rPr>
        <w:t>Jadranski trg 3a</w:t>
      </w:r>
    </w:p>
    <w:p w:rsidRDefault="00CF04AF" w:rsidP="00CF04AF" w:rsidR="00CF04AF">
      <w:pPr>
        <w:pStyle w:val="Odlomakpopisa"/>
        <w:spacing w:after="0"/>
        <w:ind w:left="1395"/>
      </w:pPr>
    </w:p>
    <w:p w:rsidRDefault="00CF04AF" w:rsidP="00CF04AF" w:rsidR="00CF04A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4. ožujka 2016.</w:t>
      </w:r>
    </w:p>
    <w:p w:rsidRDefault="00CF04AF" w:rsidP="00CF04AF" w:rsidR="00CF04AF">
      <w:pPr>
        <w:spacing w:after="0"/>
        <w:jc w:val="center"/>
        <w:rPr>
          <w:rFonts w:cs="Times New Roman"/>
        </w:rPr>
      </w:pPr>
    </w:p>
    <w:p w:rsidRDefault="00CF04AF" w:rsidP="00CF04AF" w:rsidR="00CF04AF">
      <w:pPr>
        <w:spacing w:after="0"/>
        <w:jc w:val="both"/>
        <w:rPr>
          <w:rFonts w:cs="Times New Roman"/>
        </w:rPr>
      </w:pPr>
    </w:p>
    <w:p w:rsidRDefault="00CF04AF" w:rsidP="00CF04AF" w:rsidR="00CF04A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CF04AF" w:rsidP="00CF04AF" w:rsidR="00CF04AF">
      <w:pPr>
        <w:spacing w:after="0"/>
        <w:jc w:val="both"/>
        <w:rPr>
          <w:rFonts w:cs="Times New Roman"/>
        </w:rPr>
      </w:pPr>
    </w:p>
    <w:p w:rsidRDefault="00CF04AF" w:rsidP="00CF04AF" w:rsidR="00CF04A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CF04AF" w:rsidP="00CF04AF" w:rsidR="00CF04AF">
      <w:pPr>
        <w:spacing w:after="0"/>
        <w:jc w:val="both"/>
        <w:rPr>
          <w:rFonts w:cs="Times New Roman"/>
        </w:rPr>
      </w:pPr>
    </w:p>
    <w:p w:rsidRDefault="00CF04AF" w:rsidP="00CF04AF" w:rsidR="00CF04AF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CF04AF" w:rsidP="00CF04AF" w:rsidR="00CF04AF">
      <w:pPr>
        <w:spacing w:after="0"/>
        <w:jc w:val="both"/>
        <w:rPr>
          <w:rFonts w:cs="Times New Roman"/>
        </w:rPr>
      </w:pPr>
    </w:p>
    <w:p w:rsidRDefault="00CF04AF" w:rsidP="00CF04AF" w:rsidR="00CF04AF">
      <w:pPr>
        <w:spacing w:after="0"/>
        <w:jc w:val="both"/>
        <w:rPr>
          <w:rFonts w:cs="Times New Roman"/>
        </w:rPr>
      </w:pPr>
    </w:p>
    <w:p w:rsidRDefault="00CF04AF" w:rsidP="00CF04AF" w:rsidR="00CF04AF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CF04AF" w:rsidP="00CF04AF" w:rsidR="00CF04AF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CF04AF" w:rsidP="00CF04AF" w:rsidR="00CF04AF">
      <w:pPr>
        <w:spacing w:after="0"/>
        <w:jc w:val="both"/>
        <w:rPr>
          <w:rFonts w:cs="Times New Roman"/>
        </w:rPr>
      </w:pPr>
    </w:p>
    <w:p w:rsidRDefault="00CF04AF" w:rsidP="00CF04AF" w:rsidR="00CF04AF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CF04AF" w:rsidP="00CF04AF" w:rsidR="00CF04A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 ENERGETIKA-SERVIS-KLIMA d.o.o., Koprivnica, Zagrebačka bb</w:t>
      </w:r>
    </w:p>
    <w:p w:rsidRDefault="00CF04AF" w:rsidP="00CF04AF" w:rsidR="00CF04A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dužnika, Ivan Horvat, Koprivnica, Trg kralja Tomislava 8</w:t>
      </w:r>
    </w:p>
    <w:p w:rsidRDefault="00CF04AF" w:rsidP="00CF04AF" w:rsidR="00CF04A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Style w:val="st1"/>
        </w:rPr>
      </w:pPr>
      <w:r>
        <w:rPr>
          <w:rFonts w:cs="Times New Roman"/>
        </w:rPr>
        <w:t xml:space="preserve">Erste&amp;Steiermarkische bank d.d., Rijeka, </w:t>
      </w:r>
      <w:r>
        <w:rPr>
          <w:rStyle w:val="st1"/>
          <w:rFonts w:cs="Times New Roman"/>
        </w:rPr>
        <w:t>Jadranski trg 3a</w:t>
      </w:r>
    </w:p>
    <w:p w:rsidRDefault="00CF04AF" w:rsidP="00CF04AF" w:rsidR="00CF04AF">
      <w:pPr>
        <w:spacing w:after="0"/>
        <w:ind w:left="1395"/>
        <w:jc w:val="both"/>
      </w:pPr>
    </w:p>
    <w:p w:rsidRDefault="00CB0EA4" w:rsidP="00CF04AF" w:rsidR="00CB0EA4">
      <w:pPr>
        <w:pStyle w:val="Naslovdokumenta"/>
        <w:spacing w:after="0"/>
      </w:pPr>
    </w:p>
    <w:p w:rsidRDefault="0071688E" w:rsidP="00CF04AF" w:rsidR="0071688E">
      <w:pPr>
        <w:pStyle w:val="Poetniodjeljak"/>
        <w:spacing w:after="0"/>
      </w:pPr>
    </w:p>
    <w:p w:rsidRDefault="00A21F0D" w:rsidP="00CF04AF" w:rsidR="00A21F0D">
      <w:pPr>
        <w:pStyle w:val="NormaleSPIS"/>
        <w:spacing w:after="0"/>
        <w:rPr>
          <w:noProof/>
        </w:rPr>
      </w:pPr>
    </w:p>
    <w:p w:rsidRDefault="00DA0242" w:rsidP="00CF04AF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04AF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CF04A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CF04A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125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za 29.3.16.</izvorni_sadrzaj>
    <derivirana_varijabla naziv="DomainObject.Primjedba_1">-poziv za 29.3.16.</derivirana_varijabla>
  </DomainObject.Primjedba>
  <DomainObject.Oznaka>
    <izvorni_sadrzaj>St-160/2016-9</izvorni_sadrzaj>
    <derivirana_varijabla naziv="DomainObject.Oznaka_1">St-160/2016-9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postupka</izvorni_sadrzaj>
    <derivirana_varijabla naziv="DomainObject.Predmet.Opis_1">obustava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ENERGETIKA-SERVIS-KLIMA, trgovačko društvo za trgovinu i usluge u građevinarstvu, d.o.o. zastupanog po punomoćniku Ivan Horvat</izvorni_sadrzaj>
    <derivirana_varijabla naziv="DomainObject.Predmet.ProtustrankaFormated_1">  ENERGETIKA-SERVIS-KLIMA, trgovačko društvo za trgovinu i usluge u građevinarstvu, d.o.o. zastupanog po punomoćniku Ivan Horvat</derivirana_varijabla>
  </DomainObject.Predmet.ProtustrankaFormated>
  <DomainObject.Predmet.ProtustrankaFormatedOIB>
    <izvorni_sadrzaj>  ENERGETIKA-SERVIS-KLIMA, trgovačko društvo za trgovinu i usluge u građevinarstvu, d.o.o., OIB 89594394179 zastupanog po punomoćniku Ivan Horvat</izvorni_sadrzaj>
    <derivirana_varijabla naziv="DomainObject.Predmet.ProtustrankaFormatedOIB_1">  ENERGETIKA-SERVIS-KLIMA, trgovačko društvo za trgovinu i usluge u građevinarstvu, d.o.o., OIB 89594394179 zastupanog po punomoćniku Ivan Horvat</derivirana_varijabla>
  </DomainObject.Predmet.ProtustrankaFormatedOIB>
  <DomainObject.Predmet.ProtustrankaFormatedWithAdress>
    <izvorni_sadrzaj> ENERGETIKA-SERVIS-KLIMA, trgovačko društvo za trgovinu i usluge u građevinarstvu, d.o.o., Zagrebačka bb, 48000 Koprivnica zastupanog po punomoćniku Ivan Horvat</izvorni_sadrzaj>
    <derivirana_varijabla naziv="DomainObject.Predmet.ProtustrankaFormatedWithAdress_1"> ENERGETIKA-SERVIS-KLIMA, trgovačko društvo za trgovinu i usluge u građevinarstvu, d.o.o., Zagrebačka bb, 48000 Koprivnica zastupanog po punomoćniku Ivan Horvat</derivirana_varijabla>
  </DomainObject.Predmet.ProtustrankaFormatedWithAdress>
  <DomainObject.Predmet.ProtustrankaFormatedWithAdressOIB>
    <izvorni_sadrzaj> ENERGETIKA-SERVIS-KLIMA, trgovačko društvo za trgovinu i usluge u građevinarstvu, d.o.o., OIB 89594394179, Zagrebačka bb, 48000 Koprivnica zastupanog po punomoćniku Ivan Horvat</izvorni_sadrzaj>
    <derivirana_varijabla naziv="DomainObject.Predmet.ProtustrankaFormatedWithAdressOIB_1"> ENERGETIKA-SERVIS-KLIMA, trgovačko društvo za trgovinu i usluge u građevinarstvu, d.o.o., OIB 89594394179, Zagrebačka bb, 48000 Koprivnica zastupanog po punomoćniku Ivan Horvat</derivirana_varijabla>
  </DomainObject.Predmet.ProtustrankaFormatedWithAdressOIB>
  <DomainObject.Predmet.ProtustrankaWithAdress>
    <izvorni_sadrzaj>ENERGETIKA-SERVIS-KLIMA, trgovačko društvo za trgovinu i usluge u građevinarstvu, d.o.o. Zagrebačka bb, 48000 Koprivnica</izvorni_sadrzaj>
    <derivirana_varijabla naziv="DomainObject.Predmet.ProtustrankaWithAdress_1">ENERGETIKA-SERVIS-KLIMA, trgovačko društvo za trgovinu i usluge u građevinarstvu, d.o.o. Zagrebačka bb, 48000 Koprivnica</derivirana_varijabla>
  </DomainObject.Predmet.ProtustrankaWithAdress>
  <DomainObject.Predmet.ProtustrankaWithAdressOIB>
    <izvorni_sadrzaj>ENERGETIKA-SERVIS-KLIMA, trgovačko društvo za trgovinu i usluge u građevinarstvu, d.o.o., OIB 89594394179, Zagrebačka bb, 48000 Koprivnica</izvorni_sadrzaj>
    <derivirana_varijabla naziv="DomainObject.Predmet.ProtustrankaWithAdressOIB_1">ENERGETIKA-SERVIS-KLIMA, trgovačko društvo za trgovinu i usluge u građevinarstvu, d.o.o., OIB 89594394179, Zagrebačka bb, 48000 Koprivnica</derivirana_varijabla>
  </DomainObject.Predmet.ProtustrankaWithAdressOIB>
  <DomainObject.Predmet.ProtustrankaNazivFormated>
    <izvorni_sadrzaj>ENERGETIKA-SERVIS-KLIMA, trgovačko društvo za trgovinu i usluge u građevinarstvu, d.o.o.</izvorni_sadrzaj>
    <derivirana_varijabla naziv="DomainObject.Predmet.ProtustrankaNazivFormated_1">ENERGETIKA-SERVIS-KLIMA, trgovačko društvo za trgovinu i usluge u građevinarstvu, d.o.o.</derivirana_varijabla>
  </DomainObject.Predmet.ProtustrankaNazivFormated>
  <DomainObject.Predmet.ProtustrankaNazivFormatedOIB>
    <izvorni_sadrzaj>ENERGETIKA-SERVIS-KLIMA, trgovačko društvo za trgovinu i usluge u građevinarstvu, d.o.o., OIB 89594394179</izvorni_sadrzaj>
    <derivirana_varijabla naziv="DomainObject.Predmet.ProtustrankaNazivFormatedOIB_1">ENERGETIKA-SERVIS-KLIMA, trgovačko društvo za trgovinu i usluge u građevinarstvu, d.o.o., OIB 89594394179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9158464.91</izvorni_sadrzaj>
    <derivirana_varijabla naziv="DomainObject.Predmet.TrenutnaVrijednost_1">9158464.91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ENERGETIKA-SERVIS-KLIMA, trgovačko društvo za trgovinu i usluge u građevinarstvu, d.o.o. zastupanog po punomoćniku Ivan Horvat</item>
    </izvorni_sadrzaj>
    <derivirana_varijabla naziv="DomainObject.Predmet.ProtuStrankaListFormated_1">
      <item>ENERGETIKA-SERVIS-KLIMA, trgovačko društvo za trgovinu i usluge u građevinarstvu, d.o.o. zastupanog po punomoćniku Ivan Horvat</item>
    </derivirana_varijabla>
  </DomainObject.Predmet.ProtuStrankaListFormated>
  <DomainObject.Predmet.ProtuStrankaListFormatedOIB>
    <izvorni_sadrzaj>
      <item>ENERGETIKA-SERVIS-KLIMA, trgovačko društvo za trgovinu i usluge u građevinarstvu, d.o.o., OIB 89594394179 zastupanog po punomoćniku Ivan Horvat</item>
    </izvorni_sadrzaj>
    <derivirana_varijabla naziv="DomainObject.Predmet.ProtuStrankaListFormatedOIB_1">
      <item>ENERGETIKA-SERVIS-KLIMA, trgovačko društvo za trgovinu i usluge u građevinarstvu, d.o.o., OIB 89594394179 zastupanog po punomoćniku Ivan Horvat</item>
    </derivirana_varijabla>
  </DomainObject.Predmet.ProtuStrankaListFormatedOIB>
  <DomainObject.Predmet.ProtuStrankaListFormatedWithAdress>
    <izvorni_sadrzaj>
      <item>ENERGETIKA-SERVIS-KLIMA, trgovačko društvo za trgovinu i usluge u građevinarstvu, d.o.o., Zagrebačka bb, 48000 Koprivnica zastupanog po punomoćniku Ivan Horvat</item>
    </izvorni_sadrzaj>
    <derivirana_varijabla naziv="DomainObject.Predmet.ProtuStrankaListFormatedWithAdress_1">
      <item>ENERGETIKA-SERVIS-KLIMA, trgovačko društvo za trgovinu i usluge u građevinarstvu, d.o.o., Zagrebačka bb, 48000 Koprivnica zastupanog po punomoćniku Ivan Horvat</item>
    </derivirana_varijabla>
  </DomainObject.Predmet.ProtuStrankaListFormatedWithAdress>
  <DomainObject.Predmet.ProtuStrankaListFormatedWithAdressOIB>
    <izvorni_sadrzaj>
      <item>ENERGETIKA-SERVIS-KLIMA, trgovačko društvo za trgovinu i usluge u građevinarstvu, d.o.o., OIB 89594394179, Zagrebačka bb, 48000 Koprivnica zastupanog po punomoćniku Ivan Horvat</item>
    </izvorni_sadrzaj>
    <derivirana_varijabla naziv="DomainObject.Predmet.ProtuStrankaListFormatedWithAdressOIB_1">
      <item>ENERGETIKA-SERVIS-KLIMA, trgovačko društvo za trgovinu i usluge u građevinarstvu, d.o.o., OIB 89594394179, Zagrebačka bb, 48000 Koprivnica zastupanog po punomoćniku Ivan Horvat</item>
    </derivirana_varijabla>
  </DomainObject.Predmet.ProtuStrankaListFormatedWithAdressOIB>
  <DomainObject.Predmet.ProtuStrankaListNazivFormated>
    <izvorni_sadrzaj>
      <item>ENERGETIKA-SERVIS-KLIMA, trgovačko društvo za trgovinu i usluge u građevinarstvu, d.o.o.</item>
    </izvorni_sadrzaj>
    <derivirana_varijabla naziv="DomainObject.Predmet.ProtuStrankaListNazivFormated_1">
      <item>ENERGETIKA-SERVIS-KLIMA, trgovačko društvo za trgovinu i usluge u građevinarstvu, d.o.o.</item>
    </derivirana_varijabla>
  </DomainObject.Predmet.ProtuStrankaListNazivFormated>
  <DomainObject.Predmet.ProtuStrankaListNazivFormatedOIB>
    <izvorni_sadrzaj>
      <item>ENERGETIKA-SERVIS-KLIMA, trgovačko društvo za trgovinu i usluge u građevinarstvu, d.o.o., OIB 89594394179</item>
    </izvorni_sadrzaj>
    <derivirana_varijabla naziv="DomainObject.Predmet.ProtuStrankaListNazivFormatedOIB_1">
      <item>ENERGETIKA-SERVIS-KLIMA, trgovačko društvo za trgovinu i usluge u građevinarstvu, d.o.o., OIB 89594394179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FINANCIJA, Porezna uprava, Područni ured sjeverna Hrvatska</item>
      <item>Ivan Horvat punomoćnik sudionika u postupku ENERGETIKA-SERVIS-KLIMA, trgovačko društvo za trgovinu i usluge u građevinarstvu, d.o.o.</item>
      <item>Erste &amp; Steiermarkische banka d.d.</item>
    </izvorni_sadrzaj>
    <derivirana_varijabla naziv="DomainObject.Predmet.OstaliListFormated_1">
      <item>Županijsko državno odvjetništvo u Varaždinu punomoćnik sudionika u postupku REPUBLIKA HRVATSKA MINISTARSTVO FINANCIJA, Porezna uprava, Područni ured sjeverna Hrvatska</item>
      <item>Ivan Horvat punomoćnik sudionika u postupku ENERGETIKA-SERVIS-KLIMA, trgovačko društvo za trgovinu i usluge u građevinarstvu, d.o.o.</item>
      <item>Erste &amp; Steiermarkische banka d.d.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FINANCIJA, Porezna uprava, Područni ured sjeverna Hrvatska</item>
      <item>Ivan Horvat, OIB 84196035897 punomoćnik sudionika u postupku ENERGETIKA-SERVIS-KLIMA, trgovačko društvo za trgovinu i usluge u građevinarstvu, d.o.o.</item>
      <item>Erste &amp; Steiermarkische banka d.d.</item>
    </izvorni_sadrzaj>
    <derivirana_varijabla naziv="DomainObject.Predmet.OstaliListFormatedOIB_1">
      <item>Županijsko državno odvjetništvo u Varaždinu punomoćnik sudionika u postupku REPUBLIKA HRVATSKA MINISTARSTVO FINANCIJA, Porezna uprava, Područni ured sjeverna Hrvatska</item>
      <item>Ivan Horvat, OIB 84196035897 punomoćnik sudionika u postupku ENERGETIKA-SERVIS-KLIMA, trgovačko društvo za trgovinu i usluge u građevinarstvu, d.o.o.</item>
      <item>Erste &amp; Steiermarkische banka d.d.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FINANCIJA, Porezna uprava, Područni ured sjeverna Hrvatska</item>
      <item>Ivan Horvat, Trg kralja Tomislava 8, 48000 Donji Vidovec punomoćnik sudionika u postupku ENERGETIKA-SERVIS-KLIMA, trgovačko društvo za trgovinu i usluge u građevinarstvu, d.o.o.</item>
      <item>Erste &amp; Steiermarkische banka d.d., Jadranski trg 3a, 51000 Rijeka</item>
    </izvorni_sadrzaj>
    <derivirana_varijabla naziv="DomainObject.Predmet.OstaliListFormatedWithAdress_1">
      <item>Županijsko državno odvjetništvo u Varaždinu punomoćnik sudionika u postupku REPUBLIKA HRVATSKA MINISTARSTVO FINANCIJA, Porezna uprava, Područni ured sjeverna Hrvatska</item>
      <item>Ivan Horvat, Trg kralja Tomislava 8, 48000 Donji Vidovec punomoćnik sudionika u postupku ENERGETIKA-SERVIS-KLIMA, trgovačko društvo za trgovinu i usluge u građevinarstvu, d.o.o.</item>
      <item>Erste &amp; Steiermarkische banka d.d., Jadranski trg 3a, 51000 Rijeka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FINANCIJA, Porezna uprava, Područni ured sjeverna Hrvatska</item>
      <item>Ivan Horvat, OIB 84196035897, Trg kralja Tomislava 8, 48000 Donji Vidovec punomoćnik sudionika u postupku ENERGETIKA-SERVIS-KLIMA, trgovačko društvo za trgovinu i usluge u građevinarstvu, d.o.o.</item>
      <item>Erste &amp; Steiermarkische banka d.d., Jadranski trg 3a, 51000 Rijeka</item>
    </izvorni_sadrzaj>
    <derivirana_varijabla naziv="DomainObject.Predmet.OstaliListFormatedWithAdressOIB_1">
      <item>Županijsko državno odvjetništvo u Varaždinu punomoćnik sudionika u postupku REPUBLIKA HRVATSKA MINISTARSTVO FINANCIJA, Porezna uprava, Područni ured sjeverna Hrvatska</item>
      <item>Ivan Horvat, OIB 84196035897, Trg kralja Tomislava 8, 48000 Donji Vidovec punomoćnik sudionika u postupku ENERGETIKA-SERVIS-KLIMA, trgovačko društvo za trgovinu i usluge u građevinarstvu, d.o.o.</item>
      <item>Erste &amp; Steiermarkische banka d.d., Jadranski trg 3a, 51000 Rijeka</item>
    </derivirana_varijabla>
  </DomainObject.Predmet.OstaliListFormatedWithAdressOIB>
  <DomainObject.Predmet.OstaliListNazivFormated>
    <izvorni_sadrzaj>
      <item>Županijsko državno odvjetništvo u Varaždinu</item>
      <item>Ivan Horvat</item>
      <item>Erste &amp; Steiermarkische banka d.d.</item>
    </izvorni_sadrzaj>
    <derivirana_varijabla naziv="DomainObject.Predmet.OstaliListNazivFormated_1">
      <item>Županijsko državno odvjetništvo u Varaždinu</item>
      <item>Ivan Horvat</item>
      <item>Erste &amp; Steiermarkische banka d.d.</item>
    </derivirana_varijabla>
  </DomainObject.Predmet.OstaliListNazivFormated>
  <DomainObject.Predmet.OstaliListNazivFormatedOIB>
    <izvorni_sadrzaj>
      <item>Županijsko državno odvjetništvo u Varaždinu</item>
      <item>Ivan Horvat, OIB 84196035897</item>
      <item>Erste &amp; Steiermarkische banka d.d.</item>
    </izvorni_sadrzaj>
    <derivirana_varijabla naziv="DomainObject.Predmet.OstaliListNazivFormatedOIB_1">
      <item>Županijsko državno odvjetništvo u Varaždinu</item>
      <item>Ivan Horvat, OIB 84196035897</item>
      <item>Erste &amp; Steiermarkische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St-160/2016-9</izvorni_sadrzaj>
    <derivirana_varijabla naziv="DomainObject.PoslovniBrojDokumenta_1">St-160/2016-9</derivirana_varijabla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ENERGETIKA-SERVIS-KLIMA, trgovačko društvo za trgovinu i usluge u građevinarstvu, d.o.o.</izvorni_sadrzaj>
    <derivirana_varijabla naziv="DomainObject.Predmet.ProtustrankaIDrugi_1">ENERGETIKA-SERVIS-KLIMA, trgovačko društvo za trgovinu i usluge u građevinarstvu, d.o.o.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ENERGETIKA-SERVIS-KLIMA, trgovačko društvo za trgovinu i usluge u građevinarstvu, d.o.o., OIB 89594394179, Zagrebačka bb, 48000 Koprivnica</izvorni_sadrzaj>
    <derivirana_varijabla naziv="DomainObject.Predmet.ProtustrankaIDrugiAdressOIB_1">ENERGETIKA-SERVIS-KLIMA, trgovačko društvo za trgovinu i usluge u građevinarstvu, d.o.o., OIB 89594394179, Zagrebačka 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ENERGETIKA-SERVIS-KLIMA, trgovačko društvo za trgovinu i usluge u građevinarstvu, d.o.o.</item>
      <item>REPUBLIKA HRVATSKA MINISTARSTVO FINANCIJA, Porezna uprava, Područni ured sjeverna Hrvatska</item>
      <item>Županijsko državno odvjetništvo u Varaždinu</item>
      <item>Ivan Horvat</item>
      <item>Erste &amp; Steiermarkische banka d.d.</item>
    </izvorni_sadrzaj>
    <derivirana_varijabla naziv="DomainObject.Predmet.SudioniciListNaziv_1">
      <item>ENERGETIKA-SERVIS-KLIMA, trgovačko društvo za trgovinu i usluge u građevinarstvu, d.o.o.</item>
      <item>REPUBLIKA HRVATSKA MINISTARSTVO FINANCIJA, Porezna uprava, Područni ured sjeverna Hrvatska</item>
      <item>Županijsko državno odvjetništvo u Varaždinu</item>
      <item>Ivan Horvat</item>
      <item>Erste &amp; Steiermarkische banka d.d.</item>
    </derivirana_varijabla>
  </DomainObject.Predmet.SudioniciListNaziv>
  <DomainObject.Predmet.SudioniciListAdressOIB>
    <izvorni_sadrzaj>
      <item>ENERGETIKA-SERVIS-KLIMA, trgovačko društvo za trgovinu i usluge u građevinarstvu, d.o.o., OIB 89594394179, Zagrebačka bb,48000 Koprivnica</item>
      <item>REPUBLIKA HRVATSKA MINISTARSTVO FINANCIJA, Porezna uprava, Područni ured sjeverna Hrvatska, OIB 18683136487</item>
      <item>Županijsko državno odvjetništvo u Varaždinu</item>
      <item>Ivan Horvat, OIB 84196035897, Trg kralja Tomislava 8,48000 Donji Vidovec</item>
      <item>Erste &amp; Steiermarkische banka d.d., Jadranski trg 3a,51000 Rijeka</item>
    </izvorni_sadrzaj>
    <derivirana_varijabla naziv="DomainObject.Predmet.SudioniciListAdressOIB_1">
      <item>ENERGETIKA-SERVIS-KLIMA, trgovačko društvo za trgovinu i usluge u građevinarstvu, d.o.o., OIB 89594394179, Zagrebačka bb,48000 Koprivnica</item>
      <item>REPUBLIKA HRVATSKA MINISTARSTVO FINANCIJA, Porezna uprava, Područni ured sjeverna Hrvatska, OIB 18683136487</item>
      <item>Županijsko državno odvjetništvo u Varaždinu</item>
      <item>Ivan Horvat, OIB 84196035897, Trg kralja Tomislava 8,48000 Donji Vidovec</item>
      <item>Erste &amp; Steiermarkische banka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69E21-5E5D-486E-8691-7EACDF388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229</properties:Words>
  <properties:Characters>1258</properties:Characters>
  <properties:Lines>53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2016-03-04T13:25:00Z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St-160/2016-9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