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d5153" w14:paraId="3ed5153"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2C5E8A">
        <w:t>Mali Veseli Klub j.d.o.o., Zagreb, Posedarska 22, Sveta Klara, OIB: 55887813944</w:t>
      </w:r>
      <w:r w:rsidR="0088185C">
        <w:rPr>
          <w:lang w:val="hr-HR"/>
        </w:rPr>
        <w:t xml:space="preserve">, dana </w:t>
      </w:r>
      <w:r w:rsidR="000D32AF">
        <w:rPr>
          <w:lang w:val="hr-HR"/>
        </w:rPr>
        <w:t>05.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2C5E8A">
        <w:t>Sandra Meglajec, Drežnik Brezovečki, Drežnik II. Odvojak 6/B</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2C5E8A">
        <w:t>Mali Veseli Klub j.d.o.o., Zagreb, Posedarska 22, Sveta Klara, OIB: 55887813944</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2C5E8A">
        <w:t>Sandra Meglajec, Drežnik Brezovečki, Drežnik II. Odvojak 6/B</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1B088B">
        <w:rPr>
          <w:szCs w:val="24"/>
          <w:lang w:val="hr-HR"/>
        </w:rPr>
        <w:t>05.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2C5E8A">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2C5E8A">
        <w:t>,v.r.</w:t>
      </w:r>
    </w:p>
    <w:p w:rsidRDefault="002C5E8A" w:rsidP="00D338FD" w:rsidR="002C5E8A">
      <w:pPr>
        <w:pStyle w:val="Uvuenotijeloteksta"/>
        <w:ind w:firstLine="141" w:left="1983"/>
        <w:jc w:val="right"/>
      </w:pPr>
      <w:r>
        <w:t>Za točnost otpravka</w:t>
      </w:r>
    </w:p>
    <w:p w:rsidRDefault="002C5E8A" w:rsidP="002C5E8A"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2C5E8A">
          <w:t>3121/17</w:t>
        </w:r>
      </w:p>
      <w:p w:rsidRDefault="00846FDE" w:rsidR="00846FDE">
        <w:pPr>
          <w:pStyle w:val="Zaglavlje"/>
          <w:jc w:val="center"/>
        </w:pPr>
        <w:r>
          <w:fldChar w:fldCharType="begin"/>
        </w:r>
        <w:r>
          <w:instrText>PAGE   \* MERGEFORMAT</w:instrText>
        </w:r>
        <w:r>
          <w:fldChar w:fldCharType="separate"/>
        </w:r>
        <w:r w:rsidR="00207B0B" w:rsidRPr="00207B0B">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2C5E8A">
      <w:t>3121/17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07B0B"/>
    <w:rsid w:val="00223B88"/>
    <w:rsid w:val="00223E01"/>
    <w:rsid w:val="00231AAE"/>
    <w:rsid w:val="00240BDE"/>
    <w:rsid w:val="00252678"/>
    <w:rsid w:val="00256BA7"/>
    <w:rsid w:val="0027335B"/>
    <w:rsid w:val="00283360"/>
    <w:rsid w:val="002A6941"/>
    <w:rsid w:val="002B0F93"/>
    <w:rsid w:val="002C5E8A"/>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St-3121/2017</izvorni_sadrzaj>
    <derivirana_varijabla naziv="DomainObject.Predmet.OznakaBroj_1">St-3121/2017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Veseli Klub j.d.o.o. za trgovinu i usluge</izvorni_sadrzaj>
    <derivirana_varijabla naziv="DomainObject.Predmet.ProtustrankaFormated_1">  Mali Veseli Klub j.d.o.o. za trgovinu i usluge</derivirana_varijabla>
  </DomainObject.Predmet.ProtustrankaFormated>
  <DomainObject.Predmet.ProtustrankaFormatedOIB>
    <izvorni_sadrzaj>  Mali Veseli Klub j.d.o.o. za trgovinu i usluge, OIB 55887813944</izvorni_sadrzaj>
    <derivirana_varijabla naziv="DomainObject.Predmet.ProtustrankaFormatedOIB_1">  Mali Veseli Klub j.d.o.o. za trgovinu i usluge, OIB 55887813944</derivirana_varijabla>
  </DomainObject.Predmet.ProtustrankaFormatedOIB>
  <DomainObject.Predmet.ProtustrankaFormatedWithAdress>
    <izvorni_sadrzaj> Mali Veseli Klub j.d.o.o. za trgovinu i usluge, Sveta Klara, Posedarska 22, 10000 Zagreb</izvorni_sadrzaj>
    <derivirana_varijabla naziv="DomainObject.Predmet.ProtustrankaFormatedWithAdress_1"> Mali Veseli Klub j.d.o.o. za trgovinu i usluge, Sveta Klara, Posedarska 22, 10000 Zagreb</derivirana_varijabla>
  </DomainObject.Predmet.ProtustrankaFormatedWithAdress>
  <DomainObject.Predmet.ProtustrankaFormatedWithAdressOIB>
    <izvorni_sadrzaj> Mali Veseli Klub j.d.o.o. za trgovinu i usluge, OIB 55887813944, Sveta Klara, Posedarska 22, 10000 Zagreb</izvorni_sadrzaj>
    <derivirana_varijabla naziv="DomainObject.Predmet.ProtustrankaFormatedWithAdressOIB_1"> Mali Veseli Klub j.d.o.o. za trgovinu i usluge, OIB 55887813944, Sveta Klara, Posedarska 22, 10000 Zagreb</derivirana_varijabla>
  </DomainObject.Predmet.ProtustrankaFormatedWithAdressOIB>
  <DomainObject.Predmet.ProtustrankaWithAdress>
    <izvorni_sadrzaj>Mali Veseli Klub j.d.o.o. za trgovinu i usluge Sveta Klara, Posedarska 22, 10000 Zagreb</izvorni_sadrzaj>
    <derivirana_varijabla naziv="DomainObject.Predmet.ProtustrankaWithAdress_1">Mali Veseli Klub j.d.o.o. za trgovinu i usluge Sveta Klara, Posedarska 22, 10000 Zagreb</derivirana_varijabla>
  </DomainObject.Predmet.ProtustrankaWithAdress>
  <DomainObject.Predmet.ProtustrankaWithAdressOIB>
    <izvorni_sadrzaj>Mali Veseli Klub j.d.o.o. za trgovinu i usluge, OIB 55887813944, Sveta Klara, Posedarska 22, 10000 Zagreb</izvorni_sadrzaj>
    <derivirana_varijabla naziv="DomainObject.Predmet.ProtustrankaWithAdressOIB_1">Mali Veseli Klub j.d.o.o. za trgovinu i usluge, OIB 55887813944, Sveta Klara, Posedarska 22, 10000 Zagreb</derivirana_varijabla>
  </DomainObject.Predmet.ProtustrankaWithAdressOIB>
  <DomainObject.Predmet.ProtustrankaNazivFormated>
    <izvorni_sadrzaj>Mali Veseli Klub j.d.o.o. za trgovinu i usluge</izvorni_sadrzaj>
    <derivirana_varijabla naziv="DomainObject.Predmet.ProtustrankaNazivFormated_1">Mali Veseli Klub j.d.o.o. za trgovinu i usluge</derivirana_varijabla>
  </DomainObject.Predmet.ProtustrankaNazivFormated>
  <DomainObject.Predmet.ProtustrankaNazivFormatedOIB>
    <izvorni_sadrzaj>Mali Veseli Klub j.d.o.o. za trgovinu i usluge, OIB 55887813944</izvorni_sadrzaj>
    <derivirana_varijabla naziv="DomainObject.Predmet.ProtustrankaNazivFormatedOIB_1">Mali Veseli Klub j.d.o.o. za trgovinu i usluge, OIB 55887813944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Veseli Klub j.d.o.o. za trgovinu i usluge</item>
    </izvorni_sadrzaj>
    <derivirana_varijabla naziv="DomainObject.Predmet.ProtuStrankaListFormated_1">
      <item>Mali Veseli Klub j.d.o.o. za trgovinu i usluge</item>
    </derivirana_varijabla>
  </DomainObject.Predmet.ProtuStrankaListFormated>
  <DomainObject.Predmet.ProtuStrankaListFormatedOIB>
    <izvorni_sadrzaj>
      <item>Mali Veseli Klub j.d.o.o. za trgovinu i usluge, OIB 55887813944</item>
    </izvorni_sadrzaj>
    <derivirana_varijabla naziv="DomainObject.Predmet.ProtuStrankaListFormatedOIB_1">
      <item>Mali Veseli Klub j.d.o.o. za trgovinu i usluge, OIB 55887813944</item>
    </derivirana_varijabla>
  </DomainObject.Predmet.ProtuStrankaListFormatedOIB>
  <DomainObject.Predmet.ProtuStrankaListFormatedWithAdress>
    <izvorni_sadrzaj>
      <item>Mali Veseli Klub j.d.o.o. za trgovinu i usluge, Sveta Klara, Posedarska 22, 10000 Zagreb</item>
    </izvorni_sadrzaj>
    <derivirana_varijabla naziv="DomainObject.Predmet.ProtuStrankaListFormatedWithAdress_1">
      <item>Mali Veseli Klub j.d.o.o. za trgovinu i usluge, Sveta Klara, Posedarska 22, 10000 Zagreb</item>
    </derivirana_varijabla>
  </DomainObject.Predmet.ProtuStrankaListFormatedWithAdress>
  <DomainObject.Predmet.ProtuStrankaListFormatedWithAdressOIB>
    <izvorni_sadrzaj>
      <item>Mali Veseli Klub j.d.o.o. za trgovinu i usluge, OIB 55887813944, Sveta Klara, Posedarska 22, 10000 Zagreb</item>
    </izvorni_sadrzaj>
    <derivirana_varijabla naziv="DomainObject.Predmet.ProtuStrankaListFormatedWithAdressOIB_1">
      <item>Mali Veseli Klub j.d.o.o. za trgovinu i usluge, OIB 55887813944, Sveta Klara, Posedarska 22, 10000 Zagreb</item>
    </derivirana_varijabla>
  </DomainObject.Predmet.ProtuStrankaListFormatedWithAdressOIB>
  <DomainObject.Predmet.ProtuStrankaListNazivFormated>
    <izvorni_sadrzaj>
      <item>Mali Veseli Klub j.d.o.o. za trgovinu i usluge</item>
    </izvorni_sadrzaj>
    <derivirana_varijabla naziv="DomainObject.Predmet.ProtuStrankaListNazivFormated_1">
      <item>Mali Veseli Klub j.d.o.o. za trgovinu i usluge</item>
    </derivirana_varijabla>
  </DomainObject.Predmet.ProtuStrankaListNazivFormated>
  <DomainObject.Predmet.ProtuStrankaListNazivFormatedOIB>
    <izvorni_sadrzaj>
      <item>Mali Veseli Klub j.d.o.o. za trgovinu i usluge, OIB 55887813944</item>
    </izvorni_sadrzaj>
    <derivirana_varijabla naziv="DomainObject.Predmet.ProtuStrankaListNazivFormatedOIB_1">
      <item>Mali Veseli Klub j.d.o.o. za trgovinu i usluge, OIB 55887813944</item>
    </derivirana_varijabla>
  </DomainObject.Predmet.ProtuStrankaListNazivFormatedOIB>
  <DomainObject.Predmet.OstaliListFormated>
    <izvorni_sadrzaj>
      <item>Sandra Meglajec</item>
    </izvorni_sadrzaj>
    <derivirana_varijabla naziv="DomainObject.Predmet.OstaliListFormated_1">
      <item>Sandra Meglajec</item>
    </derivirana_varijabla>
  </DomainObject.Predmet.OstaliListFormated>
  <DomainObject.Predmet.OstaliListFormatedOIB>
    <izvorni_sadrzaj>
      <item>Sandra Meglajec, OIB 46231130792</item>
    </izvorni_sadrzaj>
    <derivirana_varijabla naziv="DomainObject.Predmet.OstaliListFormatedOIB_1">
      <item>Sandra Meglajec, OIB 46231130792</item>
    </derivirana_varijabla>
  </DomainObject.Predmet.OstaliListFormatedOIB>
  <DomainObject.Predmet.OstaliListFormatedWithAdress>
    <izvorni_sadrzaj>
      <item>Sandra Meglajec, Drežnik Ii.odvojak 6b, 10257 Drežnik Brezovički</item>
    </izvorni_sadrzaj>
    <derivirana_varijabla naziv="DomainObject.Predmet.OstaliListFormatedWithAdress_1">
      <item>Sandra Meglajec, Drežnik Ii.odvojak 6b, 10257 Drežnik Brezovički</item>
    </derivirana_varijabla>
  </DomainObject.Predmet.OstaliListFormatedWithAdress>
  <DomainObject.Predmet.OstaliListFormatedWithAdressOIB>
    <izvorni_sadrzaj>
      <item>Sandra Meglajec, OIB 46231130792, Drežnik Ii.odvojak 6b, 10257 Drežnik Brezovički</item>
    </izvorni_sadrzaj>
    <derivirana_varijabla naziv="DomainObject.Predmet.OstaliListFormatedWithAdressOIB_1">
      <item>Sandra Meglajec, OIB 46231130792, Drežnik Ii.odvojak 6b, 10257 Drežnik Brezovički</item>
    </derivirana_varijabla>
  </DomainObject.Predmet.OstaliListFormatedWithAdressOIB>
  <DomainObject.Predmet.OstaliListNazivFormated>
    <izvorni_sadrzaj>
      <item>Sandra Meglajec</item>
    </izvorni_sadrzaj>
    <derivirana_varijabla naziv="DomainObject.Predmet.OstaliListNazivFormated_1">
      <item>Sandra Meglajec</item>
    </derivirana_varijabla>
  </DomainObject.Predmet.OstaliListNazivFormated>
  <DomainObject.Predmet.OstaliListNazivFormatedOIB>
    <izvorni_sadrzaj>
      <item>Sandra Meglajec, OIB 46231130792</item>
    </izvorni_sadrzaj>
    <derivirana_varijabla naziv="DomainObject.Predmet.OstaliListNazivFormatedOIB_1">
      <item>Sandra Meglajec, OIB 46231130792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Veseli Klub j.d.o.o. za trgovinu i usluge</izvorni_sadrzaj>
    <derivirana_varijabla naziv="DomainObject.Predmet.ProtustrankaIDrugi_1">Mali Veseli Klub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Veseli Klub j.d.o.o. za trgovinu i usluge, OIB 55887813944, Sveta Klara, Posedarska 22, 10000 Zagreb</izvorni_sadrzaj>
    <derivirana_varijabla naziv="DomainObject.Predmet.ProtustrankaIDrugiAdressOIB_1">Mali Veseli Klub j.d.o.o. za trgovinu i usluge, OIB 55887813944, Sveta Klara, Posedarska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Veseli Klub j.d.o.o. za trgovinu i usluge</item>
      <item>Sandra Meglajec</item>
    </izvorni_sadrzaj>
    <derivirana_varijabla naziv="DomainObject.Predmet.SudioniciListNaziv_1">
      <item>FINA Regionalni centar Zagreb</item>
      <item>Mali Veseli Klub j.d.o.o. za trgovinu i usluge</item>
      <item>Sandra Meglajec</item>
    </derivirana_varijabla>
  </DomainObject.Predmet.SudioniciListNaziv>
  <DomainObject.Predmet.SudioniciListAdressOIB>
    <izvorni_sadrzaj>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izvorni_sadrzaj>
    <derivirana_varijabla naziv="DomainObject.Predmet.SudioniciListAdressOIB_1">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55887813944</item>
      <item>, OIB 46231130792</item>
    </izvorni_sadrzaj>
    <derivirana_varijabla naziv="DomainObject.Predmet.SudioniciListNazivOIB_1">
      <item>, OIB 85821130368</item>
      <item>, OIB 55887813944</item>
      <item>, OIB 46231130792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2334</properties:Characters>
  <properties:Lines>58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2017-12-05T10:12:00Z</cp:lastPrinted>
  <dcterms:modified xmlns:xsi="http://www.w3.org/2001/XMLSchema-instance" xsi:type="dcterms:W3CDTF">2017-12-05T10:12:00Z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