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5fa5b" w14:paraId="2e5fa5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D22FE4" w:rsidRPr="00CE2835">
        <w:rPr>
          <w:lang w:val="hr-HR"/>
        </w:rPr>
        <w:t>VETERINARSKA AMBULANTA ŠIMUNDŽA, d.o.o., Vrlika, Hrvoja Vukčića Hrvatinića 0, OIB: 56173724663,  MBS: 060166904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BB3B6B">
        <w:rPr>
          <w:lang w:val="hr-HR"/>
        </w:rPr>
        <w:t>28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D22FE4" w:rsidRPr="00CE2835">
        <w:rPr>
          <w:lang w:val="hr-HR"/>
        </w:rPr>
        <w:t>VETERINARSKA AMBULANTA ŠIMUNDŽA, d.o.o., Vrlika, Hrvoja Vukčića Hrvatinića 0, OIB: 56173724663,  MBS: 060166904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BB3B6B">
        <w:rPr>
          <w:lang w:val="hr-HR"/>
        </w:rPr>
        <w:t>28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C76088">
        <w:rPr>
          <w:lang w:val="hr-HR"/>
        </w:rPr>
        <w:t>13,00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C76088">
        <w:rPr>
          <w:lang w:val="hr-HR"/>
        </w:rPr>
        <w:t>Dinka Trumbić, Split, Lovretska 10, OIB: 43468134790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D22FE4" w:rsidRPr="00CE2835">
        <w:rPr>
          <w:lang w:val="hr-HR"/>
        </w:rPr>
        <w:t>VETERINARSKA AMBULANTA ŠIMUNDŽA, d.o.o., Vrlika, Hrvoja Vukčića Hrvatinića 0, OIB: 56173724663,  MBS: 060166904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>
      <w:pPr>
        <w:rPr>
          <w:sz w:val="16"/>
          <w:szCs w:val="16"/>
          <w:lang w:val="hr-HR"/>
        </w:rPr>
      </w:pPr>
    </w:p>
    <w:p w:rsidRDefault="00D22FE4" w:rsidP="00E14AE2" w:rsidR="00D22FE4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D22FE4" w:rsidP="001E0105" w:rsidR="00D22FE4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22FE4">
        <w:rPr>
          <w:lang w:val="hr-HR"/>
        </w:rPr>
        <w:t>08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D22FE4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D22FE4" w:rsidRPr="00CE2835">
        <w:rPr>
          <w:lang w:val="hr-HR"/>
        </w:rPr>
        <w:t>VETERINARSKA AMBULANTA ŠIMUNDŽA, d.o.o., Vrlika, Hrvoja Vukčića Hrvatinića 0, OIB: 56173724663,  MBS: 060166904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22FE4">
        <w:rPr>
          <w:lang w:val="hr-HR"/>
        </w:rPr>
        <w:t>866</w:t>
      </w:r>
      <w:r w:rsidR="00D22FE4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D22FE4">
        <w:rPr>
          <w:lang w:val="hr-HR"/>
        </w:rPr>
        <w:t>5.694</w:t>
      </w:r>
      <w:r w:rsidR="00D22FE4" w:rsidRPr="008F0183">
        <w:rPr>
          <w:lang w:val="hr-HR"/>
        </w:rPr>
        <w:t>,</w:t>
      </w:r>
      <w:r w:rsidR="00D22FE4">
        <w:rPr>
          <w:lang w:val="hr-HR"/>
        </w:rPr>
        <w:t>32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D22FE4" w:rsidP="00D22FE4" w:rsidR="00D22FE4" w:rsidRPr="00C76088">
      <w:pPr>
        <w:ind w:firstLine="708"/>
        <w:jc w:val="both"/>
        <w:rPr>
          <w:sz w:val="4"/>
          <w:szCs w:val="4"/>
          <w:lang w:val="hr-HR"/>
        </w:rPr>
      </w:pPr>
    </w:p>
    <w:p w:rsidRDefault="00193F49" w:rsidP="00D22FE4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11684">
        <w:rPr>
          <w:b/>
          <w:lang w:val="hr-HR"/>
        </w:rPr>
        <w:t>22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D22FE4" w:rsidR="008520D6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B3B6B">
        <w:rPr>
          <w:lang w:val="hr-HR"/>
        </w:rPr>
        <w:t>28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D22FE4" w:rsidR="00D22FE4">
      <w:pPr>
        <w:ind w:left="6372"/>
      </w:pPr>
      <w:r>
        <w:t>SUDSKI SAVJETNIK</w:t>
      </w:r>
    </w:p>
    <w:p w:rsidRDefault="00D22FE4" w:rsidP="00D22FE4" w:rsidR="00D22FE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B277B7" w:rsidP="0075245C" w:rsidR="00B277B7" w:rsidRPr="001E0105"/>
    <w:p w:rsidRDefault="00D4027A" w:rsidP="00F31929" w:rsidR="00561B8F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  <w:r w:rsidR="00497EB4" w:rsidRPr="004A4042">
        <w:rPr>
          <w:lang w:val="hr-HR"/>
        </w:rPr>
        <w:t>Protiv ovog rješenja dopuštena je žalba.</w:t>
      </w:r>
      <w:r w:rsidR="00497EB4">
        <w:rPr>
          <w:lang w:val="hr-HR"/>
        </w:rPr>
        <w:t xml:space="preserve"> </w:t>
      </w:r>
      <w:r w:rsidR="00497EB4" w:rsidRPr="004A4042">
        <w:rPr>
          <w:lang w:val="hr-HR"/>
        </w:rPr>
        <w:t>Žalba se može izjaviti u roku od 8 (osam) dana</w:t>
      </w:r>
      <w:r w:rsidR="00497EB4"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108F2" w:rsidRPr="008108F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D22FE4">
      <w:t>2585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D22FE4">
      <w:t>2585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85546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08F2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26E4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77B7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3B6B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4F18"/>
    <w:rsid w:val="00C65FB8"/>
    <w:rsid w:val="00C7608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2FE4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8F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08F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08F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08F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8F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08F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08F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08F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St-2585/2015</izvorni_sadrzaj>
    <derivirana_varijabla naziv="DomainObject.Predmet.OznakaBroj_1">St-2585/2015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ŠIMUNDŽA, d.o.o. za zdravstvenu zaštitu životinja</izvorni_sadrzaj>
    <derivirana_varijabla naziv="DomainObject.Predmet.ProtustrankaFormated_1">  VETERINARSKA AMBULANTA ŠIMUNDŽA, d.o.o. za zdravstvenu zaštitu životinja</derivirana_varijabla>
  </DomainObject.Predmet.ProtustrankaFormated>
  <DomainObject.Predmet.ProtustrankaFormatedOIB>
    <izvorni_sadrzaj>  VETERINARSKA AMBULANTA ŠIMUNDŽA, d.o.o. za zdravstvenu zaštitu životinja, OIB 56173724663</izvorni_sadrzaj>
    <derivirana_varijabla naziv="DomainObject.Predmet.ProtustrankaFormatedOIB_1">  VETERINARSKA AMBULANTA ŠIMUNDŽA, d.o.o. za zdravstvenu zaštitu životinja, OIB 56173724663</derivirana_varijabla>
  </DomainObject.Predmet.ProtustrankaFormatedOIB>
  <DomainObject.Predmet.ProtustrankaFormatedWithAdress>
    <izvorni_sadrzaj> VETERINARSKA AMBULANTA ŠIMUNDŽA, d.o.o. za zdravstvenu zaštitu životinja, Hrvoja Vukčića Hrvatinića 0, 21236 Vrlika</izvorni_sadrzaj>
    <derivirana_varijabla naziv="DomainObject.Predmet.ProtustrankaFormatedWithAdress_1"> VETERINARSKA AMBULANTA ŠIMUNDŽA, d.o.o. za zdravstvenu zaštitu životinja, Hrvoja Vukčića Hrvatinića 0, 21236 Vrlika</derivirana_varijabla>
  </DomainObject.Predmet.ProtustrankaFormatedWithAdress>
  <DomainObject.Predmet.ProtustrankaFormatedWithAdressOIB>
    <izvorni_sadrzaj> VETERINARSKA AMBULANTA ŠIMUNDŽA, d.o.o. za zdravstvenu zaštitu životinja, OIB 56173724663, Hrvoja Vukčića Hrvatinića 0, 21236 Vrlika</izvorni_sadrzaj>
    <derivirana_varijabla naziv="DomainObject.Predmet.ProtustrankaFormatedWithAdressOIB_1"> VETERINARSKA AMBULANTA ŠIMUNDŽA, d.o.o. za zdravstvenu zaštitu životinja, OIB 56173724663, Hrvoja Vukčića Hrvatinića 0, 21236 Vrlika</derivirana_varijabla>
  </DomainObject.Predmet.ProtustrankaFormatedWithAdressOIB>
  <DomainObject.Predmet.ProtustrankaWithAdress>
    <izvorni_sadrzaj>VETERINARSKA AMBULANTA ŠIMUNDŽA, d.o.o. za zdravstvenu zaštitu životinja Hrvoja Vukčića Hrvatinića 0, 21236 Vrlika</izvorni_sadrzaj>
    <derivirana_varijabla naziv="DomainObject.Predmet.ProtustrankaWithAdress_1">VETERINARSKA AMBULANTA ŠIMUNDŽA, d.o.o. za zdravstvenu zaštitu životinja Hrvoja Vukčića Hrvatinića 0, 21236 Vrlika</derivirana_varijabla>
  </DomainObject.Predmet.ProtustrankaWithAdress>
  <DomainObject.Predmet.ProtustrankaWithAdressOIB>
    <izvorni_sadrzaj>VETERINARSKA AMBULANTA ŠIMUNDŽA, d.o.o. za zdravstvenu zaštitu životinja, OIB 56173724663, Hrvoja Vukčića Hrvatinića 0, 21236 Vrlika</izvorni_sadrzaj>
    <derivirana_varijabla naziv="DomainObject.Predmet.ProtustrankaWithAdressOIB_1">VETERINARSKA AMBULANTA ŠIMUNDŽA, d.o.o. za zdravstvenu zaštitu životinja, OIB 56173724663, Hrvoja Vukčića Hrvatinića 0, 21236 Vrlika</derivirana_varijabla>
  </DomainObject.Predmet.ProtustrankaWithAdressOIB>
  <DomainObject.Predmet.ProtustrankaNazivFormated>
    <izvorni_sadrzaj>VETERINARSKA AMBULANTA ŠIMUNDŽA, d.o.o. za zdravstvenu zaštitu životinja</izvorni_sadrzaj>
    <derivirana_varijabla naziv="DomainObject.Predmet.ProtustrankaNazivFormated_1">VETERINARSKA AMBULANTA ŠIMUNDŽA, d.o.o. za zdravstvenu zaštitu životinja</derivirana_varijabla>
  </DomainObject.Predmet.ProtustrankaNazivFormated>
  <DomainObject.Predmet.ProtustrankaNazivFormatedOIB>
    <izvorni_sadrzaj>VETERINARSKA AMBULANTA ŠIMUNDŽA, d.o.o. za zdravstvenu zaštitu životinja, OIB 56173724663</izvorni_sadrzaj>
    <derivirana_varijabla naziv="DomainObject.Predmet.ProtustrankaNazivFormatedOIB_1">VETERINARSKA AMBULANTA ŠIMUNDŽA, d.o.o. za zdravstvenu zaštitu životinja, OIB 56173724663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5694.32</izvorni_sadrzaj>
    <derivirana_varijabla naziv="DomainObject.Predmet.TrenutnaVrijednost_1">5694.32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ŠIMUNDŽA, d.o.o. za zdravstvenu zaštitu životinja</item>
    </izvorni_sadrzaj>
    <derivirana_varijabla naziv="DomainObject.Predmet.ProtuStrankaListFormated_1">
      <item>VETERINARSKA AMBULANTA ŠIMUNDŽA, d.o.o. za zdravstvenu zaštitu životinja</item>
    </derivirana_varijabla>
  </DomainObject.Predmet.ProtuStrankaListFormated>
  <DomainObject.Predmet.ProtuStrankaListFormatedOIB>
    <izvorni_sadrzaj>
      <item>VETERINARSKA AMBULANTA ŠIMUNDŽA, d.o.o. za zdravstvenu zaštitu životinja, OIB 56173724663</item>
    </izvorni_sadrzaj>
    <derivirana_varijabla naziv="DomainObject.Predmet.ProtuStrankaListFormatedOIB_1">
      <item>VETERINARSKA AMBULANTA ŠIMUNDŽA, d.o.o. za zdravstvenu zaštitu životinja, OIB 56173724663</item>
    </derivirana_varijabla>
  </DomainObject.Predmet.ProtuStrankaListFormatedOIB>
  <DomainObject.Predmet.ProtuStrankaListFormatedWithAdress>
    <izvorni_sadrzaj>
      <item>VETERINARSKA AMBULANTA ŠIMUNDŽA, d.o.o. za zdravstvenu zaštitu životinja, Hrvoja Vukčića Hrvatinića 0, 21236 Vrlika</item>
    </izvorni_sadrzaj>
    <derivirana_varijabla naziv="DomainObject.Predmet.ProtuStrankaListFormatedWithAdress_1">
      <item>VETERINARSKA AMBULANTA ŠIMUNDŽA, d.o.o. za zdravstvenu zaštitu životinja, Hrvoja Vukčića Hrvatinića 0, 21236 Vrlika</item>
    </derivirana_varijabla>
  </DomainObject.Predmet.ProtuStrankaListFormatedWithAdress>
  <DomainObject.Predmet.ProtuStrankaListFormatedWithAdressOIB>
    <izvorni_sadrzaj>
      <item>VETERINARSKA AMBULANTA ŠIMUNDŽA, d.o.o. za zdravstvenu zaštitu životinja, OIB 56173724663, Hrvoja Vukčića Hrvatinića 0, 21236 Vrlika</item>
    </izvorni_sadrzaj>
    <derivirana_varijabla naziv="DomainObject.Predmet.ProtuStrankaListFormatedWithAdressOIB_1">
      <item>VETERINARSKA AMBULANTA ŠIMUNDŽA, d.o.o. za zdravstvenu zaštitu životinja, OIB 56173724663, Hrvoja Vukčića Hrvatinića 0, 21236 Vrlika</item>
    </derivirana_varijabla>
  </DomainObject.Predmet.ProtuStrankaListFormatedWithAdressOIB>
  <DomainObject.Predmet.ProtuStrankaListNazivFormated>
    <izvorni_sadrzaj>
      <item>VETERINARSKA AMBULANTA ŠIMUNDŽA, d.o.o. za zdravstvenu zaštitu životinja</item>
    </izvorni_sadrzaj>
    <derivirana_varijabla naziv="DomainObject.Predmet.ProtuStrankaListNazivFormated_1">
      <item>VETERINARSKA AMBULANTA ŠIMUNDŽA, d.o.o. za zdravstvenu zaštitu životinja</item>
    </derivirana_varijabla>
  </DomainObject.Predmet.ProtuStrankaListNazivFormated>
  <DomainObject.Predmet.ProtuStrankaListNazivFormatedOIB>
    <izvorni_sadrzaj>
      <item>VETERINARSKA AMBULANTA ŠIMUNDŽA, d.o.o. za zdravstvenu zaštitu životinja, OIB 56173724663</item>
    </izvorni_sadrzaj>
    <derivirana_varijabla naziv="DomainObject.Predmet.ProtuStrankaListNazivFormatedOIB_1">
      <item>VETERINARSKA AMBULANTA ŠIMUNDŽA, d.o.o. za zdravstvenu zaštitu životinja, OIB 56173724663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ŠIMUNDŽA, d.o.o. za zdravstvenu zaštitu životinja</izvorni_sadrzaj>
    <derivirana_varijabla naziv="DomainObject.Predmet.ProtustrankaIDrugi_1">VETERINARSKA AMBULANTA ŠIMUNDŽA, d.o.o. za zdravstvenu zaštitu životinja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ŠIMUNDŽA, d.o.o. za zdravstvenu zaštitu životinja, OIB 56173724663, Hrvoja Vukčića Hrvatinića 0, 21236 Vrlika</izvorni_sadrzaj>
    <derivirana_varijabla naziv="DomainObject.Predmet.ProtustrankaIDrugiAdressOIB_1">VETERINARSKA AMBULANTA ŠIMUNDŽA, d.o.o. za zdravstvenu zaštitu životinja, OIB 56173724663, Hrvoja Vukčića Hrvatinića 0,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ŠIMUNDŽA, d.o.o. za zdravstvenu zaštitu životinja</item>
      <item>FINANCIJSKA AGENCIJA, RC SPLIT</item>
    </izvorni_sadrzaj>
    <derivirana_varijabla naziv="DomainObject.Predmet.SudioniciListNaziv_1">
      <item>VETERINARSKA AMBULANTA ŠIMUNDŽA, d.o.o. za zdravstvenu zaštitu životinja</item>
      <item>FINANCIJSKA AGENCIJA, RC SPLIT</item>
    </derivirana_varijabla>
  </DomainObject.Predmet.SudioniciListNaziv>
  <DomainObject.Predmet.SudioniciListAdressOIB>
    <izvorni_sadrzaj>
      <item>VETERINARSKA AMBULANTA ŠIMUNDŽA, d.o.o. za zdravstvenu zaštitu životinja, OIB 56173724663, Hrvoja Vukčića Hrvatinića 0,21236 Vrlika</item>
      <item>FINANCIJSKA AGENCIJA, RC SPLIT, OIB 85821130368, Mažuranićevo šetalište 24 b,21000 Split</item>
    </izvorni_sadrzaj>
    <derivirana_varijabla naziv="DomainObject.Predmet.SudioniciListAdressOIB_1">
      <item>VETERINARSKA AMBULANTA ŠIMUNDŽA, d.o.o. za zdravstvenu zaštitu životinja, OIB 56173724663, Hrvoja Vukčića Hrvatinića 0,21236 Vrlika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56173724663</item>
      <item>, OIB 85821130368</item>
    </izvorni_sadrzaj>
    <derivirana_varijabla naziv="DomainObject.Predmet.SudioniciListNazivOIB_1">
      <item>, OIB 56173724663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24387-D8CC-4B1A-BCB1-ECC3558E8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4363</properties:Characters>
  <properties:Lines>111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2016-06-27T12:44:00Z</dcterms:created>
  <dc:creator>wsadmin</dc:creator>
  <cp:lastModifiedBy>Goran Radanović</cp:lastModifiedBy>
  <cp:lastPrinted>2016-06-28T10:29:00Z</cp:lastPrinted>
  <dcterms:modified xmlns:xsi="http://www.w3.org/2001/XMLSchema-instance" xsi:type="dcterms:W3CDTF">2016-06-28T10:34:00Z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