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d0f0" w14:paraId="3eed0f0" w:rsidRDefault="004B4ED8" w:rsidP="004B4ED8" w:rsidR="004B4ED8" w:rsidRPr="002E7F36">
      <w:pPr>
        <w15:collapsed w:val="false"/>
      </w:pPr>
      <w:bookmarkStart w:name="_GoBack" w:id="0"/>
      <w:bookmarkEnd w:id="0"/>
    </w:p>
    <w:p w:rsidRDefault="004B4ED8" w:rsidP="004B4ED8" w:rsidR="004B4ED8" w:rsidRPr="002E7F36"/>
    <w:p w:rsidRDefault="004B4ED8" w:rsidP="004B4ED8" w:rsidR="004B4ED8" w:rsidRPr="002E7F36">
      <w:r w:rsidRPr="002E7F36">
        <w:t>REPUBLIKA HRVATSKA</w:t>
      </w:r>
    </w:p>
    <w:p w:rsidRDefault="004B4ED8" w:rsidP="004B4ED8" w:rsidR="004B4ED8" w:rsidRPr="002E7F36">
      <w:r w:rsidRPr="002E7F36">
        <w:t>TRGOVAČKI SUD U ZAGREBU</w:t>
      </w:r>
    </w:p>
    <w:p w:rsidRDefault="004B4ED8" w:rsidP="004B4ED8" w:rsidR="004B4ED8" w:rsidRPr="002E7F36">
      <w:r w:rsidRPr="002E7F36">
        <w:t xml:space="preserve">Zagreb, Amruševa 2/II                                                    </w:t>
      </w:r>
      <w:r w:rsidR="00A14E7B" w:rsidRPr="002E7F36">
        <w:t xml:space="preserve"> </w:t>
      </w:r>
      <w:r w:rsidR="000416E9" w:rsidRPr="002E7F36">
        <w:t xml:space="preserve">         </w:t>
      </w:r>
      <w:r w:rsidR="00E945C9" w:rsidRPr="002E7F36">
        <w:t xml:space="preserve"> </w:t>
      </w:r>
      <w:r w:rsidR="00DC59E7" w:rsidRPr="002E7F36">
        <w:t xml:space="preserve">                    </w:t>
      </w:r>
      <w:r w:rsidR="00480B11">
        <w:t>85</w:t>
      </w:r>
      <w:r w:rsidR="00DC59E7" w:rsidRPr="002E7F36">
        <w:t>. St</w:t>
      </w:r>
      <w:r w:rsidR="004571B0" w:rsidRPr="002E7F36">
        <w:t>-</w:t>
      </w:r>
      <w:r w:rsidR="00AE192E">
        <w:t>1241</w:t>
      </w:r>
      <w:r w:rsidR="000A7828" w:rsidRPr="002E7F36">
        <w:t>/1</w:t>
      </w:r>
      <w:r w:rsidR="00480B11">
        <w:t>7</w:t>
      </w:r>
    </w:p>
    <w:p w:rsidRDefault="004B4ED8" w:rsidP="004B4ED8" w:rsidR="004B4ED8" w:rsidRPr="002E7F36"/>
    <w:p w:rsidRDefault="004B4ED8" w:rsidP="00224B33" w:rsidR="004B4ED8" w:rsidRPr="002E7F36">
      <w:pPr>
        <w:jc w:val="center"/>
      </w:pPr>
      <w:r w:rsidRPr="002E7F36">
        <w:t>Z A P I S N I K</w:t>
      </w:r>
    </w:p>
    <w:p w:rsidRDefault="004B4ED8" w:rsidP="00224B33" w:rsidR="004B4ED8" w:rsidRPr="002E7F36">
      <w:pPr>
        <w:jc w:val="center"/>
      </w:pPr>
      <w:r w:rsidRPr="002E7F36">
        <w:t>s ročišta radi sklapanja predstečajne nagodbe</w:t>
      </w:r>
    </w:p>
    <w:p w:rsidRDefault="004B4ED8" w:rsidP="004B4ED8" w:rsidR="004B4ED8" w:rsidRPr="002E7F36"/>
    <w:p w:rsidRDefault="004B4ED8" w:rsidP="00224B33" w:rsidR="004B4ED8" w:rsidRPr="002E7F36">
      <w:pPr>
        <w:jc w:val="both"/>
      </w:pPr>
      <w:r w:rsidRPr="002E7F36">
        <w:t xml:space="preserve">sastavljen pri Trgovačkom sudu u </w:t>
      </w:r>
      <w:r w:rsidRPr="004F31A5">
        <w:t xml:space="preserve">Zagrebu </w:t>
      </w:r>
      <w:r w:rsidR="00AE192E">
        <w:t>28. svibnja</w:t>
      </w:r>
      <w:r w:rsidR="001279FA" w:rsidRPr="004F31A5">
        <w:t xml:space="preserve"> 201</w:t>
      </w:r>
      <w:r w:rsidR="004F31A5" w:rsidRPr="004F31A5">
        <w:t>8</w:t>
      </w:r>
      <w:r w:rsidRPr="002E7F36">
        <w:t xml:space="preserve">. u postupku predstečajne nagodbe nad dužnikom </w:t>
      </w:r>
      <w:r w:rsidR="00AE192E">
        <w:t>MLM GROUP-ZAGREB d.o.o., Zagreb, Vlaška 68, OIB: 06780994751</w:t>
      </w:r>
      <w:r w:rsidRPr="002E7F36">
        <w:t>,</w:t>
      </w:r>
    </w:p>
    <w:p w:rsidRDefault="004B4ED8" w:rsidP="00224B33" w:rsidR="004B4ED8" w:rsidRPr="002E7F36">
      <w:pPr>
        <w:jc w:val="both"/>
      </w:pPr>
    </w:p>
    <w:p w:rsidRDefault="000A7828" w:rsidP="00224B33" w:rsidR="000A7828" w:rsidRPr="002E7F36">
      <w:pPr>
        <w:jc w:val="both"/>
      </w:pPr>
    </w:p>
    <w:p w:rsidRDefault="004B4ED8" w:rsidP="004B4ED8" w:rsidR="004B4ED8" w:rsidRPr="002E7F36">
      <w:r w:rsidRPr="002E7F36">
        <w:t>NAZOČNI OD SUDA:</w:t>
      </w:r>
    </w:p>
    <w:p w:rsidRDefault="004B4ED8" w:rsidP="004B4ED8" w:rsidR="004B4ED8" w:rsidRPr="002E7F36"/>
    <w:p w:rsidRDefault="00480B11" w:rsidP="004B4ED8" w:rsidR="004B4ED8" w:rsidRPr="002E7F36">
      <w:r>
        <w:t>Ivana Koštarić Fegeš</w:t>
      </w:r>
      <w:r w:rsidR="009F3FEF">
        <w:t>,</w:t>
      </w:r>
      <w:r w:rsidR="009F3FEF" w:rsidRPr="009F3FEF">
        <w:t xml:space="preserve"> </w:t>
      </w:r>
      <w:r w:rsidR="009F3FEF">
        <w:t>sudac</w:t>
      </w:r>
    </w:p>
    <w:p w:rsidRDefault="00480B11" w:rsidP="004B4ED8" w:rsidR="004B4ED8" w:rsidRPr="002E7F36">
      <w:r>
        <w:t>Katarina Drndelić</w:t>
      </w:r>
      <w:r w:rsidR="009F3FEF">
        <w:t>,</w:t>
      </w:r>
      <w:r w:rsidR="009F3FEF" w:rsidRPr="009F3FEF">
        <w:t xml:space="preserve"> </w:t>
      </w:r>
      <w:r w:rsidR="009F3FEF">
        <w:t>zapisničar</w:t>
      </w:r>
    </w:p>
    <w:p w:rsidRDefault="004B4ED8" w:rsidP="004B4ED8" w:rsidR="004B4ED8" w:rsidRPr="002E7F36"/>
    <w:p w:rsidRDefault="00417C69" w:rsidP="00224B33" w:rsidR="004B4ED8" w:rsidRPr="002E7F36">
      <w:pPr>
        <w:jc w:val="both"/>
      </w:pPr>
      <w:r w:rsidRPr="002E7F36">
        <w:t>Sudac otvara raspravu</w:t>
      </w:r>
      <w:r w:rsidR="00287B88" w:rsidRPr="002E7F36">
        <w:t xml:space="preserve"> u </w:t>
      </w:r>
      <w:r w:rsidR="00AE192E">
        <w:t>13</w:t>
      </w:r>
      <w:r w:rsidR="009F3FEF">
        <w:t>:00</w:t>
      </w:r>
      <w:r w:rsidR="004B4ED8" w:rsidRPr="002E7F36">
        <w:t xml:space="preserve"> sati, rasprava je javna i utvrđuje da su ročištu radi sklapanja predstečajne nagodbe pristupili:</w:t>
      </w:r>
    </w:p>
    <w:p w:rsidRDefault="004B4ED8" w:rsidP="004B4ED8" w:rsidR="004B4ED8" w:rsidRPr="002E7F36"/>
    <w:p w:rsidRDefault="004B4ED8" w:rsidP="00224B33" w:rsidR="004B4ED8">
      <w:pPr>
        <w:jc w:val="both"/>
      </w:pPr>
      <w:r w:rsidRPr="002E7F36">
        <w:t xml:space="preserve">Za dužnika: </w:t>
      </w:r>
    </w:p>
    <w:p w:rsidRDefault="00437890" w:rsidP="0058581B" w:rsidR="002E7F36" w:rsidRPr="002E7F36">
      <w:pPr>
        <w:pStyle w:val="Odlomakpopisa"/>
        <w:numPr>
          <w:ilvl w:val="0"/>
          <w:numId w:val="8"/>
        </w:numPr>
        <w:jc w:val="both"/>
      </w:pPr>
      <w:r>
        <w:t xml:space="preserve">MLM GROUP-ZAGREB d.o.o.,  </w:t>
      </w:r>
      <w:r w:rsidR="009F3FEF">
        <w:rPr>
          <w:lang w:val="pt-BR"/>
        </w:rPr>
        <w:t>Zagreb</w:t>
      </w:r>
      <w:r w:rsidR="009F3FEF">
        <w:t xml:space="preserve"> </w:t>
      </w:r>
      <w:r w:rsidR="00AD56C4">
        <w:t>–</w:t>
      </w:r>
      <w:r w:rsidR="002E7F36">
        <w:t xml:space="preserve"> </w:t>
      </w:r>
      <w:r>
        <w:t>Sadik Čolić, dipl.oecc.</w:t>
      </w:r>
      <w:r w:rsidR="00CD7D9A">
        <w:t>, osoba ovlaštena za zastupanje i punomoćnik Domagoj Dražić, odvjetnik u Zagrebu, punomoć predaje</w:t>
      </w:r>
    </w:p>
    <w:p w:rsidRDefault="00A14E7B" w:rsidP="00224B33" w:rsidR="00A14E7B" w:rsidRPr="002E7F36">
      <w:pPr>
        <w:jc w:val="both"/>
      </w:pPr>
    </w:p>
    <w:p w:rsidRDefault="004B4ED8" w:rsidP="00224B33" w:rsidR="004B4ED8">
      <w:pPr>
        <w:jc w:val="both"/>
      </w:pPr>
      <w:r w:rsidRPr="002E7F36">
        <w:t>Za vjerovnike:</w:t>
      </w:r>
    </w:p>
    <w:p w:rsidRDefault="00CD7D9A" w:rsidP="00CD7D9A" w:rsidR="00CD7D9A">
      <w:pPr>
        <w:pStyle w:val="Odlomakpopisa"/>
        <w:numPr>
          <w:ilvl w:val="0"/>
          <w:numId w:val="8"/>
        </w:numPr>
        <w:jc w:val="both"/>
      </w:pPr>
      <w:r>
        <w:t>Zrinka Filipi, Marin - obrt za prijevoz i zemljane radove, vl. Marko Nakić, Tome – obrt za prijevoz i zemljane radove, vl. Tomislav Goreta, Jasminka Čolić, punomoćnik Andrej Todtling, odvjetnik u Zagrebu, punomoći predaje</w:t>
      </w:r>
    </w:p>
    <w:p w:rsidRDefault="00CD7D9A" w:rsidP="00CD7D9A" w:rsidR="00CD7D9A">
      <w:pPr>
        <w:pStyle w:val="Odlomakpopisa"/>
        <w:numPr>
          <w:ilvl w:val="0"/>
          <w:numId w:val="8"/>
        </w:numPr>
        <w:jc w:val="both"/>
      </w:pPr>
      <w:r>
        <w:t>CSS d.o.o., punomoćnik Andrej Todtling, odvjetnik u Zagrebu, zamjeničku punomoć predaje</w:t>
      </w:r>
    </w:p>
    <w:p w:rsidRDefault="004504CF" w:rsidP="00CD7D9A" w:rsidR="00CD7D9A">
      <w:pPr>
        <w:pStyle w:val="Odlomakpopisa"/>
        <w:numPr>
          <w:ilvl w:val="0"/>
          <w:numId w:val="8"/>
        </w:numPr>
        <w:jc w:val="both"/>
      </w:pPr>
      <w:r>
        <w:t>Goran i Zoran d.o.o., Željka Zrnčić, odvjetnica u OD Leko i partneri u Zagrebu, u zamjenu za odvjetnike iz Zajedničkog odvjetničkog ureda Josip Janković, Mate Burazin i drugi, presliku zamjeničke punomoći predaje u spis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 xml:space="preserve">Eurotim d.o.o., Silvija Bukvić-Meštro, odvjetnička vježbenica kod odvjetnika Ante Ramljaka, punomoć predaje 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Niko Đondraš, Ana Bajer, odvjetnička vježbenica u OD Anić i partneri, punomoć predaje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OD Macura i Restović j.t.d. odvjetnica Meliha Okić-Buljanović, punomoć predaje</w:t>
      </w:r>
    </w:p>
    <w:p w:rsidRDefault="004504CF" w:rsidP="00CD7D9A" w:rsidR="004504CF" w:rsidRPr="004504CF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>Delta Petrol d.o.o., BIH</w:t>
      </w:r>
      <w:r w:rsidRPr="00735DBF">
        <w:rPr>
          <w:color w:val="000000"/>
        </w:rPr>
        <w:t xml:space="preserve">, OIB: </w:t>
      </w:r>
      <w:r>
        <w:rPr>
          <w:color w:val="000000"/>
        </w:rPr>
        <w:t>29093342004, Mirela Hajdarević, odvjetnica, presliku punomoći predaje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REPUBLIKA HRVATSKA, Ministarstvo financija, Porezna uprava, OIB: </w:t>
      </w:r>
      <w:r w:rsidRPr="00AD6A81">
        <w:t>18683136487</w:t>
      </w:r>
      <w:r>
        <w:t>, Tanja Šušak, zamjenica ŽDO Zagreb i Željko Bešlić, zaposlenik Ministarstva financija, Porezne uprave, po punomoći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>Cemtra d.</w:t>
      </w:r>
      <w:r>
        <w:t>o.o., Branko Bobesić, osoba ovlaštena za zastupanje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Bilić-Erić d.o.o., Matija Jozić, osoba ovlaštena za zastupanje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VMS d.o.o., Veljko Malić, osoba ovlaštena za zastupanje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DIS-ZAGREB d.o.o., Martina Oštrić, zaposlenica, punomoć predaje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rPr>
          <w:color w:val="000000"/>
        </w:rPr>
        <w:t xml:space="preserve">Nastavni zavod za javno zdravstvo dr. A.Š., OIB: </w:t>
      </w:r>
      <w:r w:rsidRPr="005A76D2">
        <w:t>33392005961</w:t>
      </w:r>
      <w:r>
        <w:t>, Sara Vukušić, odvjetnička vježbenica u OD Terešak i partneri, punomoć predaje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Prehnit d.o.o., Vlatko Roland, osoba za ovlaštena za zastupanje</w:t>
      </w:r>
    </w:p>
    <w:p w:rsidRDefault="004504CF" w:rsidP="00CD7D9A" w:rsidR="004504CF">
      <w:pPr>
        <w:pStyle w:val="Odlomakpopisa"/>
        <w:numPr>
          <w:ilvl w:val="0"/>
          <w:numId w:val="8"/>
        </w:numPr>
        <w:jc w:val="both"/>
      </w:pPr>
      <w:r>
        <w:t>Te</w:t>
      </w:r>
      <w:r w:rsidR="009814E7">
        <w:t>hnotehnix Group Hrvatska d.o.o., odvjetnik Ivo Dobrašin, punomoć predaje</w:t>
      </w:r>
    </w:p>
    <w:p w:rsidRDefault="009814E7" w:rsidP="00CD7D9A" w:rsidR="009814E7">
      <w:pPr>
        <w:pStyle w:val="Odlomakpopisa"/>
        <w:numPr>
          <w:ilvl w:val="0"/>
          <w:numId w:val="8"/>
        </w:numPr>
        <w:jc w:val="both"/>
      </w:pPr>
      <w:r>
        <w:t>Marin promet d.o.o., Miroslav Pejić, osoba ovlaštena za zastupanje</w:t>
      </w:r>
    </w:p>
    <w:p w:rsidRDefault="009814E7" w:rsidP="00CD7D9A" w:rsidR="009814E7">
      <w:pPr>
        <w:pStyle w:val="Odlomakpopisa"/>
        <w:numPr>
          <w:ilvl w:val="0"/>
          <w:numId w:val="8"/>
        </w:numPr>
        <w:jc w:val="both"/>
      </w:pPr>
      <w:r>
        <w:lastRenderedPageBreak/>
        <w:t>Klem sigurnost d.o.o., Daria Božinović, odvjetnica u Zagrebu, punomoć u spisu FINA-e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070"/>
        <w:gridCol w:w="218"/>
      </w:tblGrid>
      <w:tr w:rsidTr="00861B7D" w:rsidR="00275DE3" w:rsidRPr="00EC03C1">
        <w:trPr>
          <w:trHeight w:val="300"/>
        </w:trPr>
        <w:tc>
          <w:tcPr>
            <w:tcW w:type="pct" w:w="4883"/>
            <w:shd w:fill="FFFFFF" w:color="000000" w:val="clear"/>
            <w:noWrap/>
            <w:vAlign w:val="bottom"/>
            <w:hideMark/>
          </w:tcPr>
          <w:p w:rsidRDefault="004504CF" w:rsidP="009814E7" w:rsidR="004504CF" w:rsidRPr="004504CF">
            <w:pPr>
              <w:pStyle w:val="Odlomakpopisa"/>
              <w:ind w:left="1065"/>
              <w:rPr>
                <w:color w:val="000000"/>
              </w:rPr>
            </w:pPr>
          </w:p>
        </w:tc>
        <w:tc>
          <w:tcPr>
            <w:tcW w:type="pct" w:w="117"/>
            <w:shd w:fill="FFFFFF" w:color="000000" w:val="clear"/>
            <w:noWrap/>
            <w:vAlign w:val="center"/>
            <w:hideMark/>
          </w:tcPr>
          <w:p w:rsidRDefault="00275DE3" w:rsidP="00275DE3" w:rsidR="00275DE3" w:rsidRPr="00735DBF"/>
        </w:tc>
      </w:tr>
      <w:tr w:rsidTr="00861B7D" w:rsidR="00275DE3" w:rsidRPr="00EC03C1">
        <w:trPr>
          <w:trHeight w:val="300"/>
        </w:trPr>
        <w:tc>
          <w:tcPr>
            <w:tcW w:type="pct" w:w="4883"/>
            <w:shd w:fill="FFFFFF" w:color="000000" w:val="clear"/>
            <w:noWrap/>
            <w:vAlign w:val="bottom"/>
            <w:hideMark/>
          </w:tcPr>
          <w:p w:rsidRDefault="00275DE3" w:rsidP="004504CF" w:rsidR="00275DE3" w:rsidRPr="00A65527">
            <w:pPr>
              <w:pStyle w:val="Odlomakpopisa"/>
              <w:ind w:left="1065"/>
              <w:rPr>
                <w:color w:val="000000"/>
              </w:rPr>
            </w:pPr>
          </w:p>
        </w:tc>
        <w:tc>
          <w:tcPr>
            <w:tcW w:type="pct" w:w="117"/>
            <w:shd w:fill="FFFFFF" w:color="000000" w:val="clear"/>
            <w:noWrap/>
            <w:vAlign w:val="center"/>
            <w:hideMark/>
          </w:tcPr>
          <w:p w:rsidRDefault="00275DE3" w:rsidP="006562E5" w:rsidR="00275DE3" w:rsidRPr="00735DBF">
            <w:pPr>
              <w:jc w:val="right"/>
            </w:pPr>
          </w:p>
        </w:tc>
      </w:tr>
      <w:tr w:rsidTr="00861B7D" w:rsidR="00275DE3" w:rsidRPr="00EC03C1">
        <w:trPr>
          <w:trHeight w:val="300"/>
        </w:trPr>
        <w:tc>
          <w:tcPr>
            <w:tcW w:type="pct" w:w="4883"/>
            <w:shd w:fill="FFFFFF" w:color="000000" w:val="clear"/>
            <w:vAlign w:val="center"/>
            <w:hideMark/>
          </w:tcPr>
          <w:p w:rsidRDefault="004504CF" w:rsidP="009814E7" w:rsidR="004504CF" w:rsidRPr="009814E7">
            <w:pPr>
              <w:rPr>
                <w:color w:val="000000"/>
              </w:rPr>
            </w:pPr>
          </w:p>
        </w:tc>
        <w:tc>
          <w:tcPr>
            <w:tcW w:type="pct" w:w="117"/>
            <w:shd w:fill="FFFFFF" w:color="000000" w:val="clear"/>
            <w:noWrap/>
            <w:vAlign w:val="center"/>
            <w:hideMark/>
          </w:tcPr>
          <w:p w:rsidRDefault="00275DE3" w:rsidP="006562E5" w:rsidR="00275DE3" w:rsidRPr="00735DBF">
            <w:pPr>
              <w:jc w:val="right"/>
            </w:pPr>
          </w:p>
        </w:tc>
      </w:tr>
      <w:tr w:rsidTr="00861B7D" w:rsidR="00275DE3" w:rsidRPr="00EC03C1">
        <w:trPr>
          <w:trHeight w:val="300"/>
        </w:trPr>
        <w:tc>
          <w:tcPr>
            <w:tcW w:type="pct" w:w="4883"/>
            <w:shd w:fill="FFFFFF" w:color="000000" w:val="clear"/>
            <w:noWrap/>
            <w:vAlign w:val="center"/>
            <w:hideMark/>
          </w:tcPr>
          <w:p w:rsidRDefault="00CD7D9A" w:rsidP="004504CF" w:rsidR="006905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Punomoćnik vjerovnika Zrinke Filipi predaje u spis ovjerenu presliku Ugovora o ustupu od 29. </w:t>
            </w:r>
            <w:r w:rsidR="004504CF">
              <w:rPr>
                <w:color w:val="000000"/>
              </w:rPr>
              <w:t>o</w:t>
            </w:r>
            <w:r>
              <w:rPr>
                <w:color w:val="000000"/>
              </w:rPr>
              <w:t>žujka 2018.</w:t>
            </w:r>
          </w:p>
          <w:p w:rsidRDefault="00CD7D9A" w:rsidP="00861B7D" w:rsidR="00CD7D9A">
            <w:pPr>
              <w:rPr>
                <w:color w:val="000000"/>
              </w:rPr>
            </w:pPr>
          </w:p>
          <w:p w:rsidRDefault="00C12ED5" w:rsidP="0066691F" w:rsidR="0066691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Utvrđuje se da je podneskom od 3. </w:t>
            </w:r>
            <w:r w:rsidR="0066691F">
              <w:rPr>
                <w:color w:val="000000"/>
              </w:rPr>
              <w:t>svibnja</w:t>
            </w:r>
            <w:r>
              <w:rPr>
                <w:color w:val="000000"/>
              </w:rPr>
              <w:t xml:space="preserve"> 2018. (list 280-282 spisa) vjerovnik Osijek-Koteks d.d., Osijek, Šamačka 11</w:t>
            </w:r>
            <w:r w:rsidR="0066691F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F15F58">
              <w:rPr>
                <w:color w:val="000000"/>
              </w:rPr>
              <w:t xml:space="preserve">OIB: </w:t>
            </w:r>
            <w:r>
              <w:rPr>
                <w:color w:val="000000"/>
              </w:rPr>
              <w:t>44610694500</w:t>
            </w:r>
            <w:r w:rsidR="00F15F58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predložio prekinuti ovaj </w:t>
            </w:r>
            <w:r w:rsidR="0066691F">
              <w:rPr>
                <w:color w:val="000000"/>
              </w:rPr>
              <w:t>postupak</w:t>
            </w:r>
            <w:r>
              <w:rPr>
                <w:color w:val="000000"/>
              </w:rPr>
              <w:t xml:space="preserve"> do pravomoćnog okončanja upravnog spora koji se vodi pred Upravnim sudom u Zagrebu pod posl. bro</w:t>
            </w:r>
            <w:r w:rsidR="0066691F">
              <w:rPr>
                <w:color w:val="000000"/>
              </w:rPr>
              <w:t>j</w:t>
            </w:r>
            <w:r>
              <w:rPr>
                <w:color w:val="000000"/>
              </w:rPr>
              <w:t xml:space="preserve"> UsI-3505/16 i UsI-1384/17. Uz </w:t>
            </w:r>
            <w:r w:rsidR="0066691F">
              <w:rPr>
                <w:color w:val="000000"/>
              </w:rPr>
              <w:t xml:space="preserve">navedeni podnesak dostavljene su </w:t>
            </w:r>
            <w:r>
              <w:rPr>
                <w:color w:val="000000"/>
              </w:rPr>
              <w:t>presli</w:t>
            </w:r>
            <w:r w:rsidR="0066691F">
              <w:rPr>
                <w:color w:val="000000"/>
              </w:rPr>
              <w:t>ke tužbi navedenog vjerovnika (list 283-294 spisa).</w:t>
            </w:r>
          </w:p>
          <w:p w:rsidRDefault="000E132C" w:rsidP="0066691F" w:rsidR="000E132C">
            <w:pPr>
              <w:jc w:val="both"/>
              <w:rPr>
                <w:color w:val="000000"/>
              </w:rPr>
            </w:pPr>
          </w:p>
          <w:p w:rsidRDefault="000E132C" w:rsidP="0066691F" w:rsidR="000E132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U očitovanju na navedeni podnesak dužnik je u podnesku od 23. svibnja 2018. naveo kako je postupak predstečajne nagodbe vođen u skladu s Zakonom o financijskom poslovanju i predstečajnoj nagodbi.</w:t>
            </w:r>
          </w:p>
          <w:p w:rsidRDefault="009814E7" w:rsidP="0066691F" w:rsidR="009814E7">
            <w:pPr>
              <w:jc w:val="both"/>
              <w:rPr>
                <w:color w:val="000000"/>
              </w:rPr>
            </w:pPr>
          </w:p>
          <w:p w:rsidRDefault="009814E7" w:rsidP="0066691F" w:rsidR="009814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Punomoćnik dužnika navodi kako se protivi navedenom prijedlogu za prekid postupka jer je Rješenje o utvrđenim tražbinama pravomoćno i izvršno. Dodaje kako pokretanje upravnog spora ne odgađa učinak navedenog rješenja. Stoga bi rješenje o prekidu postupka bilo protivno odredbama Zakona o financijskom poslovanju i predstečajnoj nagodbi i Zakona o općem upravnom postupku. </w:t>
            </w:r>
          </w:p>
          <w:p w:rsidRDefault="009814E7" w:rsidP="0066691F" w:rsidR="009814E7">
            <w:pPr>
              <w:jc w:val="both"/>
              <w:rPr>
                <w:color w:val="000000"/>
              </w:rPr>
            </w:pPr>
          </w:p>
          <w:p w:rsidRDefault="009814E7" w:rsidP="009814E7" w:rsidR="009814E7">
            <w:pPr>
              <w:jc w:val="both"/>
            </w:pPr>
            <w:r w:rsidRPr="009814E7">
              <w:rPr>
                <w:color w:val="000000"/>
              </w:rPr>
              <w:t xml:space="preserve">Punomoćnik vjerovnika </w:t>
            </w:r>
            <w:r>
              <w:t xml:space="preserve">Zrinka Filipi, Marin - obrt za prijevoz i zemljane radove, vl. Marko Nakić, Tome – obrt za prijevoz i zemljane radove, vl. Tomislav Goreta, Jasminka Čolić i CSS d.o.o. se pridružuje navodima punomoćnika dužnika. Dodaje kako je vjerovnik Osijek-Koteks d.d. mogao tražiti odgodu učinaka Rješenja o utvrđenim tražbinama pred Upravnim sudom pa bi donošenjem rješenja o prekidu ovaj sud donio odluku umjesto Upravnog suda. </w:t>
            </w:r>
          </w:p>
          <w:p w:rsidRDefault="009814E7" w:rsidP="009814E7" w:rsidR="009814E7">
            <w:pPr>
              <w:jc w:val="both"/>
            </w:pPr>
          </w:p>
          <w:p w:rsidRDefault="0066691F" w:rsidP="0066691F" w:rsidR="0066691F">
            <w:pPr>
              <w:jc w:val="both"/>
              <w:rPr>
                <w:color w:val="000000"/>
              </w:rPr>
            </w:pPr>
          </w:p>
          <w:p w:rsidRDefault="0066691F" w:rsidP="0066691F" w:rsidR="0066691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Sud donosi</w:t>
            </w:r>
          </w:p>
          <w:p w:rsidRDefault="0066691F" w:rsidP="0066691F" w:rsidR="0066691F">
            <w:pPr>
              <w:jc w:val="both"/>
              <w:rPr>
                <w:color w:val="000000"/>
              </w:rPr>
            </w:pPr>
          </w:p>
          <w:p w:rsidRDefault="0066691F" w:rsidP="0066691F" w:rsidR="006669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Z a k l j u č a k </w:t>
            </w:r>
          </w:p>
          <w:p w:rsidRDefault="0066691F" w:rsidP="0066691F" w:rsidR="0066691F">
            <w:pPr>
              <w:jc w:val="center"/>
              <w:rPr>
                <w:color w:val="000000"/>
              </w:rPr>
            </w:pPr>
          </w:p>
          <w:p w:rsidRDefault="0066691F" w:rsidP="0066691F" w:rsidR="006669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Današnje ročište dovršeno. Daljnja odluka pisanim putem.</w:t>
            </w:r>
          </w:p>
          <w:p w:rsidRDefault="00690506" w:rsidP="0066691F" w:rsidR="00690506" w:rsidRPr="00932507">
            <w:pPr>
              <w:rPr>
                <w:color w:val="000000"/>
              </w:rPr>
            </w:pPr>
          </w:p>
        </w:tc>
        <w:tc>
          <w:tcPr>
            <w:tcW w:type="pct" w:w="117"/>
            <w:shd w:fill="FFFFFF" w:color="000000" w:val="clear"/>
            <w:noWrap/>
            <w:vAlign w:val="center"/>
            <w:hideMark/>
          </w:tcPr>
          <w:p w:rsidRDefault="00275DE3" w:rsidP="00690506" w:rsidR="00275DE3" w:rsidRPr="00735DBF"/>
        </w:tc>
      </w:tr>
    </w:tbl>
    <w:p w:rsidRDefault="007568D8" w:rsidP="007568D8" w:rsidR="007568D8" w:rsidRPr="002E7F36">
      <w:pPr>
        <w:jc w:val="both"/>
      </w:pPr>
    </w:p>
    <w:p w:rsidRDefault="002C0012" w:rsidP="002C0012" w:rsidR="002C0012" w:rsidRPr="0055227E">
      <w:pPr>
        <w:jc w:val="center"/>
        <w:rPr>
          <w:bCs/>
        </w:rPr>
      </w:pPr>
      <w:r w:rsidRPr="0055227E">
        <w:rPr>
          <w:bCs/>
        </w:rPr>
        <w:t xml:space="preserve">Dovršeno u </w:t>
      </w:r>
      <w:r w:rsidR="00F1182B">
        <w:rPr>
          <w:bCs/>
        </w:rPr>
        <w:t>13</w:t>
      </w:r>
      <w:r>
        <w:rPr>
          <w:bCs/>
        </w:rPr>
        <w:t>:</w:t>
      </w:r>
      <w:r w:rsidR="005127D7">
        <w:rPr>
          <w:bCs/>
        </w:rPr>
        <w:t>28</w:t>
      </w:r>
      <w:r w:rsidRPr="0055227E">
        <w:rPr>
          <w:bCs/>
        </w:rPr>
        <w:t xml:space="preserve"> sati.</w:t>
      </w:r>
    </w:p>
    <w:p w:rsidRDefault="004B4ED8" w:rsidP="004B4ED8" w:rsidR="004B4ED8" w:rsidRPr="002E7F36"/>
    <w:p w:rsidRDefault="002C0012" w:rsidP="002C0012" w:rsidR="002C0012" w:rsidRPr="0055227E">
      <w:pPr>
        <w:jc w:val="center"/>
        <w:rPr>
          <w:bCs/>
        </w:rPr>
      </w:pPr>
      <w:r w:rsidRPr="0055227E">
        <w:rPr>
          <w:bCs/>
        </w:rPr>
        <w:t>Sudac</w:t>
      </w:r>
    </w:p>
    <w:p w:rsidRDefault="002C0012" w:rsidP="002C0012" w:rsidR="002C0012" w:rsidRPr="0055227E">
      <w:pPr>
        <w:jc w:val="center"/>
        <w:rPr>
          <w:bCs/>
        </w:rPr>
      </w:pPr>
    </w:p>
    <w:p w:rsidRDefault="002C0012" w:rsidP="002C0012" w:rsidR="002C0012" w:rsidRPr="0055227E">
      <w:pPr>
        <w:jc w:val="center"/>
        <w:rPr>
          <w:bCs/>
        </w:rPr>
      </w:pPr>
    </w:p>
    <w:p w:rsidRDefault="002C0012" w:rsidP="002C0012" w:rsidR="002C0012">
      <w:pPr>
        <w:jc w:val="center"/>
        <w:rPr>
          <w:bCs/>
        </w:rPr>
      </w:pPr>
      <w:r w:rsidRPr="0055227E">
        <w:rPr>
          <w:bCs/>
        </w:rPr>
        <w:t>Zapisničar</w:t>
      </w:r>
    </w:p>
    <w:p w:rsidRDefault="004D106B" w:rsidP="004D106B" w:rsidR="004D106B">
      <w:pPr>
        <w:jc w:val="right"/>
        <w:rPr>
          <w:bCs/>
        </w:rPr>
      </w:pPr>
      <w:r>
        <w:rPr>
          <w:bCs/>
        </w:rPr>
        <w:t>Dužnik</w:t>
      </w:r>
    </w:p>
    <w:p w:rsidRDefault="004D106B" w:rsidP="004D106B" w:rsidR="004D106B">
      <w:pPr>
        <w:jc w:val="right"/>
        <w:rPr>
          <w:bCs/>
        </w:rPr>
      </w:pPr>
    </w:p>
    <w:p w:rsidRDefault="004D106B" w:rsidP="004D106B" w:rsidR="004D106B">
      <w:pPr>
        <w:jc w:val="right"/>
        <w:rPr>
          <w:bCs/>
        </w:rPr>
      </w:pPr>
    </w:p>
    <w:p w:rsidRDefault="004D106B" w:rsidP="004D106B" w:rsidR="004D106B">
      <w:pPr>
        <w:jc w:val="right"/>
        <w:rPr>
          <w:bCs/>
        </w:rPr>
      </w:pPr>
    </w:p>
    <w:p w:rsidRDefault="004D106B" w:rsidP="004D106B" w:rsidR="004D106B" w:rsidRPr="0055227E">
      <w:pPr>
        <w:jc w:val="right"/>
        <w:rPr>
          <w:bCs/>
        </w:rPr>
      </w:pPr>
    </w:p>
    <w:p w:rsidRDefault="002C0012" w:rsidP="002C0012" w:rsidR="002C0012" w:rsidRPr="0055227E">
      <w:pPr>
        <w:jc w:val="center"/>
        <w:rPr>
          <w:bCs/>
        </w:rPr>
      </w:pPr>
    </w:p>
    <w:p w:rsidRDefault="002C0012" w:rsidP="002C0012" w:rsidR="002C0012" w:rsidRPr="0055227E">
      <w:pPr>
        <w:ind w:left="648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127D7" w:rsidP="002C0012" w:rsidR="002C0012">
      <w:pPr>
        <w:rPr>
          <w:bCs/>
        </w:rPr>
      </w:pPr>
      <w:r>
        <w:rPr>
          <w:bCs/>
        </w:rPr>
        <w:lastRenderedPageBreak/>
        <w:t>V</w:t>
      </w:r>
      <w:r w:rsidR="002C0012">
        <w:rPr>
          <w:bCs/>
        </w:rPr>
        <w:t>jerovnici</w:t>
      </w:r>
    </w:p>
    <w:p w:rsidRDefault="002C0012" w:rsidP="002C0012" w:rsidR="002C0012">
      <w:pPr>
        <w:rPr>
          <w:bCs/>
        </w:rPr>
      </w:pPr>
    </w:p>
    <w:p w:rsidRDefault="005127D7" w:rsidP="005127D7" w:rsidR="005127D7">
      <w:pPr>
        <w:jc w:val="both"/>
      </w:pPr>
      <w:r>
        <w:t>Zrinka Filipi, Marin - obrt za prijevoz i zemljane radove, vl. Marko Nakić, Tome – obrt za prijevoz i zemljane radove, vl. Tomislav Goreta, Jasminka Čolić, punomoćnik Andrej Todtling, odvjetnik u Zagrebu</w:t>
      </w:r>
    </w:p>
    <w:p w:rsidRDefault="005127D7" w:rsidP="005127D7" w:rsidR="005127D7">
      <w:pPr>
        <w:jc w:val="both"/>
      </w:pPr>
      <w:r>
        <w:t>_______________________</w:t>
      </w:r>
    </w:p>
    <w:p w:rsidRDefault="002C0012" w:rsidP="002C0012" w:rsidR="002C0012" w:rsidRPr="0055227E">
      <w:pPr>
        <w:rPr>
          <w:bCs/>
        </w:rPr>
      </w:pPr>
    </w:p>
    <w:p w:rsidRDefault="005127D7" w:rsidP="005127D7" w:rsidR="005127D7">
      <w:pPr>
        <w:jc w:val="both"/>
      </w:pPr>
      <w:r>
        <w:t>CSS d.o.o., punomoćnik Andrej Todtling, odvjetnik u Zagrebu</w:t>
      </w:r>
    </w:p>
    <w:p w:rsidRDefault="005127D7" w:rsidP="005127D7" w:rsidR="005127D7">
      <w:pPr>
        <w:jc w:val="both"/>
      </w:pPr>
      <w:r>
        <w:t>___________________________</w:t>
      </w:r>
    </w:p>
    <w:p w:rsidRDefault="005127D7" w:rsidP="005127D7" w:rsidR="005127D7">
      <w:pPr>
        <w:jc w:val="both"/>
      </w:pPr>
      <w:r>
        <w:t>Goran i Zoran d.o.o., Željka Zrnčić, odvjetnica u OD Leko i partneri u Zagrebu, u zamjenu za odvjetnike iz Zajedničkog odvjetničkog ureda Josip Janković, Mate Burazin i drugi</w:t>
      </w:r>
    </w:p>
    <w:p w:rsidRDefault="005127D7" w:rsidP="005127D7" w:rsidR="005127D7">
      <w:pPr>
        <w:jc w:val="both"/>
      </w:pPr>
      <w:r>
        <w:t>____________________________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 xml:space="preserve">Eurotim d.o.o., Silvija Bukvić-Meštro, odvjetnička vježbenica kod odvjetnika Ante Ramljaka, </w:t>
      </w:r>
    </w:p>
    <w:p w:rsidRDefault="005127D7" w:rsidP="005127D7" w:rsidR="005127D7">
      <w:pPr>
        <w:jc w:val="both"/>
      </w:pPr>
      <w:r>
        <w:t>___________________________</w:t>
      </w:r>
    </w:p>
    <w:p w:rsidRDefault="005127D7" w:rsidP="005127D7" w:rsidR="005127D7">
      <w:pPr>
        <w:jc w:val="both"/>
      </w:pPr>
      <w:r>
        <w:t>Niko Đondraš, Ana Bajer, odvjetnička vježbenica u OD Anić i partneri</w:t>
      </w:r>
    </w:p>
    <w:p w:rsidRDefault="005127D7" w:rsidP="005127D7" w:rsidR="005127D7">
      <w:pPr>
        <w:jc w:val="both"/>
      </w:pPr>
      <w:r>
        <w:t>_____________________________</w:t>
      </w:r>
    </w:p>
    <w:p w:rsidRDefault="005127D7" w:rsidP="005127D7" w:rsidR="005127D7">
      <w:pPr>
        <w:jc w:val="both"/>
      </w:pPr>
      <w:r>
        <w:t>OD Macura i Restović j.t.d. odvjetnica Meliha Okić-Buljanović</w:t>
      </w:r>
    </w:p>
    <w:p w:rsidRDefault="005127D7" w:rsidP="005127D7" w:rsidR="005127D7">
      <w:pPr>
        <w:jc w:val="both"/>
      </w:pPr>
      <w:r>
        <w:t>_____________________________</w:t>
      </w:r>
    </w:p>
    <w:p w:rsidRDefault="005127D7" w:rsidP="005127D7" w:rsidR="005127D7">
      <w:pPr>
        <w:jc w:val="both"/>
        <w:rPr>
          <w:color w:val="000000"/>
        </w:rPr>
      </w:pPr>
      <w:r w:rsidRPr="005127D7">
        <w:rPr>
          <w:color w:val="000000"/>
        </w:rPr>
        <w:t>Delta Petrol d.o.o., BIH, OIB: 29093342004, Mirela Hajdarev</w:t>
      </w:r>
      <w:r>
        <w:rPr>
          <w:color w:val="000000"/>
        </w:rPr>
        <w:t>ić, odvjetnica</w:t>
      </w:r>
    </w:p>
    <w:p w:rsidRDefault="005127D7" w:rsidP="005127D7" w:rsidR="005127D7" w:rsidRPr="004504CF">
      <w:pPr>
        <w:jc w:val="both"/>
      </w:pPr>
      <w:r>
        <w:rPr>
          <w:color w:val="000000"/>
        </w:rPr>
        <w:t>____________________________</w:t>
      </w:r>
      <w:r w:rsidRPr="005127D7">
        <w:rPr>
          <w:color w:val="000000"/>
        </w:rPr>
        <w:t xml:space="preserve"> </w:t>
      </w:r>
    </w:p>
    <w:p w:rsidRDefault="005127D7" w:rsidP="005127D7" w:rsidR="005127D7">
      <w:pPr>
        <w:jc w:val="both"/>
      </w:pPr>
      <w:r w:rsidRPr="005127D7">
        <w:rPr>
          <w:color w:val="000000"/>
        </w:rPr>
        <w:t xml:space="preserve">REPUBLIKA HRVATSKA, Ministarstvo financija, Porezna uprava, OIB: </w:t>
      </w:r>
      <w:r w:rsidRPr="00AD6A81">
        <w:t>18683136487</w:t>
      </w:r>
      <w:r>
        <w:t>, Tanja Šušak, zamjenica ŽDO Zagreb i Željko Bešlić, zaposlenik Ministarstva financija, Porezne uprave</w:t>
      </w:r>
    </w:p>
    <w:p w:rsidRDefault="005127D7" w:rsidP="005127D7" w:rsidR="005127D7">
      <w:pPr>
        <w:jc w:val="both"/>
      </w:pPr>
      <w:r>
        <w:t>__________________________</w:t>
      </w:r>
    </w:p>
    <w:p w:rsidRDefault="005127D7" w:rsidP="005127D7" w:rsidR="005127D7">
      <w:pPr>
        <w:jc w:val="both"/>
      </w:pPr>
      <w:r w:rsidRPr="005127D7">
        <w:rPr>
          <w:color w:val="000000"/>
        </w:rPr>
        <w:t>Cemtra d.</w:t>
      </w:r>
      <w:r>
        <w:t>o.o., Branko Bobesić, osoba ovlaštena za zastupanje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Bilić-Erić d.o.o., Matija Jozić, osoba ovlaštena za zastupanje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VMS d.o.o., Veljko Malić, osoba ovlaštena za zastupanje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DIS-ZAGREB d.o.o., Martina Oštrić, zaposlenica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rPr>
          <w:color w:val="000000"/>
        </w:rPr>
        <w:t xml:space="preserve">Nastavni zavod za javno zdravstvo dr. A.Š., OIB: </w:t>
      </w:r>
      <w:r w:rsidRPr="005A76D2">
        <w:t>33392005961</w:t>
      </w:r>
      <w:r>
        <w:t>, Sara Vukušić, odvjetnička vježbenica u OD Terešak i partneri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Prehnit d.o.o., Vlatko Roland, osoba za ovlaštena za zastupanje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Tehnotehnix Group Hrvatska d.o.o., odvjetnik Ivo Dobrašin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Marin promet d.o.o., Miroslav Pejić, osoba ovlaštena za zastupanje</w:t>
      </w:r>
    </w:p>
    <w:p w:rsidRDefault="005127D7" w:rsidP="005127D7" w:rsidR="005127D7">
      <w:pPr>
        <w:jc w:val="both"/>
      </w:pPr>
    </w:p>
    <w:p w:rsidRDefault="005127D7" w:rsidP="005127D7" w:rsidR="005127D7">
      <w:pPr>
        <w:jc w:val="both"/>
      </w:pPr>
      <w:r>
        <w:t>Klem sigurnost d.o.o., Daria Božinović, odvjetnica u Zagrebu, punomoć u spisu FINA-e</w:t>
      </w:r>
    </w:p>
    <w:p w:rsidRDefault="00B31FA4" w:rsidP="004B4ED8" w:rsidR="00B31FA4" w:rsidRPr="004A284E"/>
    <w:sectPr w:rsidSect="004A284E" w:rsidR="00B31FA4" w:rsidRPr="004A284E">
      <w:headerReference w:type="default" r:id="rId10"/>
      <w:pgSz w:h="16838" w:w="11906"/>
      <w:pgMar w:gutter="0" w:footer="708" w:header="708" w:left="1417" w:bottom="1276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92E" w:rsidP="007F4799" w:rsidR="00AE192E">
      <w:r>
        <w:separator/>
      </w:r>
    </w:p>
  </w:endnote>
  <w:endnote w:id="0" w:type="continuationSeparator">
    <w:p w:rsidRDefault="00AE192E" w:rsidP="007F4799" w:rsidR="00AE1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OpenSymbol">
    <w:altName w:val="Times New Roman"/>
    <w:charset w:val="00"/>
    <w:family w:val="auto"/>
    <w:pitch w:val="variable"/>
    <w:sig w:csb1="00000000" w:csb0="00000001" w:usb3="00000000" w:usb2="00000000" w:usb1="1001ECEA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92E" w:rsidP="007F4799" w:rsidR="00AE192E">
      <w:r>
        <w:separator/>
      </w:r>
    </w:p>
  </w:footnote>
  <w:footnote w:id="0" w:type="continuationSeparator">
    <w:p w:rsidRDefault="00AE192E" w:rsidP="007F4799" w:rsidR="00AE1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92E" w:rsidP="007F4799" w:rsidR="00AE192E" w:rsidRPr="007F4799">
    <w:pPr>
      <w:pStyle w:val="Zaglavlje"/>
      <w:tabs>
        <w:tab w:pos="4536" w:val="center"/>
        <w:tab w:pos="6831" w:val="left"/>
      </w:tabs>
      <w:jc w:val="left"/>
      <w:rPr>
        <w:rFonts w:hAnsi="Times New Roman" w:ascii="Times New Roman"/>
        <w:sz w:val="24"/>
        <w:szCs w:val="24"/>
      </w:rPr>
    </w:pPr>
    <w:r>
      <w:tab/>
    </w:r>
    <w:sdt>
      <w:sdtPr>
        <w:id w:val="-121118963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7F4799">
          <w:rPr>
            <w:rFonts w:hAnsi="Times New Roman" w:ascii="Times New Roman"/>
            <w:sz w:val="24"/>
            <w:szCs w:val="24"/>
          </w:rPr>
          <w:fldChar w:fldCharType="begin"/>
        </w:r>
        <w:r w:rsidRPr="007F479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F4799">
          <w:rPr>
            <w:rFonts w:hAnsi="Times New Roman" w:ascii="Times New Roman"/>
            <w:sz w:val="24"/>
            <w:szCs w:val="24"/>
          </w:rPr>
          <w:fldChar w:fldCharType="separate"/>
        </w:r>
        <w:r w:rsidR="00114AA2">
          <w:rPr>
            <w:rFonts w:hAnsi="Times New Roman" w:ascii="Times New Roman"/>
            <w:noProof/>
            <w:sz w:val="24"/>
            <w:szCs w:val="24"/>
          </w:rPr>
          <w:t>3</w:t>
        </w:r>
        <w:r w:rsidRPr="007F4799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>85</w:t>
    </w:r>
    <w:r w:rsidRPr="007F4799">
      <w:rPr>
        <w:rFonts w:hAnsi="Times New Roman" w:ascii="Times New Roman"/>
        <w:sz w:val="24"/>
        <w:szCs w:val="24"/>
      </w:rPr>
      <w:t>. St-</w:t>
    </w:r>
    <w:r w:rsidR="00774890">
      <w:rPr>
        <w:rFonts w:hAnsi="Times New Roman" w:ascii="Times New Roman"/>
        <w:sz w:val="24"/>
        <w:szCs w:val="24"/>
      </w:rPr>
      <w:t>1241/</w:t>
    </w:r>
    <w:r w:rsidRPr="007F4799">
      <w:rPr>
        <w:rFonts w:hAnsi="Times New Roman" w:ascii="Times New Roman"/>
        <w:sz w:val="24"/>
        <w:szCs w:val="24"/>
      </w:rPr>
      <w:t>1</w:t>
    </w:r>
    <w:r>
      <w:rPr>
        <w:rFonts w:hAnsi="Times New Roman" w:ascii="Times New Roman"/>
        <w:sz w:val="24"/>
        <w:szCs w:val="24"/>
      </w:rPr>
      <w:t>7</w:t>
    </w:r>
  </w:p>
  <w:p w:rsidRDefault="00AE192E" w:rsidR="00AE19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4"/>
    <w:multiLevelType w:val="multilevel"/>
    <w:tmpl w:val="4386D15A"/>
    <w:name w:val="WW8Num4"/>
    <w:lvl w:ilvl="0">
      <w:start w:val="1"/>
      <w:numFmt w:val="decimal"/>
      <w:lvlText w:val="%1."/>
      <w:lvlJc w:val="left"/>
      <w:pPr>
        <w:tabs>
          <w:tab w:pos="0" w:val="num"/>
        </w:tabs>
        <w:ind w:hanging="380" w:left="380"/>
      </w:pPr>
      <w:rPr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2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3">
    <w:nsid w:val="14A409A8"/>
    <w:multiLevelType w:val="multilevel"/>
    <w:tmpl w:val="320C4606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440" w:left="1440"/>
      </w:pPr>
      <w:rPr>
        <w:rFonts w:hint="default"/>
      </w:rPr>
    </w:lvl>
  </w:abstractNum>
  <w:abstractNum w:abstractNumId="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36470F"/>
    <w:multiLevelType w:val="hybridMultilevel"/>
    <w:tmpl w:val="5A585406"/>
    <w:lvl w:tplc="04090017" w:ilvl="0">
      <w:start w:val="1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AD31CC7"/>
    <w:multiLevelType w:val="multilevel"/>
    <w:tmpl w:val="C284EE78"/>
    <w:lvl w:ilvl="0">
      <w:start w:val="1"/>
      <w:numFmt w:val="decimal"/>
      <w:lvlText w:val="%1"/>
      <w:lvlJc w:val="left"/>
      <w:pPr>
        <w:ind w:hanging="380" w:left="380"/>
      </w:pPr>
      <w:rPr>
        <w:rFonts w:hAnsi="Arial" w:ascii="Arial" w:hint="default"/>
        <w:b/>
        <w:i w:val="false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10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182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5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2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398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470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140"/>
      </w:pPr>
      <w:rPr>
        <w:rFonts w:hint="default"/>
      </w:rPr>
    </w:lvl>
  </w:abstractNum>
  <w:abstractNum w:abstractNumId="7">
    <w:nsid w:val="33174989"/>
    <w:multiLevelType w:val="hybridMultilevel"/>
    <w:tmpl w:val="6090D7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29053B9"/>
    <w:multiLevelType w:val="multilevel"/>
    <w:tmpl w:val="0000000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10">
    <w:nsid w:val="5607248F"/>
    <w:multiLevelType w:val="multilevel"/>
    <w:tmpl w:val="0000000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11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C270E06"/>
    <w:multiLevelType w:val="hybridMultilevel"/>
    <w:tmpl w:val="FF922142"/>
    <w:lvl w:tplc="59404E1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CE044BD"/>
    <w:multiLevelType w:val="multilevel"/>
    <w:tmpl w:val="1F844AEC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cs="Times New Roman" w:hint="default"/>
      </w:rPr>
    </w:lvl>
  </w:abstractNum>
  <w:abstractNum w:abstractNumId="14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6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</w:num>
  <w:num w:numId="10">
    <w:abstractNumId w:val="13"/>
  </w:num>
  <w:num w:numId="11">
    <w:abstractNumId w:val="2"/>
  </w:num>
  <w:num w:numId="12">
    <w:abstractNumId w:val="3"/>
  </w:num>
  <w:num w:numId="13">
    <w:abstractNumId w:val="10"/>
  </w:num>
  <w:num w:numId="14">
    <w:abstractNumId w:val="9"/>
  </w:num>
  <w:num w:numId="15">
    <w:abstractNumId w:val="7"/>
  </w:num>
  <w:num w:numId="16">
    <w:abstractNumId w:val="5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71A3"/>
    <w:rsid w:val="000416E9"/>
    <w:rsid w:val="00055337"/>
    <w:rsid w:val="000621C0"/>
    <w:rsid w:val="00077500"/>
    <w:rsid w:val="00080359"/>
    <w:rsid w:val="00093E13"/>
    <w:rsid w:val="000951D7"/>
    <w:rsid w:val="000A5025"/>
    <w:rsid w:val="000A7828"/>
    <w:rsid w:val="000B652C"/>
    <w:rsid w:val="000D716D"/>
    <w:rsid w:val="000E132C"/>
    <w:rsid w:val="000F3204"/>
    <w:rsid w:val="00102683"/>
    <w:rsid w:val="0010488D"/>
    <w:rsid w:val="00111C90"/>
    <w:rsid w:val="00112E8A"/>
    <w:rsid w:val="00114AA2"/>
    <w:rsid w:val="001279FA"/>
    <w:rsid w:val="0013022A"/>
    <w:rsid w:val="00136A1D"/>
    <w:rsid w:val="00142BC2"/>
    <w:rsid w:val="00160367"/>
    <w:rsid w:val="00163CB3"/>
    <w:rsid w:val="00185E79"/>
    <w:rsid w:val="001A2BF1"/>
    <w:rsid w:val="001D32BE"/>
    <w:rsid w:val="001F16D0"/>
    <w:rsid w:val="00220256"/>
    <w:rsid w:val="00224B33"/>
    <w:rsid w:val="00236360"/>
    <w:rsid w:val="00237A2A"/>
    <w:rsid w:val="002553F3"/>
    <w:rsid w:val="002646BB"/>
    <w:rsid w:val="00275DE3"/>
    <w:rsid w:val="0027634C"/>
    <w:rsid w:val="002858BC"/>
    <w:rsid w:val="00287B88"/>
    <w:rsid w:val="00291F73"/>
    <w:rsid w:val="002A4551"/>
    <w:rsid w:val="002C0012"/>
    <w:rsid w:val="002D22ED"/>
    <w:rsid w:val="002E7018"/>
    <w:rsid w:val="002E7F36"/>
    <w:rsid w:val="002F2A3D"/>
    <w:rsid w:val="002F6223"/>
    <w:rsid w:val="00300A63"/>
    <w:rsid w:val="00316722"/>
    <w:rsid w:val="00343481"/>
    <w:rsid w:val="00345109"/>
    <w:rsid w:val="003775D8"/>
    <w:rsid w:val="00384FA0"/>
    <w:rsid w:val="00397CF6"/>
    <w:rsid w:val="003A55B7"/>
    <w:rsid w:val="003D4AC8"/>
    <w:rsid w:val="00417C69"/>
    <w:rsid w:val="00437890"/>
    <w:rsid w:val="004504CF"/>
    <w:rsid w:val="00452111"/>
    <w:rsid w:val="004571B0"/>
    <w:rsid w:val="0047233D"/>
    <w:rsid w:val="00473B86"/>
    <w:rsid w:val="00476917"/>
    <w:rsid w:val="00480963"/>
    <w:rsid w:val="00480B11"/>
    <w:rsid w:val="0048387A"/>
    <w:rsid w:val="00492B31"/>
    <w:rsid w:val="00497BDC"/>
    <w:rsid w:val="004A284E"/>
    <w:rsid w:val="004A30E4"/>
    <w:rsid w:val="004B4ED8"/>
    <w:rsid w:val="004D106B"/>
    <w:rsid w:val="004F31A5"/>
    <w:rsid w:val="00503174"/>
    <w:rsid w:val="00511915"/>
    <w:rsid w:val="005127D7"/>
    <w:rsid w:val="0053060A"/>
    <w:rsid w:val="005400CE"/>
    <w:rsid w:val="00541C4A"/>
    <w:rsid w:val="00571750"/>
    <w:rsid w:val="0058581B"/>
    <w:rsid w:val="005A706C"/>
    <w:rsid w:val="005A76D2"/>
    <w:rsid w:val="005D3DC4"/>
    <w:rsid w:val="005D5C1D"/>
    <w:rsid w:val="005E0CB9"/>
    <w:rsid w:val="005E2458"/>
    <w:rsid w:val="005F2416"/>
    <w:rsid w:val="005F4A28"/>
    <w:rsid w:val="006112BA"/>
    <w:rsid w:val="006403B4"/>
    <w:rsid w:val="006562E5"/>
    <w:rsid w:val="00665541"/>
    <w:rsid w:val="00665B79"/>
    <w:rsid w:val="0066691F"/>
    <w:rsid w:val="00685D31"/>
    <w:rsid w:val="00690506"/>
    <w:rsid w:val="00693049"/>
    <w:rsid w:val="00693C75"/>
    <w:rsid w:val="006A700F"/>
    <w:rsid w:val="006B06B3"/>
    <w:rsid w:val="006B4299"/>
    <w:rsid w:val="006B6C27"/>
    <w:rsid w:val="006F00A7"/>
    <w:rsid w:val="006F60EF"/>
    <w:rsid w:val="00715BF3"/>
    <w:rsid w:val="00721A52"/>
    <w:rsid w:val="007249B9"/>
    <w:rsid w:val="00735DBF"/>
    <w:rsid w:val="00744D82"/>
    <w:rsid w:val="00750799"/>
    <w:rsid w:val="007568D8"/>
    <w:rsid w:val="00774890"/>
    <w:rsid w:val="0077493C"/>
    <w:rsid w:val="007813EB"/>
    <w:rsid w:val="00787B08"/>
    <w:rsid w:val="0079485C"/>
    <w:rsid w:val="00797169"/>
    <w:rsid w:val="007A036E"/>
    <w:rsid w:val="007A26BA"/>
    <w:rsid w:val="007C04EB"/>
    <w:rsid w:val="007F4799"/>
    <w:rsid w:val="00801FFD"/>
    <w:rsid w:val="00811AFF"/>
    <w:rsid w:val="00816523"/>
    <w:rsid w:val="008414FC"/>
    <w:rsid w:val="00854E26"/>
    <w:rsid w:val="00861B7D"/>
    <w:rsid w:val="0089501A"/>
    <w:rsid w:val="0089759D"/>
    <w:rsid w:val="008A193C"/>
    <w:rsid w:val="008A43B1"/>
    <w:rsid w:val="008B06D3"/>
    <w:rsid w:val="008B3EC7"/>
    <w:rsid w:val="008C0B3F"/>
    <w:rsid w:val="008C3780"/>
    <w:rsid w:val="008D46B1"/>
    <w:rsid w:val="008E586C"/>
    <w:rsid w:val="008F14AF"/>
    <w:rsid w:val="00925603"/>
    <w:rsid w:val="00932507"/>
    <w:rsid w:val="009467EC"/>
    <w:rsid w:val="0095755A"/>
    <w:rsid w:val="00973474"/>
    <w:rsid w:val="009814E7"/>
    <w:rsid w:val="0099702C"/>
    <w:rsid w:val="009A2D87"/>
    <w:rsid w:val="009B5B72"/>
    <w:rsid w:val="009C3348"/>
    <w:rsid w:val="009D1A93"/>
    <w:rsid w:val="009F029C"/>
    <w:rsid w:val="009F3FEF"/>
    <w:rsid w:val="009F4266"/>
    <w:rsid w:val="00A14E7B"/>
    <w:rsid w:val="00A2094F"/>
    <w:rsid w:val="00A375BF"/>
    <w:rsid w:val="00A53B05"/>
    <w:rsid w:val="00A65527"/>
    <w:rsid w:val="00A676C1"/>
    <w:rsid w:val="00A7152A"/>
    <w:rsid w:val="00A71911"/>
    <w:rsid w:val="00A740C2"/>
    <w:rsid w:val="00A76A65"/>
    <w:rsid w:val="00A9737D"/>
    <w:rsid w:val="00AA576C"/>
    <w:rsid w:val="00AB18B0"/>
    <w:rsid w:val="00AC69A0"/>
    <w:rsid w:val="00AD56C4"/>
    <w:rsid w:val="00AD6A81"/>
    <w:rsid w:val="00AE192E"/>
    <w:rsid w:val="00AE4548"/>
    <w:rsid w:val="00AE5CD7"/>
    <w:rsid w:val="00B142C6"/>
    <w:rsid w:val="00B151E2"/>
    <w:rsid w:val="00B31FA4"/>
    <w:rsid w:val="00B60567"/>
    <w:rsid w:val="00B67D9E"/>
    <w:rsid w:val="00BB6B86"/>
    <w:rsid w:val="00BC401B"/>
    <w:rsid w:val="00BD3878"/>
    <w:rsid w:val="00BE1D21"/>
    <w:rsid w:val="00C04929"/>
    <w:rsid w:val="00C0573F"/>
    <w:rsid w:val="00C07D3F"/>
    <w:rsid w:val="00C11AF0"/>
    <w:rsid w:val="00C12ED5"/>
    <w:rsid w:val="00C253FD"/>
    <w:rsid w:val="00C263EF"/>
    <w:rsid w:val="00C374A3"/>
    <w:rsid w:val="00C4095D"/>
    <w:rsid w:val="00C435FA"/>
    <w:rsid w:val="00C5207F"/>
    <w:rsid w:val="00C56C21"/>
    <w:rsid w:val="00C60F52"/>
    <w:rsid w:val="00C63449"/>
    <w:rsid w:val="00C72C0F"/>
    <w:rsid w:val="00C80767"/>
    <w:rsid w:val="00C80B84"/>
    <w:rsid w:val="00C91B7D"/>
    <w:rsid w:val="00CB4BE0"/>
    <w:rsid w:val="00CC33E3"/>
    <w:rsid w:val="00CD261A"/>
    <w:rsid w:val="00CD71D7"/>
    <w:rsid w:val="00CD7D9A"/>
    <w:rsid w:val="00CF4970"/>
    <w:rsid w:val="00D0384A"/>
    <w:rsid w:val="00D22023"/>
    <w:rsid w:val="00D23CFB"/>
    <w:rsid w:val="00D24BEE"/>
    <w:rsid w:val="00D321C3"/>
    <w:rsid w:val="00D7748E"/>
    <w:rsid w:val="00D80B19"/>
    <w:rsid w:val="00D84558"/>
    <w:rsid w:val="00DB25A3"/>
    <w:rsid w:val="00DC59E7"/>
    <w:rsid w:val="00DC7416"/>
    <w:rsid w:val="00DD60BF"/>
    <w:rsid w:val="00DE15FC"/>
    <w:rsid w:val="00DF623E"/>
    <w:rsid w:val="00E05CA8"/>
    <w:rsid w:val="00E11052"/>
    <w:rsid w:val="00E11B8C"/>
    <w:rsid w:val="00E15F5F"/>
    <w:rsid w:val="00E267B1"/>
    <w:rsid w:val="00E31B09"/>
    <w:rsid w:val="00E34585"/>
    <w:rsid w:val="00E47F9C"/>
    <w:rsid w:val="00E523CB"/>
    <w:rsid w:val="00E6754F"/>
    <w:rsid w:val="00E945C9"/>
    <w:rsid w:val="00EA1278"/>
    <w:rsid w:val="00EA4705"/>
    <w:rsid w:val="00EB1E0F"/>
    <w:rsid w:val="00EC75D0"/>
    <w:rsid w:val="00EE1BF5"/>
    <w:rsid w:val="00EE2FAA"/>
    <w:rsid w:val="00F1182B"/>
    <w:rsid w:val="00F15F58"/>
    <w:rsid w:val="00F444E1"/>
    <w:rsid w:val="00F57475"/>
    <w:rsid w:val="00F86320"/>
    <w:rsid w:val="00F95803"/>
    <w:rsid w:val="00FA454E"/>
    <w:rsid w:val="00FB5351"/>
    <w:rsid w:val="00FB6495"/>
    <w:rsid w:val="00FB68AC"/>
    <w:rsid w:val="00FC3D40"/>
    <w:rsid w:val="00FC43EE"/>
    <w:rsid w:val="00FC4657"/>
    <w:rsid w:val="00FC4E85"/>
    <w:rsid w:val="00FD0423"/>
    <w:rsid w:val="00FD39E3"/>
    <w:rsid w:val="00FE2A8D"/>
    <w:rsid w:val="00FE3EC6"/>
    <w:rsid w:val="00FE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Document Map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CD261A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9"/>
    <w:rsid w:val="00801FFD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801FFD"/>
    <w:rPr>
      <w:rFonts w:hAnsi="Tahoma" w:ascii="Tahoma"/>
      <w:b/>
      <w:bCs/>
      <w:kern w:val="1"/>
      <w:u w:val="single"/>
    </w:rPr>
  </w:style>
  <w:style w:customStyle="true" w:styleId="WW8Num1z0" w:type="character">
    <w:name w:val="WW8Num1z0"/>
    <w:uiPriority w:val="99"/>
    <w:rsid w:val="00801FFD"/>
  </w:style>
  <w:style w:customStyle="true" w:styleId="WW8Num1z1" w:type="character">
    <w:name w:val="WW8Num1z1"/>
    <w:uiPriority w:val="99"/>
    <w:rsid w:val="00801FFD"/>
  </w:style>
  <w:style w:customStyle="true" w:styleId="WW8Num1z2" w:type="character">
    <w:name w:val="WW8Num1z2"/>
    <w:uiPriority w:val="99"/>
    <w:rsid w:val="00801FFD"/>
  </w:style>
  <w:style w:customStyle="true" w:styleId="WW8Num1z3" w:type="character">
    <w:name w:val="WW8Num1z3"/>
    <w:uiPriority w:val="99"/>
    <w:rsid w:val="00801FFD"/>
  </w:style>
  <w:style w:customStyle="true" w:styleId="WW8Num1z4" w:type="character">
    <w:name w:val="WW8Num1z4"/>
    <w:uiPriority w:val="99"/>
    <w:rsid w:val="00801FFD"/>
  </w:style>
  <w:style w:customStyle="true" w:styleId="WW8Num1z5" w:type="character">
    <w:name w:val="WW8Num1z5"/>
    <w:uiPriority w:val="99"/>
    <w:rsid w:val="00801FFD"/>
  </w:style>
  <w:style w:customStyle="true" w:styleId="WW8Num1z6" w:type="character">
    <w:name w:val="WW8Num1z6"/>
    <w:uiPriority w:val="99"/>
    <w:rsid w:val="00801FFD"/>
  </w:style>
  <w:style w:customStyle="true" w:styleId="WW8Num1z7" w:type="character">
    <w:name w:val="WW8Num1z7"/>
    <w:uiPriority w:val="99"/>
    <w:rsid w:val="00801FFD"/>
  </w:style>
  <w:style w:customStyle="true" w:styleId="WW8Num1z8" w:type="character">
    <w:name w:val="WW8Num1z8"/>
    <w:uiPriority w:val="99"/>
    <w:rsid w:val="00801FFD"/>
  </w:style>
  <w:style w:customStyle="true" w:styleId="Absatz-Standardschriftart" w:type="character">
    <w:name w:val="Absatz-Standardschriftart"/>
    <w:uiPriority w:val="99"/>
    <w:rsid w:val="00801FFD"/>
  </w:style>
  <w:style w:customStyle="true" w:styleId="WW-Absatz-Standardschriftart" w:type="character">
    <w:name w:val="WW-Absatz-Standardschriftart"/>
    <w:uiPriority w:val="99"/>
    <w:rsid w:val="00801FFD"/>
  </w:style>
  <w:style w:customStyle="true" w:styleId="WW-Absatz-Standardschriftart1" w:type="character">
    <w:name w:val="WW-Absatz-Standardschriftart1"/>
    <w:uiPriority w:val="99"/>
    <w:rsid w:val="00801FFD"/>
  </w:style>
  <w:style w:customStyle="true" w:styleId="WW-Absatz-Standardschriftart11" w:type="character">
    <w:name w:val="WW-Absatz-Standardschriftart11"/>
    <w:uiPriority w:val="99"/>
    <w:rsid w:val="00801FFD"/>
  </w:style>
  <w:style w:customStyle="true" w:styleId="WW-Absatz-Standardschriftart111" w:type="character">
    <w:name w:val="WW-Absatz-Standardschriftart111"/>
    <w:uiPriority w:val="99"/>
    <w:rsid w:val="00801FFD"/>
  </w:style>
  <w:style w:customStyle="true" w:styleId="WW-Absatz-Standardschriftart1111" w:type="character">
    <w:name w:val="WW-Absatz-Standardschriftart1111"/>
    <w:uiPriority w:val="99"/>
    <w:rsid w:val="00801FFD"/>
  </w:style>
  <w:style w:customStyle="true" w:styleId="WW-Absatz-Standardschriftart11111" w:type="character">
    <w:name w:val="WW-Absatz-Standardschriftart11111"/>
    <w:uiPriority w:val="99"/>
    <w:rsid w:val="00801FFD"/>
  </w:style>
  <w:style w:customStyle="true" w:styleId="WW-Absatz-Standardschriftart111111" w:type="character">
    <w:name w:val="WW-Absatz-Standardschriftart111111"/>
    <w:uiPriority w:val="99"/>
    <w:rsid w:val="00801FFD"/>
  </w:style>
  <w:style w:customStyle="true" w:styleId="WW-Absatz-Standardschriftart1111111" w:type="character">
    <w:name w:val="WW-Absatz-Standardschriftart1111111"/>
    <w:uiPriority w:val="99"/>
    <w:rsid w:val="00801FFD"/>
  </w:style>
  <w:style w:customStyle="true" w:styleId="WW-Absatz-Standardschriftart11111111" w:type="character">
    <w:name w:val="WW-Absatz-Standardschriftart11111111"/>
    <w:uiPriority w:val="99"/>
    <w:rsid w:val="00801FFD"/>
  </w:style>
  <w:style w:customStyle="true" w:styleId="WW-Absatz-Standardschriftart111111111" w:type="character">
    <w:name w:val="WW-Absatz-Standardschriftart111111111"/>
    <w:uiPriority w:val="99"/>
    <w:rsid w:val="00801FFD"/>
  </w:style>
  <w:style w:customStyle="true" w:styleId="WW-Absatz-Standardschriftart1111111111" w:type="character">
    <w:name w:val="WW-Absatz-Standardschriftart1111111111"/>
    <w:uiPriority w:val="99"/>
    <w:rsid w:val="00801FFD"/>
  </w:style>
  <w:style w:customStyle="true" w:styleId="WW-Absatz-Standardschriftart11111111111" w:type="character">
    <w:name w:val="WW-Absatz-Standardschriftart11111111111"/>
    <w:uiPriority w:val="99"/>
    <w:rsid w:val="00801FFD"/>
  </w:style>
  <w:style w:customStyle="true" w:styleId="WW-Absatz-Standardschriftart111111111111" w:type="character">
    <w:name w:val="WW-Absatz-Standardschriftart111111111111"/>
    <w:uiPriority w:val="99"/>
    <w:rsid w:val="00801FFD"/>
  </w:style>
  <w:style w:customStyle="true" w:styleId="WW-Absatz-Standardschriftart1111111111111" w:type="character">
    <w:name w:val="WW-Absatz-Standardschriftart1111111111111"/>
    <w:uiPriority w:val="99"/>
    <w:rsid w:val="00801FFD"/>
  </w:style>
  <w:style w:customStyle="true" w:styleId="WW-Absatz-Standardschriftart11111111111111" w:type="character">
    <w:name w:val="WW-Absatz-Standardschriftart11111111111111"/>
    <w:uiPriority w:val="99"/>
    <w:rsid w:val="00801FFD"/>
  </w:style>
  <w:style w:customStyle="true" w:styleId="WW-Absatz-Standardschriftart111111111111111" w:type="character">
    <w:name w:val="WW-Absatz-Standardschriftart111111111111111"/>
    <w:uiPriority w:val="99"/>
    <w:rsid w:val="00801FFD"/>
  </w:style>
  <w:style w:customStyle="true" w:styleId="WW-Absatz-Standardschriftart1111111111111111" w:type="character">
    <w:name w:val="WW-Absatz-Standardschriftart1111111111111111"/>
    <w:uiPriority w:val="99"/>
    <w:rsid w:val="00801FFD"/>
  </w:style>
  <w:style w:customStyle="true" w:styleId="WW-Absatz-Standardschriftart11111111111111111" w:type="character">
    <w:name w:val="WW-Absatz-Standardschriftart11111111111111111"/>
    <w:uiPriority w:val="99"/>
    <w:rsid w:val="00801FFD"/>
  </w:style>
  <w:style w:customStyle="true" w:styleId="WW-Absatz-Standardschriftart111111111111111111" w:type="character">
    <w:name w:val="WW-Absatz-Standardschriftart111111111111111111"/>
    <w:uiPriority w:val="99"/>
    <w:rsid w:val="00801FFD"/>
  </w:style>
  <w:style w:customStyle="true" w:styleId="NumberingSymbols" w:type="character">
    <w:name w:val="Numbering Symbols"/>
    <w:uiPriority w:val="99"/>
    <w:rsid w:val="00801FFD"/>
  </w:style>
  <w:style w:customStyle="true" w:styleId="Bullets" w:type="character">
    <w:name w:val="Bullets"/>
    <w:uiPriority w:val="99"/>
    <w:rsid w:val="00801FFD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hAnsi="Tahoma" w:ascii="Tahoma"/>
      <w:kern w:val="1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01FFD"/>
    <w:rPr>
      <w:rFonts w:hAnsi="Tahoma" w:ascii="Tahoma"/>
      <w:kern w:val="1"/>
    </w:rPr>
  </w:style>
  <w:style w:styleId="Popis" w:type="paragraph">
    <w:name w:val="List"/>
    <w:basedOn w:val="Tijeloteksta"/>
    <w:rsid w:val="00801FFD"/>
  </w:style>
  <w:style w:styleId="Opisslike" w:type="paragraph">
    <w:name w:val="caption"/>
    <w:basedOn w:val="Normal"/>
    <w:qFormat/>
    <w:rsid w:val="00801FFD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rsid w:val="00801FFD"/>
    <w:rPr>
      <w:rFonts w:hAnsi="Tahoma" w:asci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01FFD"/>
    <w:rPr>
      <w:rFonts w:hAnsi="Tahoma" w:ascii="Tahoma"/>
      <w:kern w:val="1"/>
    </w:rPr>
  </w:style>
  <w:style w:customStyle="true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801FFD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rsid w:val="00801FFD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rsid w:val="00801FFD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rsid w:val="00801FFD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rsid w:val="00801FFD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801FFD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801FFD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801FFD"/>
    <w:rPr>
      <w:rFonts w:hAnsi="Tahoma" w:asci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cs="Tahoma" w:hAnsi="Tahoma" w:ascii="Tahoma"/>
      <w:kern w:val="1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801FFD"/>
    <w:rPr>
      <w:rFonts w:cs="Tahoma" w:hAnsi="Tahoma" w:ascii="Tahoma"/>
      <w:kern w:val="1"/>
      <w:sz w:val="16"/>
      <w:szCs w:val="16"/>
    </w:rPr>
  </w:style>
  <w:style w:customStyle="true" w:styleId="Standard" w:type="paragraph">
    <w:name w:val="Standard"/>
    <w:rsid w:val="00801FFD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uiPriority w:val="99"/>
    <w:rsid w:val="007507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750799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750799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750799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750799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true" w:styleId="DeltaViewDeletion" w:type="character">
    <w:name w:val="DeltaView Deletion"/>
    <w:uiPriority w:val="99"/>
    <w:rsid w:val="00750799"/>
    <w:rPr>
      <w:strike/>
      <w:color w:val="FF0000"/>
    </w:rPr>
  </w:style>
  <w:style w:customStyle="true" w:styleId="DeltaViewMoveSource" w:type="character">
    <w:name w:val="DeltaView Move Source"/>
    <w:uiPriority w:val="99"/>
    <w:rsid w:val="00750799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750799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750799"/>
    <w:rPr>
      <w:color w:val="000000"/>
    </w:rPr>
  </w:style>
  <w:style w:customStyle="true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true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750799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customStyle="true" w:styleId="st" w:type="character">
    <w:name w:val="st"/>
    <w:basedOn w:val="Zadanifontodlomka"/>
    <w:rsid w:val="000A7828"/>
  </w:style>
  <w:style w:styleId="Bezproreda" w:type="paragraph">
    <w:name w:val="No Spacing"/>
    <w:uiPriority w:val="1"/>
    <w:qFormat/>
    <w:rsid w:val="000A7828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0A7828"/>
  </w:style>
  <w:style w:customStyle="true" w:styleId="Default" w:type="paragraph">
    <w:name w:val="Default"/>
    <w:rsid w:val="000A7828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xl70" w:type="paragraph">
    <w:name w:val="xl70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1" w:type="paragraph">
    <w:name w:val="xl71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72" w:type="paragraph">
    <w:name w:val="xl72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3" w:type="paragraph">
    <w:name w:val="xl73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4" w:type="paragraph">
    <w:name w:val="xl74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</w:rPr>
  </w:style>
  <w:style w:customStyle="true" w:styleId="xl75" w:type="paragraph">
    <w:name w:val="xl75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6" w:type="paragraph">
    <w:name w:val="xl76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7" w:type="paragraph">
    <w:name w:val="xl77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78" w:type="paragraph">
    <w:name w:val="xl78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9" w:type="paragraph">
    <w:name w:val="xl79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0" w:type="paragraph">
    <w:name w:val="xl80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81" w:type="paragraph">
    <w:name w:val="xl81"/>
    <w:basedOn w:val="Normal"/>
    <w:rsid w:val="000A7828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82" w:type="paragraph">
    <w:name w:val="xl82"/>
    <w:basedOn w:val="Normal"/>
    <w:rsid w:val="000A7828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3" w:type="paragraph">
    <w:name w:val="xl83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4" w:type="paragraph">
    <w:name w:val="xl84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5" w:type="paragraph">
    <w:name w:val="xl85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6" w:type="paragraph">
    <w:name w:val="xl86"/>
    <w:basedOn w:val="Normal"/>
    <w:rsid w:val="000A7828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7" w:type="paragraph">
    <w:name w:val="xl87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8" w:type="paragraph">
    <w:name w:val="xl88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89" w:type="paragraph">
    <w:name w:val="xl89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0" w:type="paragraph">
    <w:name w:val="xl90"/>
    <w:basedOn w:val="Normal"/>
    <w:rsid w:val="000A7828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1" w:type="paragraph">
    <w:name w:val="xl91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2" w:type="paragraph">
    <w:name w:val="xl92"/>
    <w:basedOn w:val="Normal"/>
    <w:rsid w:val="000A7828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93" w:type="paragraph">
    <w:name w:val="xl93"/>
    <w:basedOn w:val="Normal"/>
    <w:rsid w:val="000A7828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4" w:type="paragraph">
    <w:name w:val="xl94"/>
    <w:basedOn w:val="Normal"/>
    <w:rsid w:val="000A7828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3" w:type="paragraph">
    <w:name w:val="xl123"/>
    <w:basedOn w:val="Normal"/>
    <w:rsid w:val="000A7828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4" w:type="paragraph">
    <w:name w:val="xl124"/>
    <w:basedOn w:val="Normal"/>
    <w:rsid w:val="000A7828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5" w:type="paragraph">
    <w:name w:val="xl125"/>
    <w:basedOn w:val="Normal"/>
    <w:rsid w:val="000A7828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6" w:type="paragraph">
    <w:name w:val="xl126"/>
    <w:basedOn w:val="Normal"/>
    <w:rsid w:val="000A7828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7" w:type="paragraph">
    <w:name w:val="xl127"/>
    <w:basedOn w:val="Normal"/>
    <w:rsid w:val="000A7828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8" w:type="paragraph">
    <w:name w:val="xl128"/>
    <w:basedOn w:val="Normal"/>
    <w:rsid w:val="000A7828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9" w:type="paragraph">
    <w:name w:val="xl129"/>
    <w:basedOn w:val="Normal"/>
    <w:rsid w:val="000A7828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0" w:type="paragraph">
    <w:name w:val="xl130"/>
    <w:basedOn w:val="Normal"/>
    <w:rsid w:val="000A7828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31" w:type="paragraph">
    <w:name w:val="xl131"/>
    <w:basedOn w:val="Normal"/>
    <w:rsid w:val="000A7828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2" w:type="paragraph">
    <w:name w:val="xl132"/>
    <w:basedOn w:val="Normal"/>
    <w:rsid w:val="000A7828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3" w:type="paragraph">
    <w:name w:val="xl133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4" w:type="paragraph">
    <w:name w:val="xl134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35" w:type="paragraph">
    <w:name w:val="xl135"/>
    <w:basedOn w:val="Normal"/>
    <w:rsid w:val="000A7828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6" w:type="paragraph">
    <w:name w:val="xl136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37" w:type="paragraph">
    <w:name w:val="xl137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8" w:type="paragraph">
    <w:name w:val="xl138"/>
    <w:basedOn w:val="Normal"/>
    <w:rsid w:val="000A7828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9" w:type="paragraph">
    <w:name w:val="xl139"/>
    <w:basedOn w:val="Normal"/>
    <w:rsid w:val="000A7828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40" w:type="paragraph">
    <w:name w:val="xl140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1" w:type="paragraph">
    <w:name w:val="xl141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2" w:type="paragraph">
    <w:name w:val="xl142"/>
    <w:basedOn w:val="Normal"/>
    <w:rsid w:val="000A7828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3" w:type="paragraph">
    <w:name w:val="xl143"/>
    <w:basedOn w:val="Normal"/>
    <w:rsid w:val="000A7828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4" w:type="paragraph">
    <w:name w:val="xl144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5" w:type="paragraph">
    <w:name w:val="xl145"/>
    <w:basedOn w:val="Normal"/>
    <w:rsid w:val="000A7828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6" w:type="paragraph">
    <w:name w:val="xl146"/>
    <w:basedOn w:val="Normal"/>
    <w:rsid w:val="000A7828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7" w:type="paragraph">
    <w:name w:val="xl147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8" w:type="paragraph">
    <w:name w:val="xl148"/>
    <w:basedOn w:val="Normal"/>
    <w:rsid w:val="000A7828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9" w:type="paragraph">
    <w:name w:val="xl149"/>
    <w:basedOn w:val="Normal"/>
    <w:rsid w:val="000A7828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0" w:type="paragraph">
    <w:name w:val="xl150"/>
    <w:basedOn w:val="Normal"/>
    <w:rsid w:val="000A7828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1" w:type="paragraph">
    <w:name w:val="xl151"/>
    <w:basedOn w:val="Normal"/>
    <w:rsid w:val="000A7828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2" w:type="paragraph">
    <w:name w:val="xl152"/>
    <w:basedOn w:val="Normal"/>
    <w:rsid w:val="000A7828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3" w:type="paragraph">
    <w:name w:val="xl153"/>
    <w:basedOn w:val="Normal"/>
    <w:rsid w:val="000A7828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4" w:type="paragraph">
    <w:name w:val="xl154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5" w:type="paragraph">
    <w:name w:val="xl155"/>
    <w:basedOn w:val="Normal"/>
    <w:rsid w:val="000A7828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6" w:type="paragraph">
    <w:name w:val="xl156"/>
    <w:basedOn w:val="Normal"/>
    <w:rsid w:val="000A7828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7" w:type="paragraph">
    <w:name w:val="xl157"/>
    <w:basedOn w:val="Normal"/>
    <w:rsid w:val="000A7828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8" w:type="paragraph">
    <w:name w:val="xl158"/>
    <w:basedOn w:val="Normal"/>
    <w:rsid w:val="000A7828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9" w:type="paragraph">
    <w:name w:val="xl159"/>
    <w:basedOn w:val="Normal"/>
    <w:rsid w:val="000A7828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0" w:type="paragraph">
    <w:name w:val="xl160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1" w:type="paragraph">
    <w:name w:val="xl161"/>
    <w:basedOn w:val="Normal"/>
    <w:rsid w:val="000A7828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2" w:type="paragraph">
    <w:name w:val="xl162"/>
    <w:basedOn w:val="Normal"/>
    <w:rsid w:val="000A7828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3" w:type="paragraph">
    <w:name w:val="xl163"/>
    <w:basedOn w:val="Normal"/>
    <w:rsid w:val="000A7828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4" w:type="paragraph">
    <w:name w:val="xl164"/>
    <w:basedOn w:val="Normal"/>
    <w:rsid w:val="000A7828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5" w:type="paragraph">
    <w:name w:val="xl165"/>
    <w:basedOn w:val="Normal"/>
    <w:rsid w:val="000A7828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StrongEmphasis" w:type="character">
    <w:name w:val="Strong Emphasis"/>
    <w:rsid w:val="000A7828"/>
    <w:rPr>
      <w:rFonts w:cs="Times New Roman"/>
      <w:b/>
      <w:bCs/>
    </w:rPr>
  </w:style>
  <w:style w:styleId="Brojstranice" w:type="character">
    <w:name w:val="page number"/>
    <w:uiPriority w:val="99"/>
    <w:rsid w:val="000A7828"/>
    <w:rPr>
      <w:rFonts w:cs="Times New Roman"/>
    </w:rPr>
  </w:style>
  <w:style w:customStyle="true" w:styleId="CommentTextChar" w:type="character">
    <w:name w:val="Comment Text Char"/>
    <w:uiPriority w:val="99"/>
    <w:rsid w:val="000A7828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0A7828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0A7828"/>
    <w:rPr>
      <w:rFonts w:cs="Times New Roman"/>
    </w:rPr>
  </w:style>
  <w:style w:customStyle="true" w:styleId="ListLabel2" w:type="character">
    <w:name w:val="ListLabel 2"/>
    <w:rsid w:val="000A7828"/>
    <w:rPr>
      <w:rFonts w:cs="Times New Roman"/>
      <w:b w:val="false"/>
      <w:i w:val="false"/>
    </w:rPr>
  </w:style>
  <w:style w:customStyle="true" w:styleId="ListLabel3" w:type="character">
    <w:name w:val="ListLabel 3"/>
    <w:rsid w:val="000A7828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0A7828"/>
    <w:rPr>
      <w:sz w:val="22"/>
    </w:rPr>
  </w:style>
  <w:style w:customStyle="true" w:styleId="ListLabel5" w:type="character">
    <w:name w:val="ListLabel 5"/>
    <w:rsid w:val="000A7828"/>
    <w:rPr>
      <w:rFonts w:eastAsia="MS ??"/>
    </w:rPr>
  </w:style>
  <w:style w:customStyle="true" w:styleId="ListLabel6" w:type="character">
    <w:name w:val="ListLabel 6"/>
    <w:rsid w:val="000A7828"/>
    <w:rPr>
      <w:b w:val="false"/>
      <w:i w:val="false"/>
    </w:rPr>
  </w:style>
  <w:style w:customStyle="true" w:styleId="ListLabel7" w:type="character">
    <w:name w:val="ListLabel 7"/>
    <w:rsid w:val="000A7828"/>
    <w:rPr>
      <w:rFonts w:cs="Verdana"/>
    </w:rPr>
  </w:style>
  <w:style w:customStyle="true" w:styleId="ListLabel8" w:type="character">
    <w:name w:val="ListLabel 8"/>
    <w:rsid w:val="000A7828"/>
    <w:rPr>
      <w:rFonts w:cs="Courier New"/>
    </w:rPr>
  </w:style>
  <w:style w:customStyle="true" w:styleId="ListLabel9" w:type="character">
    <w:name w:val="ListLabel 9"/>
    <w:rsid w:val="000A7828"/>
    <w:rPr>
      <w:rFonts w:cs="Wingdings"/>
    </w:rPr>
  </w:style>
  <w:style w:customStyle="true" w:styleId="ListLabel10" w:type="character">
    <w:name w:val="ListLabel 10"/>
    <w:rsid w:val="000A7828"/>
    <w:rPr>
      <w:rFonts w:cs="Symbol"/>
    </w:rPr>
  </w:style>
  <w:style w:customStyle="true" w:styleId="ListLabel11" w:type="character">
    <w:name w:val="ListLabel 11"/>
    <w:rsid w:val="000A7828"/>
    <w:rPr>
      <w:b w:val="false"/>
      <w:i w:val="false"/>
    </w:rPr>
  </w:style>
  <w:style w:customStyle="true" w:styleId="ListLabel12" w:type="character">
    <w:name w:val="ListLabel 12"/>
    <w:rsid w:val="000A7828"/>
    <w:rPr>
      <w:rFonts w:cs="Verdana"/>
    </w:rPr>
  </w:style>
  <w:style w:customStyle="true" w:styleId="ListLabel13" w:type="character">
    <w:name w:val="ListLabel 13"/>
    <w:rsid w:val="000A7828"/>
    <w:rPr>
      <w:rFonts w:cs="Courier New"/>
    </w:rPr>
  </w:style>
  <w:style w:customStyle="true" w:styleId="ListLabel14" w:type="character">
    <w:name w:val="ListLabel 14"/>
    <w:rsid w:val="000A7828"/>
    <w:rPr>
      <w:rFonts w:cs="Wingdings"/>
    </w:rPr>
  </w:style>
  <w:style w:customStyle="true" w:styleId="ListLabel15" w:type="character">
    <w:name w:val="ListLabel 15"/>
    <w:rsid w:val="000A7828"/>
    <w:rPr>
      <w:rFonts w:cs="Symbol"/>
    </w:rPr>
  </w:style>
  <w:style w:customStyle="true" w:styleId="ListLabel16" w:type="character">
    <w:name w:val="ListLabel 16"/>
    <w:rsid w:val="000A7828"/>
    <w:rPr>
      <w:b w:val="false"/>
      <w:i w:val="false"/>
    </w:rPr>
  </w:style>
  <w:style w:customStyle="true" w:styleId="ListLabel17" w:type="character">
    <w:name w:val="ListLabel 17"/>
    <w:rsid w:val="000A7828"/>
    <w:rPr>
      <w:rFonts w:cs="Verdana"/>
    </w:rPr>
  </w:style>
  <w:style w:customStyle="true" w:styleId="ListLabel18" w:type="character">
    <w:name w:val="ListLabel 18"/>
    <w:rsid w:val="000A7828"/>
    <w:rPr>
      <w:rFonts w:cs="Courier New"/>
    </w:rPr>
  </w:style>
  <w:style w:customStyle="true" w:styleId="ListLabel19" w:type="character">
    <w:name w:val="ListLabel 19"/>
    <w:rsid w:val="000A7828"/>
    <w:rPr>
      <w:rFonts w:cs="Wingdings"/>
    </w:rPr>
  </w:style>
  <w:style w:customStyle="true" w:styleId="ListLabel20" w:type="character">
    <w:name w:val="ListLabel 20"/>
    <w:rsid w:val="000A7828"/>
    <w:rPr>
      <w:rFonts w:cs="Symbol"/>
    </w:rPr>
  </w:style>
  <w:style w:customStyle="true" w:styleId="ListLabel21" w:type="character">
    <w:name w:val="ListLabel 21"/>
    <w:rsid w:val="000A7828"/>
    <w:rPr>
      <w:b w:val="false"/>
      <w:i w:val="false"/>
    </w:rPr>
  </w:style>
  <w:style w:customStyle="true" w:styleId="ListLabel22" w:type="character">
    <w:name w:val="ListLabel 22"/>
    <w:rsid w:val="000A7828"/>
    <w:rPr>
      <w:rFonts w:cs="Verdana"/>
    </w:rPr>
  </w:style>
  <w:style w:customStyle="true" w:styleId="ListLabel23" w:type="character">
    <w:name w:val="ListLabel 23"/>
    <w:rsid w:val="000A7828"/>
    <w:rPr>
      <w:rFonts w:cs="Courier New"/>
    </w:rPr>
  </w:style>
  <w:style w:customStyle="true" w:styleId="ListLabel24" w:type="character">
    <w:name w:val="ListLabel 24"/>
    <w:rsid w:val="000A7828"/>
    <w:rPr>
      <w:rFonts w:cs="Wingdings"/>
    </w:rPr>
  </w:style>
  <w:style w:customStyle="true" w:styleId="ListLabel25" w:type="character">
    <w:name w:val="ListLabel 25"/>
    <w:rsid w:val="000A7828"/>
    <w:rPr>
      <w:rFonts w:cs="Symbol"/>
    </w:rPr>
  </w:style>
  <w:style w:customStyle="true" w:styleId="ListLabel26" w:type="character">
    <w:name w:val="ListLabel 26"/>
    <w:rsid w:val="000A7828"/>
    <w:rPr>
      <w:b w:val="false"/>
      <w:i w:val="false"/>
    </w:rPr>
  </w:style>
  <w:style w:customStyle="true" w:styleId="ListLabel27" w:type="character">
    <w:name w:val="ListLabel 27"/>
    <w:rsid w:val="000A7828"/>
    <w:rPr>
      <w:rFonts w:cs="Verdana"/>
    </w:rPr>
  </w:style>
  <w:style w:customStyle="true" w:styleId="ListLabel28" w:type="character">
    <w:name w:val="ListLabel 28"/>
    <w:rsid w:val="000A7828"/>
    <w:rPr>
      <w:rFonts w:cs="Courier New"/>
    </w:rPr>
  </w:style>
  <w:style w:customStyle="true" w:styleId="ListLabel29" w:type="character">
    <w:name w:val="ListLabel 29"/>
    <w:rsid w:val="000A7828"/>
    <w:rPr>
      <w:rFonts w:cs="Wingdings"/>
    </w:rPr>
  </w:style>
  <w:style w:customStyle="true" w:styleId="ListLabel30" w:type="character">
    <w:name w:val="ListLabel 30"/>
    <w:rsid w:val="000A7828"/>
    <w:rPr>
      <w:rFonts w:cs="Symbol"/>
    </w:rPr>
  </w:style>
  <w:style w:customStyle="true" w:styleId="Textbody" w:type="paragraph">
    <w:name w:val="Text body"/>
    <w:basedOn w:val="Normal"/>
    <w:rsid w:val="000A7828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eastAsia="en-US" w:val="en-US"/>
    </w:rPr>
  </w:style>
  <w:style w:styleId="Naglaeno" w:type="character">
    <w:name w:val="Strong"/>
    <w:uiPriority w:val="99"/>
    <w:qFormat/>
    <w:rsid w:val="000A7828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0A7828"/>
    <w:rPr>
      <w:rFonts w:eastAsia="Calibri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0A7828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0A782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iPriority="99" w:unhideWhenUsed="1"/>
    <w:lsdException w:name="heading 3" w:qFormat="1" w:semiHidden="1" w:uiPriority="9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750799"/>
    <w:pPr>
      <w:keepNext/>
      <w:autoSpaceDE w:val="0"/>
      <w:autoSpaceDN w:val="0"/>
      <w:adjustRightInd w:val="0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801FFD"/>
    <w:pPr>
      <w:keepNext/>
      <w:numPr>
        <w:ilvl w:val="1"/>
        <w:numId w:val="2"/>
      </w:numPr>
      <w:suppressAutoHyphens/>
      <w:jc w:val="both"/>
      <w:outlineLvl w:val="1"/>
    </w:pPr>
    <w:rPr>
      <w:rFonts w:ascii="Tahoma" w:hAns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801FFD"/>
    <w:pPr>
      <w:keepNext/>
      <w:numPr>
        <w:ilvl w:val="2"/>
        <w:numId w:val="2"/>
      </w:numPr>
      <w:suppressAutoHyphens/>
      <w:jc w:val="both"/>
      <w:outlineLvl w:val="2"/>
    </w:pPr>
    <w:rPr>
      <w:rFonts w:ascii="Tahoma" w:hAnsi="Tahoma"/>
      <w:b/>
      <w:bCs/>
      <w:kern w:val="1"/>
      <w:sz w:val="20"/>
      <w:szCs w:val="20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CD261A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9"/>
    <w:rsid w:val="00801FFD"/>
    <w:rPr>
      <w:rFonts w:ascii="Tahoma" w:hAnsi="Tahoma"/>
      <w:b/>
      <w:bCs/>
      <w:kern w:val="1"/>
    </w:rPr>
  </w:style>
  <w:style w:customStyle="1" w:styleId="Naslov3Char" w:type="character">
    <w:name w:val="Naslov 3 Char"/>
    <w:basedOn w:val="Zadanifontodlomka"/>
    <w:link w:val="Naslov3"/>
    <w:uiPriority w:val="99"/>
    <w:rsid w:val="00801FFD"/>
    <w:rPr>
      <w:rFonts w:ascii="Tahoma" w:hAnsi="Tahoma"/>
      <w:b/>
      <w:bCs/>
      <w:kern w:val="1"/>
      <w:u w:val="single"/>
    </w:rPr>
  </w:style>
  <w:style w:customStyle="1" w:styleId="WW8Num1z0" w:type="character">
    <w:name w:val="WW8Num1z0"/>
    <w:uiPriority w:val="99"/>
    <w:rsid w:val="00801FFD"/>
  </w:style>
  <w:style w:customStyle="1" w:styleId="WW8Num1z1" w:type="character">
    <w:name w:val="WW8Num1z1"/>
    <w:uiPriority w:val="99"/>
    <w:rsid w:val="00801FFD"/>
  </w:style>
  <w:style w:customStyle="1" w:styleId="WW8Num1z2" w:type="character">
    <w:name w:val="WW8Num1z2"/>
    <w:uiPriority w:val="99"/>
    <w:rsid w:val="00801FFD"/>
  </w:style>
  <w:style w:customStyle="1" w:styleId="WW8Num1z3" w:type="character">
    <w:name w:val="WW8Num1z3"/>
    <w:uiPriority w:val="99"/>
    <w:rsid w:val="00801FFD"/>
  </w:style>
  <w:style w:customStyle="1" w:styleId="WW8Num1z4" w:type="character">
    <w:name w:val="WW8Num1z4"/>
    <w:uiPriority w:val="99"/>
    <w:rsid w:val="00801FFD"/>
  </w:style>
  <w:style w:customStyle="1" w:styleId="WW8Num1z5" w:type="character">
    <w:name w:val="WW8Num1z5"/>
    <w:uiPriority w:val="99"/>
    <w:rsid w:val="00801FFD"/>
  </w:style>
  <w:style w:customStyle="1" w:styleId="WW8Num1z6" w:type="character">
    <w:name w:val="WW8Num1z6"/>
    <w:uiPriority w:val="99"/>
    <w:rsid w:val="00801FFD"/>
  </w:style>
  <w:style w:customStyle="1" w:styleId="WW8Num1z7" w:type="character">
    <w:name w:val="WW8Num1z7"/>
    <w:uiPriority w:val="99"/>
    <w:rsid w:val="00801FFD"/>
  </w:style>
  <w:style w:customStyle="1" w:styleId="WW8Num1z8" w:type="character">
    <w:name w:val="WW8Num1z8"/>
    <w:uiPriority w:val="99"/>
    <w:rsid w:val="00801FFD"/>
  </w:style>
  <w:style w:customStyle="1" w:styleId="Absatz-Standardschriftart" w:type="character">
    <w:name w:val="Absatz-Standardschriftart"/>
    <w:uiPriority w:val="99"/>
    <w:rsid w:val="00801FFD"/>
  </w:style>
  <w:style w:customStyle="1" w:styleId="WW-Absatz-Standardschriftart" w:type="character">
    <w:name w:val="WW-Absatz-Standardschriftart"/>
    <w:uiPriority w:val="99"/>
    <w:rsid w:val="00801FFD"/>
  </w:style>
  <w:style w:customStyle="1" w:styleId="WW-Absatz-Standardschriftart1" w:type="character">
    <w:name w:val="WW-Absatz-Standardschriftart1"/>
    <w:uiPriority w:val="99"/>
    <w:rsid w:val="00801FFD"/>
  </w:style>
  <w:style w:customStyle="1" w:styleId="WW-Absatz-Standardschriftart11" w:type="character">
    <w:name w:val="WW-Absatz-Standardschriftart11"/>
    <w:uiPriority w:val="99"/>
    <w:rsid w:val="00801FFD"/>
  </w:style>
  <w:style w:customStyle="1" w:styleId="WW-Absatz-Standardschriftart111" w:type="character">
    <w:name w:val="WW-Absatz-Standardschriftart111"/>
    <w:uiPriority w:val="99"/>
    <w:rsid w:val="00801FFD"/>
  </w:style>
  <w:style w:customStyle="1" w:styleId="WW-Absatz-Standardschriftart1111" w:type="character">
    <w:name w:val="WW-Absatz-Standardschriftart1111"/>
    <w:uiPriority w:val="99"/>
    <w:rsid w:val="00801FFD"/>
  </w:style>
  <w:style w:customStyle="1" w:styleId="WW-Absatz-Standardschriftart11111" w:type="character">
    <w:name w:val="WW-Absatz-Standardschriftart11111"/>
    <w:uiPriority w:val="99"/>
    <w:rsid w:val="00801FFD"/>
  </w:style>
  <w:style w:customStyle="1" w:styleId="WW-Absatz-Standardschriftart111111" w:type="character">
    <w:name w:val="WW-Absatz-Standardschriftart111111"/>
    <w:uiPriority w:val="99"/>
    <w:rsid w:val="00801FFD"/>
  </w:style>
  <w:style w:customStyle="1" w:styleId="WW-Absatz-Standardschriftart1111111" w:type="character">
    <w:name w:val="WW-Absatz-Standardschriftart1111111"/>
    <w:uiPriority w:val="99"/>
    <w:rsid w:val="00801FFD"/>
  </w:style>
  <w:style w:customStyle="1" w:styleId="WW-Absatz-Standardschriftart11111111" w:type="character">
    <w:name w:val="WW-Absatz-Standardschriftart11111111"/>
    <w:uiPriority w:val="99"/>
    <w:rsid w:val="00801FFD"/>
  </w:style>
  <w:style w:customStyle="1" w:styleId="WW-Absatz-Standardschriftart111111111" w:type="character">
    <w:name w:val="WW-Absatz-Standardschriftart111111111"/>
    <w:uiPriority w:val="99"/>
    <w:rsid w:val="00801FFD"/>
  </w:style>
  <w:style w:customStyle="1" w:styleId="WW-Absatz-Standardschriftart1111111111" w:type="character">
    <w:name w:val="WW-Absatz-Standardschriftart1111111111"/>
    <w:uiPriority w:val="99"/>
    <w:rsid w:val="00801FFD"/>
  </w:style>
  <w:style w:customStyle="1" w:styleId="WW-Absatz-Standardschriftart11111111111" w:type="character">
    <w:name w:val="WW-Absatz-Standardschriftart11111111111"/>
    <w:uiPriority w:val="99"/>
    <w:rsid w:val="00801FFD"/>
  </w:style>
  <w:style w:customStyle="1" w:styleId="WW-Absatz-Standardschriftart111111111111" w:type="character">
    <w:name w:val="WW-Absatz-Standardschriftart111111111111"/>
    <w:uiPriority w:val="99"/>
    <w:rsid w:val="00801FFD"/>
  </w:style>
  <w:style w:customStyle="1" w:styleId="WW-Absatz-Standardschriftart1111111111111" w:type="character">
    <w:name w:val="WW-Absatz-Standardschriftart1111111111111"/>
    <w:uiPriority w:val="99"/>
    <w:rsid w:val="00801FFD"/>
  </w:style>
  <w:style w:customStyle="1" w:styleId="WW-Absatz-Standardschriftart11111111111111" w:type="character">
    <w:name w:val="WW-Absatz-Standardschriftart11111111111111"/>
    <w:uiPriority w:val="99"/>
    <w:rsid w:val="00801FFD"/>
  </w:style>
  <w:style w:customStyle="1" w:styleId="WW-Absatz-Standardschriftart111111111111111" w:type="character">
    <w:name w:val="WW-Absatz-Standardschriftart111111111111111"/>
    <w:uiPriority w:val="99"/>
    <w:rsid w:val="00801FFD"/>
  </w:style>
  <w:style w:customStyle="1" w:styleId="WW-Absatz-Standardschriftart1111111111111111" w:type="character">
    <w:name w:val="WW-Absatz-Standardschriftart1111111111111111"/>
    <w:uiPriority w:val="99"/>
    <w:rsid w:val="00801FFD"/>
  </w:style>
  <w:style w:customStyle="1" w:styleId="WW-Absatz-Standardschriftart11111111111111111" w:type="character">
    <w:name w:val="WW-Absatz-Standardschriftart11111111111111111"/>
    <w:uiPriority w:val="99"/>
    <w:rsid w:val="00801FFD"/>
  </w:style>
  <w:style w:customStyle="1" w:styleId="WW-Absatz-Standardschriftart111111111111111111" w:type="character">
    <w:name w:val="WW-Absatz-Standardschriftart111111111111111111"/>
    <w:uiPriority w:val="99"/>
    <w:rsid w:val="00801FFD"/>
  </w:style>
  <w:style w:customStyle="1" w:styleId="NumberingSymbols" w:type="character">
    <w:name w:val="Numbering Symbols"/>
    <w:uiPriority w:val="99"/>
    <w:rsid w:val="00801FFD"/>
  </w:style>
  <w:style w:customStyle="1" w:styleId="Bullets" w:type="character">
    <w:name w:val="Bullets"/>
    <w:uiPriority w:val="99"/>
    <w:rsid w:val="00801FFD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801FFD"/>
    <w:pPr>
      <w:keepNext/>
      <w:suppressAutoHyphens/>
      <w:spacing w:after="120" w:before="240"/>
      <w:jc w:val="both"/>
    </w:pPr>
    <w:rPr>
      <w:rFonts w:ascii="Arial" w:cs="Arial" w:hAnsi="Arial"/>
      <w:kern w:val="1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01FFD"/>
    <w:pPr>
      <w:suppressAutoHyphens/>
      <w:spacing w:after="120"/>
      <w:jc w:val="both"/>
    </w:pPr>
    <w:rPr>
      <w:rFonts w:ascii="Tahoma" w:hAnsi="Tahoma"/>
      <w:kern w:val="1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01FFD"/>
    <w:rPr>
      <w:rFonts w:ascii="Tahoma" w:hAnsi="Tahoma"/>
      <w:kern w:val="1"/>
    </w:rPr>
  </w:style>
  <w:style w:styleId="Popis" w:type="paragraph">
    <w:name w:val="List"/>
    <w:basedOn w:val="Tijeloteksta"/>
    <w:rsid w:val="00801FFD"/>
  </w:style>
  <w:style w:styleId="Opisslike" w:type="paragraph">
    <w:name w:val="caption"/>
    <w:basedOn w:val="Normal"/>
    <w:qFormat/>
    <w:rsid w:val="00801FFD"/>
    <w:pPr>
      <w:suppressLineNumbers/>
      <w:suppressAutoHyphens/>
      <w:spacing w:after="120" w:before="120"/>
      <w:jc w:val="both"/>
    </w:pPr>
    <w:rPr>
      <w:rFonts w:ascii="Tahoma" w:hAnsi="Tahoma"/>
      <w:i/>
      <w:iCs/>
      <w:kern w:val="1"/>
      <w:sz w:val="20"/>
      <w:szCs w:val="20"/>
    </w:rPr>
  </w:style>
  <w:style w:customStyle="1" w:styleId="Index" w:type="paragraph">
    <w:name w:val="Index"/>
    <w:basedOn w:val="Normal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PodnojeChar" w:type="character">
    <w:name w:val="Podnožje Char"/>
    <w:basedOn w:val="Zadanifontodlomka"/>
    <w:link w:val="Podnoje"/>
    <w:uiPriority w:val="99"/>
    <w:rsid w:val="00801FFD"/>
    <w:rPr>
      <w:rFonts w:ascii="Tahoma" w:hAnsi="Tahoma"/>
      <w:kern w:val="1"/>
    </w:rPr>
  </w:style>
  <w:style w:styleId="Zaglavlje" w:type="paragraph">
    <w:name w:val="header"/>
    <w:basedOn w:val="Normal"/>
    <w:link w:val="ZaglavljeChar"/>
    <w:uiPriority w:val="99"/>
    <w:rsid w:val="00801FFD"/>
    <w:pPr>
      <w:suppressLineNumbers/>
      <w:tabs>
        <w:tab w:pos="4819" w:val="center"/>
        <w:tab w:pos="9638" w:val="right"/>
      </w:tabs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01FFD"/>
    <w:rPr>
      <w:rFonts w:ascii="Tahoma" w:hAnsi="Tahoma"/>
      <w:kern w:val="1"/>
    </w:rPr>
  </w:style>
  <w:style w:customStyle="1" w:styleId="TableContents" w:type="paragraph">
    <w:name w:val="Table Contents"/>
    <w:basedOn w:val="Normal"/>
    <w:uiPriority w:val="99"/>
    <w:rsid w:val="00801FFD"/>
    <w:pPr>
      <w:suppressLineNumbers/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ableHeading" w:type="paragraph">
    <w:name w:val="Table Heading"/>
    <w:basedOn w:val="TableContents"/>
    <w:uiPriority w:val="99"/>
    <w:rsid w:val="00801FFD"/>
    <w:pPr>
      <w:jc w:val="center"/>
    </w:pPr>
    <w:rPr>
      <w:b/>
      <w:bCs/>
    </w:rPr>
  </w:style>
  <w:style w:styleId="Hiperveza" w:type="character">
    <w:name w:val="Hyperlink"/>
    <w:uiPriority w:val="99"/>
    <w:rsid w:val="00801FFD"/>
    <w:rPr>
      <w:color w:val="0000FF"/>
      <w:u w:val="single"/>
    </w:rPr>
  </w:style>
  <w:style w:styleId="SlijeenaHiperveza" w:type="character">
    <w:name w:val="FollowedHyperlink"/>
    <w:uiPriority w:val="99"/>
    <w:rsid w:val="00801FFD"/>
    <w:rPr>
      <w:color w:val="800080"/>
      <w:u w:val="single"/>
    </w:rPr>
  </w:style>
  <w:style w:customStyle="1" w:styleId="font5" w:type="paragraph">
    <w:name w:val="font5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color w:val="000000"/>
      <w:sz w:val="18"/>
      <w:szCs w:val="18"/>
    </w:rPr>
  </w:style>
  <w:style w:customStyle="1" w:styleId="font6" w:type="paragraph">
    <w:name w:val="font6"/>
    <w:basedOn w:val="Normal"/>
    <w:uiPriority w:val="99"/>
    <w:rsid w:val="00801FFD"/>
    <w:pPr>
      <w:spacing w:after="100" w:afterAutospacing="1" w:before="100" w:beforeAutospacing="1"/>
      <w:jc w:val="both"/>
    </w:pPr>
    <w:rPr>
      <w:rFonts w:ascii="Tahoma" w:cs="Tahoma" w:hAnsi="Tahoma"/>
      <w:b/>
      <w:bCs/>
      <w:color w:val="000000"/>
      <w:sz w:val="18"/>
      <w:szCs w:val="18"/>
    </w:rPr>
  </w:style>
  <w:style w:customStyle="1" w:styleId="xl95" w:type="paragraph">
    <w:name w:val="xl95"/>
    <w:basedOn w:val="Normal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6" w:type="paragraph">
    <w:name w:val="xl96"/>
    <w:basedOn w:val="Normal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97" w:type="paragraph">
    <w:name w:val="xl97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8" w:type="paragraph">
    <w:name w:val="xl98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99" w:type="paragraph">
    <w:name w:val="xl99"/>
    <w:basedOn w:val="Normal"/>
    <w:rsid w:val="00801FFD"/>
    <w:pPr>
      <w:pBdr>
        <w:bottom w:color="95B3D7" w:space="0" w:sz="8" w:val="single"/>
      </w:pBdr>
      <w:shd w:color="000000" w:fill="4F81BD" w:val="clear"/>
      <w:spacing w:after="100" w:afterAutospacing="1" w:before="100" w:beforeAutospacing="1"/>
      <w:jc w:val="center"/>
      <w:textAlignment w:val="center"/>
    </w:pPr>
    <w:rPr>
      <w:rFonts w:ascii="Tahoma" w:hAnsi="Tahoma"/>
      <w:b/>
      <w:bCs/>
      <w:color w:val="FFFFFF"/>
      <w:sz w:val="18"/>
      <w:szCs w:val="18"/>
    </w:rPr>
  </w:style>
  <w:style w:customStyle="1" w:styleId="xl100" w:type="paragraph">
    <w:name w:val="xl100"/>
    <w:basedOn w:val="Normal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1" w:type="paragraph">
    <w:name w:val="xl101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2" w:type="paragraph">
    <w:name w:val="xl102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3" w:type="paragraph">
    <w:name w:val="xl103"/>
    <w:basedOn w:val="Normal"/>
    <w:rsid w:val="00801FFD"/>
    <w:pPr>
      <w:spacing w:after="100" w:afterAutospacing="1" w:before="100" w:beforeAutospacing="1"/>
      <w:jc w:val="right"/>
      <w:textAlignment w:val="center"/>
    </w:pPr>
    <w:rPr>
      <w:rFonts w:ascii="Tahoma" w:hAnsi="Tahoma"/>
      <w:sz w:val="18"/>
      <w:szCs w:val="18"/>
    </w:rPr>
  </w:style>
  <w:style w:customStyle="1" w:styleId="xl104" w:type="paragraph">
    <w:name w:val="xl104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5" w:type="paragraph">
    <w:name w:val="xl105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06" w:type="paragraph">
    <w:name w:val="xl106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7" w:type="paragraph">
    <w:name w:val="xl107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8" w:type="paragraph">
    <w:name w:val="xl108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09" w:type="paragraph">
    <w:name w:val="xl109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hAnsi="Tahoma"/>
      <w:sz w:val="18"/>
      <w:szCs w:val="18"/>
    </w:rPr>
  </w:style>
  <w:style w:customStyle="1" w:styleId="xl110" w:type="paragraph">
    <w:name w:val="xl110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1" w:type="paragraph">
    <w:name w:val="xl111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2" w:type="paragraph">
    <w:name w:val="xl112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hAnsi="Tahoma"/>
      <w:sz w:val="18"/>
      <w:szCs w:val="18"/>
    </w:rPr>
  </w:style>
  <w:style w:customStyle="1" w:styleId="xl113" w:type="paragraph">
    <w:name w:val="xl113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14" w:type="paragraph">
    <w:name w:val="xl114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</w:rPr>
  </w:style>
  <w:style w:customStyle="1" w:styleId="xl115" w:type="paragraph">
    <w:name w:val="xl115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Arial" w:cs="Arial" w:hAnsi="Arial"/>
      <w:color w:val="000000"/>
    </w:rPr>
  </w:style>
  <w:style w:customStyle="1" w:styleId="xl116" w:type="paragraph">
    <w:name w:val="xl116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Verdana" w:cs="Verdana" w:hAnsi="Verdana"/>
      <w:color w:val="000000"/>
    </w:rPr>
  </w:style>
  <w:style w:customStyle="1" w:styleId="xl117" w:type="paragraph">
    <w:name w:val="xl117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18" w:type="paragraph">
    <w:name w:val="xl118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19" w:type="paragraph">
    <w:name w:val="xl119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0" w:type="paragraph">
    <w:name w:val="xl120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customStyle="1" w:styleId="xl121" w:type="paragraph">
    <w:name w:val="xl121"/>
    <w:basedOn w:val="Normal"/>
    <w:rsid w:val="00801FFD"/>
    <w:pPr>
      <w:spacing w:after="100" w:afterAutospacing="1" w:before="100" w:beforeAutospacing="1"/>
      <w:jc w:val="center"/>
      <w:textAlignment w:val="center"/>
    </w:pPr>
    <w:rPr>
      <w:rFonts w:ascii="Tahoma" w:cs="Tahoma" w:hAnsi="Tahoma"/>
      <w:sz w:val="18"/>
      <w:szCs w:val="18"/>
    </w:rPr>
  </w:style>
  <w:style w:customStyle="1" w:styleId="xl122" w:type="paragraph">
    <w:name w:val="xl122"/>
    <w:basedOn w:val="Normal"/>
    <w:rsid w:val="00801FFD"/>
    <w:pPr>
      <w:spacing w:after="100" w:afterAutospacing="1" w:before="100" w:beforeAutospacing="1"/>
      <w:jc w:val="both"/>
      <w:textAlignment w:val="center"/>
    </w:pPr>
    <w:rPr>
      <w:rFonts w:ascii="Tahoma" w:cs="Tahoma" w:hAnsi="Tahoma"/>
      <w:sz w:val="18"/>
      <w:szCs w:val="18"/>
    </w:rPr>
  </w:style>
  <w:style w:styleId="Referencakomentara" w:type="character">
    <w:name w:val="annotation reference"/>
    <w:basedOn w:val="Zadanifontodlomka"/>
    <w:unhideWhenUsed/>
    <w:rsid w:val="00801FFD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801FFD"/>
    <w:pPr>
      <w:suppressAutoHyphens/>
      <w:jc w:val="both"/>
    </w:pPr>
    <w:rPr>
      <w:rFonts w:ascii="Tahoma" w:hAnsi="Tahoma"/>
      <w:kern w:val="1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801FFD"/>
    <w:rPr>
      <w:rFonts w:ascii="Tahoma" w:hAns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01FF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801FFD"/>
    <w:rPr>
      <w:rFonts w:ascii="Tahoma" w:hAnsi="Tahoma"/>
      <w:b/>
      <w:bCs/>
      <w:kern w:val="1"/>
    </w:rPr>
  </w:style>
  <w:style w:styleId="Tekstbalonia" w:type="paragraph">
    <w:name w:val="Balloon Text"/>
    <w:basedOn w:val="Normal"/>
    <w:link w:val="TekstbaloniaChar"/>
    <w:uiPriority w:val="99"/>
    <w:unhideWhenUsed/>
    <w:rsid w:val="00801FFD"/>
    <w:pPr>
      <w:suppressAutoHyphens/>
      <w:jc w:val="both"/>
    </w:pPr>
    <w:rPr>
      <w:rFonts w:ascii="Tahoma" w:cs="Tahoma" w:hAnsi="Tahoma"/>
      <w:kern w:val="1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801FFD"/>
    <w:rPr>
      <w:rFonts w:ascii="Tahoma" w:cs="Tahoma" w:hAnsi="Tahoma"/>
      <w:kern w:val="1"/>
      <w:sz w:val="16"/>
      <w:szCs w:val="16"/>
    </w:rPr>
  </w:style>
  <w:style w:customStyle="1" w:styleId="Standard" w:type="paragraph">
    <w:name w:val="Standard"/>
    <w:rsid w:val="00801FFD"/>
    <w:pPr>
      <w:widowControl w:val="0"/>
      <w:suppressAutoHyphens/>
      <w:autoSpaceDN w:val="0"/>
      <w:jc w:val="both"/>
      <w:textAlignment w:val="baseline"/>
    </w:pPr>
    <w:rPr>
      <w:rFonts w:ascii="Tahoma" w:hAns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A7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uiPriority w:val="99"/>
    <w:rsid w:val="00750799"/>
    <w:rPr>
      <w:rFonts w:eastAsiaTheme="minorEastAsia"/>
      <w:i/>
      <w:sz w:val="18"/>
      <w:szCs w:val="24"/>
      <w:lang w:val="en-US"/>
    </w:rPr>
  </w:style>
  <w:style w:styleId="Reetkatablice" w:type="table">
    <w:name w:val="Table Grid"/>
    <w:basedOn w:val="Obinatablica"/>
    <w:uiPriority w:val="99"/>
    <w:rsid w:val="007507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rsid w:val="00750799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750799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750799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750799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DeltaViewInsertion" w:type="character">
    <w:name w:val="DeltaView Insertion"/>
    <w:uiPriority w:val="99"/>
    <w:rsid w:val="00750799"/>
    <w:rPr>
      <w:color w:val="0000FF"/>
      <w:u w:val="double"/>
    </w:rPr>
  </w:style>
  <w:style w:customStyle="1" w:styleId="DeltaViewDeletion" w:type="character">
    <w:name w:val="DeltaView Deletion"/>
    <w:uiPriority w:val="99"/>
    <w:rsid w:val="00750799"/>
    <w:rPr>
      <w:strike/>
      <w:color w:val="FF0000"/>
    </w:rPr>
  </w:style>
  <w:style w:customStyle="1" w:styleId="DeltaViewMoveSource" w:type="character">
    <w:name w:val="DeltaView Move Source"/>
    <w:uiPriority w:val="99"/>
    <w:rsid w:val="00750799"/>
    <w:rPr>
      <w:strike/>
      <w:color w:val="00C000"/>
    </w:rPr>
  </w:style>
  <w:style w:customStyle="1" w:styleId="DeltaViewMoveDestination" w:type="character">
    <w:name w:val="DeltaView Move Destination"/>
    <w:uiPriority w:val="99"/>
    <w:rsid w:val="00750799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750799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750799"/>
  </w:style>
  <w:style w:styleId="Kartadokumenta" w:type="paragraph">
    <w:name w:val="Document Map"/>
    <w:basedOn w:val="Normal"/>
    <w:link w:val="KartadokumentaChar"/>
    <w:uiPriority w:val="99"/>
    <w:rsid w:val="00750799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750799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750799"/>
    <w:rPr>
      <w:color w:val="000000"/>
    </w:rPr>
  </w:style>
  <w:style w:customStyle="1" w:styleId="DeltaViewMovedDeletion" w:type="character">
    <w:name w:val="DeltaView Moved Deletion"/>
    <w:uiPriority w:val="99"/>
    <w:rsid w:val="00750799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750799"/>
    <w:rPr>
      <w:color w:val="000000"/>
    </w:rPr>
  </w:style>
  <w:style w:customStyle="1" w:styleId="DeltaViewStyleChangeText" w:type="character">
    <w:name w:val="DeltaView Style Change Text"/>
    <w:uiPriority w:val="99"/>
    <w:rsid w:val="00750799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750799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750799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750799"/>
    <w:rPr>
      <w:strike/>
      <w:color w:val="FF0000"/>
    </w:rPr>
  </w:style>
  <w:style w:customStyle="1" w:styleId="st" w:type="character">
    <w:name w:val="st"/>
    <w:basedOn w:val="Zadanifontodlomka"/>
    <w:rsid w:val="000A7828"/>
  </w:style>
  <w:style w:styleId="Bezproreda" w:type="paragraph">
    <w:name w:val="No Spacing"/>
    <w:uiPriority w:val="1"/>
    <w:qFormat/>
    <w:rsid w:val="000A7828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0A7828"/>
  </w:style>
  <w:style w:customStyle="1" w:styleId="Default" w:type="paragraph">
    <w:name w:val="Default"/>
    <w:rsid w:val="000A78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xl70" w:type="paragraph">
    <w:name w:val="xl70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1" w:type="paragraph">
    <w:name w:val="xl71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72" w:type="paragraph">
    <w:name w:val="xl72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3" w:type="paragraph">
    <w:name w:val="xl73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4" w:type="paragraph">
    <w:name w:val="xl74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</w:rPr>
  </w:style>
  <w:style w:customStyle="1" w:styleId="xl75" w:type="paragraph">
    <w:name w:val="xl75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6" w:type="paragraph">
    <w:name w:val="xl76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7" w:type="paragraph">
    <w:name w:val="xl77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78" w:type="paragraph">
    <w:name w:val="xl78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9" w:type="paragraph">
    <w:name w:val="xl79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0" w:type="paragraph">
    <w:name w:val="xl80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81" w:type="paragraph">
    <w:name w:val="xl81"/>
    <w:basedOn w:val="Normal"/>
    <w:rsid w:val="000A7828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82" w:type="paragraph">
    <w:name w:val="xl82"/>
    <w:basedOn w:val="Normal"/>
    <w:rsid w:val="000A7828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3" w:type="paragraph">
    <w:name w:val="xl83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4" w:type="paragraph">
    <w:name w:val="xl84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5" w:type="paragraph">
    <w:name w:val="xl85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6" w:type="paragraph">
    <w:name w:val="xl86"/>
    <w:basedOn w:val="Normal"/>
    <w:rsid w:val="000A7828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7" w:type="paragraph">
    <w:name w:val="xl87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8" w:type="paragraph">
    <w:name w:val="xl88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89" w:type="paragraph">
    <w:name w:val="xl89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0" w:type="paragraph">
    <w:name w:val="xl90"/>
    <w:basedOn w:val="Normal"/>
    <w:rsid w:val="000A7828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1" w:type="paragraph">
    <w:name w:val="xl91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2" w:type="paragraph">
    <w:name w:val="xl92"/>
    <w:basedOn w:val="Normal"/>
    <w:rsid w:val="000A7828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93" w:type="paragraph">
    <w:name w:val="xl93"/>
    <w:basedOn w:val="Normal"/>
    <w:rsid w:val="000A7828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4" w:type="paragraph">
    <w:name w:val="xl94"/>
    <w:basedOn w:val="Normal"/>
    <w:rsid w:val="000A7828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3" w:type="paragraph">
    <w:name w:val="xl123"/>
    <w:basedOn w:val="Normal"/>
    <w:rsid w:val="000A7828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4" w:type="paragraph">
    <w:name w:val="xl124"/>
    <w:basedOn w:val="Normal"/>
    <w:rsid w:val="000A7828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5" w:type="paragraph">
    <w:name w:val="xl125"/>
    <w:basedOn w:val="Normal"/>
    <w:rsid w:val="000A7828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6" w:type="paragraph">
    <w:name w:val="xl126"/>
    <w:basedOn w:val="Normal"/>
    <w:rsid w:val="000A7828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7" w:type="paragraph">
    <w:name w:val="xl127"/>
    <w:basedOn w:val="Normal"/>
    <w:rsid w:val="000A7828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8" w:type="paragraph">
    <w:name w:val="xl128"/>
    <w:basedOn w:val="Normal"/>
    <w:rsid w:val="000A7828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9" w:type="paragraph">
    <w:name w:val="xl129"/>
    <w:basedOn w:val="Normal"/>
    <w:rsid w:val="000A7828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0" w:type="paragraph">
    <w:name w:val="xl130"/>
    <w:basedOn w:val="Normal"/>
    <w:rsid w:val="000A7828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31" w:type="paragraph">
    <w:name w:val="xl131"/>
    <w:basedOn w:val="Normal"/>
    <w:rsid w:val="000A7828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2" w:type="paragraph">
    <w:name w:val="xl132"/>
    <w:basedOn w:val="Normal"/>
    <w:rsid w:val="000A7828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3" w:type="paragraph">
    <w:name w:val="xl133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4" w:type="paragraph">
    <w:name w:val="xl134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35" w:type="paragraph">
    <w:name w:val="xl135"/>
    <w:basedOn w:val="Normal"/>
    <w:rsid w:val="000A7828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6" w:type="paragraph">
    <w:name w:val="xl136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37" w:type="paragraph">
    <w:name w:val="xl137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8" w:type="paragraph">
    <w:name w:val="xl138"/>
    <w:basedOn w:val="Normal"/>
    <w:rsid w:val="000A7828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9" w:type="paragraph">
    <w:name w:val="xl139"/>
    <w:basedOn w:val="Normal"/>
    <w:rsid w:val="000A7828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40" w:type="paragraph">
    <w:name w:val="xl140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1" w:type="paragraph">
    <w:name w:val="xl141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2" w:type="paragraph">
    <w:name w:val="xl142"/>
    <w:basedOn w:val="Normal"/>
    <w:rsid w:val="000A7828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3" w:type="paragraph">
    <w:name w:val="xl143"/>
    <w:basedOn w:val="Normal"/>
    <w:rsid w:val="000A7828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4" w:type="paragraph">
    <w:name w:val="xl144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5" w:type="paragraph">
    <w:name w:val="xl145"/>
    <w:basedOn w:val="Normal"/>
    <w:rsid w:val="000A7828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6" w:type="paragraph">
    <w:name w:val="xl146"/>
    <w:basedOn w:val="Normal"/>
    <w:rsid w:val="000A7828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7" w:type="paragraph">
    <w:name w:val="xl147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8" w:type="paragraph">
    <w:name w:val="xl148"/>
    <w:basedOn w:val="Normal"/>
    <w:rsid w:val="000A7828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9" w:type="paragraph">
    <w:name w:val="xl149"/>
    <w:basedOn w:val="Normal"/>
    <w:rsid w:val="000A7828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0" w:type="paragraph">
    <w:name w:val="xl150"/>
    <w:basedOn w:val="Normal"/>
    <w:rsid w:val="000A7828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1" w:type="paragraph">
    <w:name w:val="xl151"/>
    <w:basedOn w:val="Normal"/>
    <w:rsid w:val="000A7828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2" w:type="paragraph">
    <w:name w:val="xl152"/>
    <w:basedOn w:val="Normal"/>
    <w:rsid w:val="000A7828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3" w:type="paragraph">
    <w:name w:val="xl153"/>
    <w:basedOn w:val="Normal"/>
    <w:rsid w:val="000A7828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4" w:type="paragraph">
    <w:name w:val="xl154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5" w:type="paragraph">
    <w:name w:val="xl155"/>
    <w:basedOn w:val="Normal"/>
    <w:rsid w:val="000A7828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6" w:type="paragraph">
    <w:name w:val="xl156"/>
    <w:basedOn w:val="Normal"/>
    <w:rsid w:val="000A7828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7" w:type="paragraph">
    <w:name w:val="xl157"/>
    <w:basedOn w:val="Normal"/>
    <w:rsid w:val="000A7828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8" w:type="paragraph">
    <w:name w:val="xl158"/>
    <w:basedOn w:val="Normal"/>
    <w:rsid w:val="000A7828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9" w:type="paragraph">
    <w:name w:val="xl159"/>
    <w:basedOn w:val="Normal"/>
    <w:rsid w:val="000A7828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0" w:type="paragraph">
    <w:name w:val="xl160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1" w:type="paragraph">
    <w:name w:val="xl161"/>
    <w:basedOn w:val="Normal"/>
    <w:rsid w:val="000A7828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2" w:type="paragraph">
    <w:name w:val="xl162"/>
    <w:basedOn w:val="Normal"/>
    <w:rsid w:val="000A7828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3" w:type="paragraph">
    <w:name w:val="xl163"/>
    <w:basedOn w:val="Normal"/>
    <w:rsid w:val="000A7828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4" w:type="paragraph">
    <w:name w:val="xl164"/>
    <w:basedOn w:val="Normal"/>
    <w:rsid w:val="000A7828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5" w:type="paragraph">
    <w:name w:val="xl165"/>
    <w:basedOn w:val="Normal"/>
    <w:rsid w:val="000A7828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StrongEmphasis" w:type="character">
    <w:name w:val="Strong Emphasis"/>
    <w:rsid w:val="000A7828"/>
    <w:rPr>
      <w:rFonts w:cs="Times New Roman"/>
      <w:b/>
      <w:bCs/>
    </w:rPr>
  </w:style>
  <w:style w:styleId="Brojstranice" w:type="character">
    <w:name w:val="page number"/>
    <w:uiPriority w:val="99"/>
    <w:rsid w:val="000A7828"/>
    <w:rPr>
      <w:rFonts w:cs="Times New Roman"/>
    </w:rPr>
  </w:style>
  <w:style w:customStyle="1" w:styleId="CommentTextChar" w:type="character">
    <w:name w:val="Comment Text Char"/>
    <w:uiPriority w:val="99"/>
    <w:rsid w:val="000A7828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0A7828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0A7828"/>
    <w:rPr>
      <w:rFonts w:cs="Times New Roman"/>
    </w:rPr>
  </w:style>
  <w:style w:customStyle="1" w:styleId="ListLabel2" w:type="character">
    <w:name w:val="ListLabel 2"/>
    <w:rsid w:val="000A7828"/>
    <w:rPr>
      <w:rFonts w:cs="Times New Roman"/>
      <w:b w:val="0"/>
      <w:i w:val="0"/>
    </w:rPr>
  </w:style>
  <w:style w:customStyle="1" w:styleId="ListLabel3" w:type="character">
    <w:name w:val="ListLabel 3"/>
    <w:rsid w:val="000A7828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0A7828"/>
    <w:rPr>
      <w:sz w:val="22"/>
    </w:rPr>
  </w:style>
  <w:style w:customStyle="1" w:styleId="ListLabel5" w:type="character">
    <w:name w:val="ListLabel 5"/>
    <w:rsid w:val="000A7828"/>
    <w:rPr>
      <w:rFonts w:eastAsia="MS ??"/>
    </w:rPr>
  </w:style>
  <w:style w:customStyle="1" w:styleId="ListLabel6" w:type="character">
    <w:name w:val="ListLabel 6"/>
    <w:rsid w:val="000A7828"/>
    <w:rPr>
      <w:b w:val="0"/>
      <w:i w:val="0"/>
    </w:rPr>
  </w:style>
  <w:style w:customStyle="1" w:styleId="ListLabel7" w:type="character">
    <w:name w:val="ListLabel 7"/>
    <w:rsid w:val="000A7828"/>
    <w:rPr>
      <w:rFonts w:cs="Verdana"/>
    </w:rPr>
  </w:style>
  <w:style w:customStyle="1" w:styleId="ListLabel8" w:type="character">
    <w:name w:val="ListLabel 8"/>
    <w:rsid w:val="000A7828"/>
    <w:rPr>
      <w:rFonts w:cs="Courier New"/>
    </w:rPr>
  </w:style>
  <w:style w:customStyle="1" w:styleId="ListLabel9" w:type="character">
    <w:name w:val="ListLabel 9"/>
    <w:rsid w:val="000A7828"/>
    <w:rPr>
      <w:rFonts w:cs="Wingdings"/>
    </w:rPr>
  </w:style>
  <w:style w:customStyle="1" w:styleId="ListLabel10" w:type="character">
    <w:name w:val="ListLabel 10"/>
    <w:rsid w:val="000A7828"/>
    <w:rPr>
      <w:rFonts w:cs="Symbol"/>
    </w:rPr>
  </w:style>
  <w:style w:customStyle="1" w:styleId="ListLabel11" w:type="character">
    <w:name w:val="ListLabel 11"/>
    <w:rsid w:val="000A7828"/>
    <w:rPr>
      <w:b w:val="0"/>
      <w:i w:val="0"/>
    </w:rPr>
  </w:style>
  <w:style w:customStyle="1" w:styleId="ListLabel12" w:type="character">
    <w:name w:val="ListLabel 12"/>
    <w:rsid w:val="000A7828"/>
    <w:rPr>
      <w:rFonts w:cs="Verdana"/>
    </w:rPr>
  </w:style>
  <w:style w:customStyle="1" w:styleId="ListLabel13" w:type="character">
    <w:name w:val="ListLabel 13"/>
    <w:rsid w:val="000A7828"/>
    <w:rPr>
      <w:rFonts w:cs="Courier New"/>
    </w:rPr>
  </w:style>
  <w:style w:customStyle="1" w:styleId="ListLabel14" w:type="character">
    <w:name w:val="ListLabel 14"/>
    <w:rsid w:val="000A7828"/>
    <w:rPr>
      <w:rFonts w:cs="Wingdings"/>
    </w:rPr>
  </w:style>
  <w:style w:customStyle="1" w:styleId="ListLabel15" w:type="character">
    <w:name w:val="ListLabel 15"/>
    <w:rsid w:val="000A7828"/>
    <w:rPr>
      <w:rFonts w:cs="Symbol"/>
    </w:rPr>
  </w:style>
  <w:style w:customStyle="1" w:styleId="ListLabel16" w:type="character">
    <w:name w:val="ListLabel 16"/>
    <w:rsid w:val="000A7828"/>
    <w:rPr>
      <w:b w:val="0"/>
      <w:i w:val="0"/>
    </w:rPr>
  </w:style>
  <w:style w:customStyle="1" w:styleId="ListLabel17" w:type="character">
    <w:name w:val="ListLabel 17"/>
    <w:rsid w:val="000A7828"/>
    <w:rPr>
      <w:rFonts w:cs="Verdana"/>
    </w:rPr>
  </w:style>
  <w:style w:customStyle="1" w:styleId="ListLabel18" w:type="character">
    <w:name w:val="ListLabel 18"/>
    <w:rsid w:val="000A7828"/>
    <w:rPr>
      <w:rFonts w:cs="Courier New"/>
    </w:rPr>
  </w:style>
  <w:style w:customStyle="1" w:styleId="ListLabel19" w:type="character">
    <w:name w:val="ListLabel 19"/>
    <w:rsid w:val="000A7828"/>
    <w:rPr>
      <w:rFonts w:cs="Wingdings"/>
    </w:rPr>
  </w:style>
  <w:style w:customStyle="1" w:styleId="ListLabel20" w:type="character">
    <w:name w:val="ListLabel 20"/>
    <w:rsid w:val="000A7828"/>
    <w:rPr>
      <w:rFonts w:cs="Symbol"/>
    </w:rPr>
  </w:style>
  <w:style w:customStyle="1" w:styleId="ListLabel21" w:type="character">
    <w:name w:val="ListLabel 21"/>
    <w:rsid w:val="000A7828"/>
    <w:rPr>
      <w:b w:val="0"/>
      <w:i w:val="0"/>
    </w:rPr>
  </w:style>
  <w:style w:customStyle="1" w:styleId="ListLabel22" w:type="character">
    <w:name w:val="ListLabel 22"/>
    <w:rsid w:val="000A7828"/>
    <w:rPr>
      <w:rFonts w:cs="Verdana"/>
    </w:rPr>
  </w:style>
  <w:style w:customStyle="1" w:styleId="ListLabel23" w:type="character">
    <w:name w:val="ListLabel 23"/>
    <w:rsid w:val="000A7828"/>
    <w:rPr>
      <w:rFonts w:cs="Courier New"/>
    </w:rPr>
  </w:style>
  <w:style w:customStyle="1" w:styleId="ListLabel24" w:type="character">
    <w:name w:val="ListLabel 24"/>
    <w:rsid w:val="000A7828"/>
    <w:rPr>
      <w:rFonts w:cs="Wingdings"/>
    </w:rPr>
  </w:style>
  <w:style w:customStyle="1" w:styleId="ListLabel25" w:type="character">
    <w:name w:val="ListLabel 25"/>
    <w:rsid w:val="000A7828"/>
    <w:rPr>
      <w:rFonts w:cs="Symbol"/>
    </w:rPr>
  </w:style>
  <w:style w:customStyle="1" w:styleId="ListLabel26" w:type="character">
    <w:name w:val="ListLabel 26"/>
    <w:rsid w:val="000A7828"/>
    <w:rPr>
      <w:b w:val="0"/>
      <w:i w:val="0"/>
    </w:rPr>
  </w:style>
  <w:style w:customStyle="1" w:styleId="ListLabel27" w:type="character">
    <w:name w:val="ListLabel 27"/>
    <w:rsid w:val="000A7828"/>
    <w:rPr>
      <w:rFonts w:cs="Verdana"/>
    </w:rPr>
  </w:style>
  <w:style w:customStyle="1" w:styleId="ListLabel28" w:type="character">
    <w:name w:val="ListLabel 28"/>
    <w:rsid w:val="000A7828"/>
    <w:rPr>
      <w:rFonts w:cs="Courier New"/>
    </w:rPr>
  </w:style>
  <w:style w:customStyle="1" w:styleId="ListLabel29" w:type="character">
    <w:name w:val="ListLabel 29"/>
    <w:rsid w:val="000A7828"/>
    <w:rPr>
      <w:rFonts w:cs="Wingdings"/>
    </w:rPr>
  </w:style>
  <w:style w:customStyle="1" w:styleId="ListLabel30" w:type="character">
    <w:name w:val="ListLabel 30"/>
    <w:rsid w:val="000A7828"/>
    <w:rPr>
      <w:rFonts w:cs="Symbol"/>
    </w:rPr>
  </w:style>
  <w:style w:customStyle="1" w:styleId="Textbody" w:type="paragraph">
    <w:name w:val="Text body"/>
    <w:basedOn w:val="Normal"/>
    <w:rsid w:val="000A7828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eastAsia="en-US" w:val="en-US"/>
    </w:rPr>
  </w:style>
  <w:style w:styleId="Naglaeno" w:type="character">
    <w:name w:val="Strong"/>
    <w:uiPriority w:val="99"/>
    <w:qFormat/>
    <w:rsid w:val="000A7828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0A7828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0A7828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0A78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2018.</izvorni_sadrzaj>
    <derivirana_varijabla naziv="DomainObject.StvarniPocetakDatum_1">28. svibnja 2018.</derivirana_varijabla>
  </DomainObject.StvarniPocetakDatum>
  <DomainObject.StvarniZavrsetakDatum>
    <izvorni_sadrzaj>28. svibnja 2018.</izvorni_sadrzaj>
    <derivirana_varijabla naziv="DomainObject.StvarniZavrsetakDatum_1">28. svibnja 2018.</derivirana_varijabla>
  </DomainObject.StvarniZavrsetakDatum>
  <DomainObject.PlaniraniZavrsetakDatum>
    <izvorni_sadrzaj>28. svibnja 2018.</izvorni_sadrzaj>
    <derivirana_varijabla naziv="DomainObject.PlaniraniZavrsetakDatum_1">28. svibnja 2018.</derivirana_varijabla>
  </DomainObject.PlaniraniZavrsetakDatum>
  <DomainObject.PlaniraniPocetakDatum>
    <izvorni_sadrzaj>28. svibnja 2018.</izvorni_sadrzaj>
    <derivirana_varijabla naziv="DomainObject.PlaniraniPocetakDatum_1">28. svibnja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13:28</izvorni_sadrzaj>
    <derivirana_varijabla naziv="DomainObject.StvarniZavrsetakVrijeme_1">13:28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2018.</izvorni_sadrzaj>
    <derivirana_varijabla naziv="DomainObject.Zapisnik.DatumKreiranja_1">28.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St-1241/2017-25</izvorni_sadrzaj>
    <derivirana_varijabla naziv="DomainObject.Zapisnik.Oznaka_1">St-1241/2017-25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St-1241/2017-25</izvorni_sadrzaj>
    <derivirana_varijabla naziv="DomainObject.PoslovniBrojDokumenta_1">St-1241/2017-25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C5987-8DDA-4EBC-B067-3145F2C20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5088</properties:Characters>
  <properties:Lines>153</properties:Lines>
  <properties:Paragraphs>68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2018-05-28T09:40:00Z</dcterms:created>
  <dc:creator>gzubak</dc:creator>
  <cp:lastModifiedBy>Katarina Drndelić</cp:lastModifiedBy>
  <cp:lastPrinted>2018-05-28T11:32:00Z</cp:lastPrinted>
  <dcterms:modified xmlns:xsi="http://www.w3.org/2001/XMLSchema-instance" xsi:type="dcterms:W3CDTF">2018-05-28T11:49:00Z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St-1241/2017-25 / Zapisnik - Ročište za sklapanje predstečajne nagodbe (1241-17 MLM GROUP ZAGREB doo - Zapisnik predstečajna nagodba.docx)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