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dd8f" w14:paraId="2a5dd8f" w:rsidRDefault="00551D79" w:rsidP="00551D79" w:rsidR="00AE649C" w:rsidRPr="00B76F3C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792480</wp:posOffset>
            </wp:positionV>
            <wp:extent cy="704215" cx="5276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4215" cx="527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51D79" w:rsidR="00AE649C">
      <w:pPr>
        <w:pStyle w:val="Bezproreda"/>
      </w:pPr>
    </w:p>
    <w:p w:rsidRDefault="00551D79" w:rsidP="00551D79" w:rsidR="00551D79">
      <w:pPr>
        <w:pStyle w:val="Bezproreda"/>
      </w:pPr>
      <w:r>
        <w:t xml:space="preserve">      Republika Hrvatska</w:t>
      </w:r>
    </w:p>
    <w:p w:rsidRDefault="00551D79" w:rsidP="00551D79" w:rsidR="00551D79">
      <w:pPr>
        <w:pStyle w:val="Bezproreda"/>
      </w:pPr>
      <w:r>
        <w:t>Trgovački sud u Bjelovaru</w:t>
      </w:r>
    </w:p>
    <w:p w:rsidRDefault="00551D79" w:rsidP="00551D79" w:rsidR="00551D79" w:rsidRPr="00551D79">
      <w:pPr>
        <w:pStyle w:val="Bezproreda"/>
        <w:rPr>
          <w:sz w:val="18"/>
          <w:szCs w:val="18"/>
        </w:rPr>
      </w:pPr>
      <w:r w:rsidRPr="00551D79">
        <w:rPr>
          <w:sz w:val="18"/>
          <w:szCs w:val="18"/>
        </w:rPr>
        <w:t>Bjelovar, Šetalište dr. I. Lebovića 42</w:t>
      </w:r>
    </w:p>
    <w:p w:rsidRDefault="00551D79" w:rsidP="00551D79" w:rsidR="00551D79">
      <w:pPr>
        <w:pStyle w:val="Bezproreda"/>
        <w:jc w:val="right"/>
      </w:pPr>
      <w:r>
        <w:t>Poslovni broj: 6 St-145/2018-9</w:t>
      </w:r>
    </w:p>
    <w:p w:rsidRDefault="00551D79" w:rsidP="00551D79" w:rsidR="00551D79">
      <w:pPr>
        <w:rPr>
          <w:rFonts w:hAnsi="Times New Roman" w:ascii="Times New Roman"/>
        </w:rPr>
      </w:pPr>
    </w:p>
    <w:p w:rsidRDefault="00551D79" w:rsidP="00551D79" w:rsidR="00551D79">
      <w:pPr>
        <w:rPr>
          <w:rFonts w:hAnsi="Times New Roman" w:ascii="Times New Roman"/>
        </w:rPr>
      </w:pPr>
    </w:p>
    <w:p w:rsidRDefault="00551D79" w:rsidP="00551D79" w:rsidR="00551D79">
      <w:pPr>
        <w:rPr>
          <w:rFonts w:hAnsi="Times New Roman" w:ascii="Times New Roman"/>
        </w:rPr>
      </w:pPr>
    </w:p>
    <w:p w:rsidRDefault="00551D79" w:rsidP="00551D79" w:rsidR="00551D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551D79" w:rsidP="00551D79" w:rsidR="00551D79">
      <w:pPr>
        <w:jc w:val="center"/>
        <w:rPr>
          <w:rFonts w:hAnsi="Times New Roman" w:ascii="Times New Roman"/>
        </w:rPr>
      </w:pPr>
    </w:p>
    <w:p w:rsidRDefault="00551D79" w:rsidP="00551D79" w:rsidR="00551D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551D79" w:rsidP="00551D79" w:rsidR="00551D79">
      <w:pPr>
        <w:rPr>
          <w:rFonts w:hAnsi="Times New Roman" w:ascii="Times New Roman"/>
        </w:rPr>
      </w:pPr>
    </w:p>
    <w:p w:rsidRDefault="00551D79" w:rsidP="00551D79" w:rsidR="00551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višem sudskom savjetniku Siniši Rajnoviću, u skraćenom stečajnom postupku nad dužnikom VICTORIA INVEST d.o.o. za proizvodnju, građenje, turizam, ugostiteljstvo, trgovinu i usluge, Virovitica, Trg bana Josipa Jelačića 7, MBS: 010080811, OIB: 15948138185, odlučujući o prijedlogu vjerovnika – podnositelja prijedloga RAIFFEISENBANK AUSTRIA d.d., OIB: 53056966535, Zagreb, Magazinska cesta 69, za otvaranje stečajnog postupka nad dužnikom, 24. listopada 2018.</w:t>
      </w:r>
    </w:p>
    <w:p w:rsidRDefault="00551D79" w:rsidP="00551D79" w:rsidR="00551D79">
      <w:pPr>
        <w:jc w:val="both"/>
        <w:rPr>
          <w:rFonts w:hAnsi="Times New Roman" w:ascii="Times New Roman"/>
        </w:rPr>
      </w:pPr>
    </w:p>
    <w:p w:rsidRDefault="00551D79" w:rsidP="00551D79" w:rsidR="00551D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551D79" w:rsidP="00551D79" w:rsidR="00551D79">
      <w:pPr>
        <w:jc w:val="center"/>
        <w:rPr>
          <w:rFonts w:hAnsi="Times New Roman" w:ascii="Times New Roman"/>
          <w:b/>
        </w:rPr>
      </w:pPr>
    </w:p>
    <w:p w:rsidRDefault="00551D79" w:rsidP="00551D79" w:rsidR="00551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Odbacuje se kao nedopušten prijedlog vjerovnika - podnositelja prijedloga RAIFFEISENBANK AUSTRIA d.d., Zagreb, Magazinska cesta 69, za  otvaranje stečajnog postupka nad dužnikom.</w:t>
      </w:r>
    </w:p>
    <w:p w:rsidRDefault="00551D79" w:rsidP="00551D79" w:rsidR="00551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51D79" w:rsidP="00551D79" w:rsidR="00551D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551D79" w:rsidP="00551D79" w:rsidR="00551D79">
      <w:pPr>
        <w:jc w:val="both"/>
        <w:rPr>
          <w:rFonts w:hAnsi="Times New Roman" w:ascii="Times New Roman"/>
          <w:b/>
        </w:rPr>
      </w:pPr>
    </w:p>
    <w:p w:rsidRDefault="00551D79" w:rsidP="00551D79" w:rsidR="00551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Oglasom Trgovačkog suda u Bjelovaru poslovni broj: St-145/2018-2 od 12. travnja 2018., koji je objavljen na e-Oglasnoj ploči Trgovačkog suda u Bjelovaru 12. travnja 2018., među ostalim su pozvani vjerovnici dužnika da u roku od 45 dana od objave oglasa na mrežnoj stranici e-Oglasna ploča Trgovačkog suda u Bjelovaru predložene otvaranje stečajnog postupka nad dužnikom.</w:t>
      </w:r>
    </w:p>
    <w:p w:rsidRDefault="00551D79" w:rsidP="00551D79" w:rsidR="00551D79">
      <w:pPr>
        <w:jc w:val="both"/>
        <w:rPr>
          <w:rFonts w:hAnsi="Times New Roman" w:ascii="Times New Roman"/>
        </w:rPr>
      </w:pPr>
    </w:p>
    <w:p w:rsidRDefault="00551D79" w:rsidP="00551D79" w:rsidR="00551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Vjerovnik  RAIFFEISENBANK AUSTRIA d.d., Zagreb, Magazinska cesta 69, podnio je prijedlog za otvaranje stečajnog postupka nad dužnikom 6. kolovoza 2018.</w:t>
      </w:r>
    </w:p>
    <w:p w:rsidRDefault="00551D79" w:rsidP="00551D79" w:rsidR="00551D79">
      <w:pPr>
        <w:jc w:val="both"/>
        <w:rPr>
          <w:rFonts w:hAnsi="Times New Roman" w:ascii="Times New Roman"/>
        </w:rPr>
      </w:pPr>
    </w:p>
    <w:p w:rsidRDefault="00551D79" w:rsidP="00551D79" w:rsidR="00551D79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>Budući da je prijedlog tog vjerovnika podnesen izvan roka od 45 dana od objave oglasa na mrežnoj stranici e-Oglasna ploča Trgovačkog suda u Bjelovaru, prijedlog za otvaranje stečajnog postupka valjalo je odbaciti te je riješeno kao u izreci.</w:t>
      </w:r>
      <w:r>
        <w:rPr>
          <w:rFonts w:hAnsi="Times New Roman" w:ascii="Times New Roman"/>
          <w:b/>
        </w:rPr>
        <w:tab/>
      </w:r>
    </w:p>
    <w:p w:rsidRDefault="00551D79" w:rsidP="00551D79" w:rsidR="00551D79">
      <w:pPr>
        <w:jc w:val="both"/>
        <w:rPr>
          <w:rFonts w:hAnsi="Times New Roman" w:ascii="Times New Roman"/>
        </w:rPr>
      </w:pPr>
    </w:p>
    <w:p w:rsidRDefault="00551D79" w:rsidP="00551D79" w:rsidR="00551D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24. listopada 2018.</w:t>
      </w:r>
    </w:p>
    <w:p w:rsidRDefault="00551D79" w:rsidP="00551D79" w:rsidR="00551D79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551D79" w:rsidP="00551D79" w:rsidR="00551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</w:t>
      </w:r>
      <w:r>
        <w:rPr>
          <w:rFonts w:hAnsi="Times New Roman" w:ascii="Times New Roman"/>
        </w:rPr>
        <w:t>Viši sudski savjetnik</w:t>
      </w:r>
    </w:p>
    <w:p w:rsidRDefault="00551D79" w:rsidP="00551D79" w:rsidR="00551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Siniša Rajnović v.r.</w:t>
      </w:r>
    </w:p>
    <w:p w:rsidRDefault="00551D79" w:rsidP="00551D79" w:rsidR="00551D79">
      <w:pPr>
        <w:jc w:val="both"/>
        <w:rPr>
          <w:rFonts w:hAnsi="Times New Roman" w:ascii="Times New Roman"/>
        </w:rPr>
      </w:pPr>
    </w:p>
    <w:p w:rsidRDefault="00551D79" w:rsidP="00551D79" w:rsidR="00551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otpravka-ovlašteni službenik </w:t>
      </w:r>
    </w:p>
    <w:p w:rsidRDefault="00551D79" w:rsidP="00551D79" w:rsidR="00551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Suzana Sabljić     </w:t>
      </w:r>
    </w:p>
    <w:p w:rsidRDefault="00551D79" w:rsidP="00551D79" w:rsidR="00551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Pouka o pravnom lijeku:</w:t>
      </w:r>
    </w:p>
    <w:p w:rsidRDefault="00551D79" w:rsidP="00551D79" w:rsidR="00551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51D79" w:rsidP="00551D79" w:rsidR="00551D79">
      <w:pPr>
        <w:jc w:val="both"/>
        <w:rPr>
          <w:rFonts w:hAnsi="Times New Roman" w:ascii="Times New Roman"/>
        </w:rPr>
      </w:pPr>
    </w:p>
    <w:p w:rsidRDefault="00551D79" w:rsidP="00551D79" w:rsidR="00551D79">
      <w:pPr>
        <w:jc w:val="both"/>
        <w:rPr>
          <w:rFonts w:hAnsi="Times New Roman" w:ascii="Times New Roman"/>
        </w:rPr>
      </w:pPr>
    </w:p>
    <w:p w:rsidRDefault="00551D79" w:rsidP="00551D79" w:rsidR="00551D79">
      <w:pPr>
        <w:jc w:val="both"/>
        <w:rPr>
          <w:rFonts w:hAnsi="Times New Roman" w:ascii="Times New Roman"/>
        </w:rPr>
      </w:pPr>
    </w:p>
    <w:p w:rsidRDefault="00551D79" w:rsidP="00551D79" w:rsidR="00551D79">
      <w:pPr>
        <w:jc w:val="both"/>
        <w:rPr>
          <w:rFonts w:hAnsi="Times New Roman" w:ascii="Times New Roman"/>
        </w:rPr>
      </w:pPr>
    </w:p>
    <w:p w:rsidRDefault="00551D79" w:rsidP="00551D79" w:rsidR="00551D79">
      <w:pPr>
        <w:jc w:val="both"/>
        <w:rPr>
          <w:rFonts w:hAnsi="Times New Roman" w:ascii="Times New Roman"/>
        </w:rPr>
      </w:pPr>
    </w:p>
    <w:p w:rsidRDefault="00551D79" w:rsidP="00551D79" w:rsidR="00551D79">
      <w:pPr>
        <w:jc w:val="both"/>
        <w:rPr>
          <w:rFonts w:hAnsi="Times New Roman" w:ascii="Times New Roman"/>
        </w:rPr>
      </w:pPr>
    </w:p>
    <w:p w:rsidRDefault="00551D79" w:rsidP="00551D79" w:rsidR="00551D7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1D79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51D79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51D79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3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St-145/2018-9</izvorni_sadrzaj>
    <derivirana_varijabla naziv="DomainObject.Oznaka_1">St-145/2018-9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INVEST d.o.o. za proizvodnju, građenje, turizam, ugostiteljstvo, trgovinu i usluge</izvorni_sadrzaj>
    <derivirana_varijabla naziv="DomainObject.Predmet.ProtustrankaFormated_1">  VICTORIA INVEST d.o.o. za proizvodnju, građenje, turizam, ugostiteljstvo, trgovinu i usluge</derivirana_varijabla>
  </DomainObject.Predmet.ProtustrankaFormated>
  <DomainObject.Predmet.ProtustrankaFormatedOIB>
    <izvorni_sadrzaj>  VICTORIA INVEST d.o.o. za proizvodnju, građenje, turizam, ugostiteljstvo, trgovinu i usluge, OIB 15948138185</izvorni_sadrzaj>
    <derivirana_varijabla naziv="DomainObject.Predmet.ProtustrankaFormatedOIB_1">  VICTORIA INVEST d.o.o. za proizvodnju, građenje, turizam, ugostiteljstvo, trgovinu i usluge, OIB 15948138185</derivirana_varijabla>
  </DomainObject.Predmet.ProtustrankaFormatedOIB>
  <DomainObject.Predmet.ProtustrankaFormatedWithAdress>
    <izvorni_sadrzaj> VICTORIA INVEST d.o.o. za proizvodnju, građenje, turizam, ugostiteljstvo, trgovinu i usluge, Trg bana Josipa Jelačića 7, 33000 Virovitica</izvorni_sadrzaj>
    <derivirana_varijabla naziv="DomainObject.Predmet.ProtustrankaFormatedWithAdress_1"> VICTORIA INVEST d.o.o. za proizvodnju, građenje, turizam, ugostiteljstvo, trgovinu i usluge, Trg bana Josipa Jelačića 7, 33000 Virovitica</derivirana_varijabla>
  </DomainObject.Predmet.ProtustrankaFormatedWithAdress>
  <DomainObject.Predmet.ProtustrankaFormatedWithAdressOIB>
    <izvorni_sadrzaj> VICTORIA INVEST d.o.o. za proizvodnju, građenje, turizam, ugostiteljstvo, trgovinu i usluge, OIB 15948138185, Trg bana Josipa Jelačića 7, 33000 Virovitica</izvorni_sadrzaj>
    <derivirana_varijabla naziv="DomainObject.Predmet.ProtustrankaFormatedWithAdressOIB_1"> VICTORIA INVEST d.o.o. za proizvodnju, građenje, turizam, ugostiteljstvo, trgovinu i usluge, OIB 15948138185, Trg bana Josipa Jelačića 7, 33000 Virovitica</derivirana_varijabla>
  </DomainObject.Predmet.ProtustrankaFormatedWithAdressOIB>
  <DomainObject.Predmet.ProtustrankaWithAdress>
    <izvorni_sadrzaj>VICTORIA INVEST d.o.o. za proizvodnju, građenje, turizam, ugostiteljstvo, trgovinu i usluge Trg bana Josipa Jelačića 7, 33000 Virovitica</izvorni_sadrzaj>
    <derivirana_varijabla naziv="DomainObject.Predmet.ProtustrankaWithAdress_1">VICTORIA INVEST d.o.o. za proizvodnju, građenje, turizam, ugostiteljstvo, trgovinu i usluge Trg bana Josipa Jelačića 7, 33000 Virovitica</derivirana_varijabla>
  </DomainObject.Predmet.ProtustrankaWithAdress>
  <DomainObject.Predmet.ProtustrankaWithAdressOIB>
    <izvorni_sadrzaj>VICTORIA INVEST d.o.o. za proizvodnju, građenje, turizam, ugostiteljstvo, trgovinu i usluge, OIB 15948138185, Trg bana Josipa Jelačića 7, 33000 Virovitica</izvorni_sadrzaj>
    <derivirana_varijabla naziv="DomainObject.Predmet.ProtustrankaWithAdressOIB_1">VICTORIA INVEST d.o.o. za proizvodnju, građenje, turizam, ugostiteljstvo, trgovinu i usluge, OIB 15948138185, Trg bana Josipa Jelačića 7, 33000 Virovitica</derivirana_varijabla>
  </DomainObject.Predmet.ProtustrankaWithAdressOIB>
  <DomainObject.Predmet.ProtustrankaNazivFormated>
    <izvorni_sadrzaj>VICTORIA INVEST d.o.o. za proizvodnju, građenje, turizam, ugostiteljstvo, trgovinu i usluge</izvorni_sadrzaj>
    <derivirana_varijabla naziv="DomainObject.Predmet.ProtustrankaNazivFormated_1">VICTORIA INVEST d.o.o. za proizvodnju, građenje, turizam, ugostiteljstvo, trgovinu i usluge</derivirana_varijabla>
  </DomainObject.Predmet.ProtustrankaNazivFormated>
  <DomainObject.Predmet.ProtustrankaNazivFormatedOIB>
    <izvorni_sadrzaj>VICTORIA INVEST d.o.o. za proizvodnju, građenje, turizam, ugostiteljstvo, trgovinu i usluge, OIB 15948138185</izvorni_sadrzaj>
    <derivirana_varijabla naziv="DomainObject.Predmet.ProtustrankaNazivFormatedOIB_1">VICTORIA INVEST d.o.o. za proizvodnju, građenje, turizam, ugostiteljstvo, trgovinu i usluge, OIB 15948138185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učinkovitost; REPUBLIKA HRVATSKA, Ministarstvo financija, Carinska uprava, Područni carinski ured Osijek zastupanog po punomoćniku Županijsko državno odvjetništvo u Bjelovaru; Raiffeisenbank Austria d.d.</izvorni_sadrzaj>
    <derivirana_varijabla naziv="DomainObject.Predmet.StrankaFormated_1">  FINA, RC ZAGREB, Podružnica BJELOVAR; Fond za zaštitu okoliša i energetsku učinkovitost; REPUBLIKA HRVATSKA, Ministarstvo financija, Carinska uprava, Područni carinski ured Osijek zastupanog po punomoćniku Županijsko državno odvjetništvo u Bjelovaru; Raiffeisenbank Austria d.d.</derivirana_varijabla>
  </DomainObject.Predmet.StrankaFormated>
  <DomainObject.Predmet.StrankaFormatedOIB>
    <izvorni_sadrzaj>  FINA, RC ZAGREB, Podružnica BJELOVAR, OIB 85821130368; Fond za zaštitu okoliša i energetsku učinkovitost, OIB 85828625994; REPUBLIKA HRVATSKA, Ministarstvo financija, Carinska uprava, Područni carinski ured Osijek, OIB 52634238587 zastupanog po punomoćniku Županijsko državno odvjetništvo u Bjelovaru; Raiffeisenbank Austria d.d., OIB 53056966535</izvorni_sadrzaj>
    <derivirana_varijabla naziv="DomainObject.Predmet.StrankaFormatedOIB_1">  FINA, RC ZAGREB, Podružnica BJELOVAR, OIB 85821130368; Fond za zaštitu okoliša i energetsku učinkovitost, OIB 85828625994; REPUBLIKA HRVATSKA, Ministarstvo financija, Carinska uprava, Područni carinski ured Osijek, OIB 52634238587 zastupanog po punomoćniku Županijsko državno odvjetništvo u Bjelovaru; Raiffeisenbank Austria d.d., OIB 53056966535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Zagreb; REPUBLIKA HRVATSKA, Ministarstvo financija, Carinska uprava, Područni carinski ured Osijek zastupanog po punomoćniku Županijsko državno odvjetništvo u Bjelovaru; Raiffeisenbank Austria d.d., Magazinska cesta 69, 10000 Zagreb</izvorni_sadrzaj>
    <derivirana_varijabla naziv="DomainObject.Predmet.StrankaFormatedWithAdress_1"> FINA, RC ZAGREB, Podružnica BJELOVAR, F. Supila 4, 43000 Bjelovar; Fond za zaštitu okoliša i energetsku učinkovitost, Radnička cesta 80, 10000 Zagreb; REPUBLIKA HRVATSKA, Ministarstvo financija, Carinska uprava, Područni carinski ured Osijek zastupanog po punomoćniku Županijsko državno odvjetništvo u Bjelovaru; Raiffeisenbank Austria d.d., Magazinska cesta 69,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Zagreb; REPUBLIKA HRVATSKA, Ministarstvo financija, Carinska uprava, Područni carinski ured Osijek, OIB 52634238587 zastupanog po punomoćniku Županijsko državno odvjetništvo u Bjelovaru; Raiffeisenbank Austria d.d., OIB 53056966535, Magazinska cesta 69,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Zagreb; REPUBLIKA HRVATSKA, Ministarstvo financija, Carinska uprava, Područni carinski ured Osijek, OIB 52634238587 zastupanog po punomoćniku Županijsko državno odvjetništvo u Bjelovaru; Raiffeisenbank Austria d.d., OIB 53056966535, Magazinska cesta 69,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Zagreb,REPUBLIKA HRVATSKA, Ministarstvo financija, Carinska uprava, Područni carinski ured Osijek ,Raiffeisenbank Austria d.d. Magazinska cesta 69,10000 Zagreb</izvorni_sadrzaj>
    <derivirana_varijabla naziv="DomainObject.Predmet.StrankaWithAdress_1">FINA, RC ZAGREB, Podružnica BJELOVAR F. Supila 4,43000 Bjelovar,Fond za zaštitu okoliša i energetsku učinkovitost Radnička cesta 80,10000 Zagreb,REPUBLIKA HRVATSKA, Ministarstvo financija, Carinska uprava, Područni carinski ured Osijek ,Raiffeisenbank Austria d.d. Magazinska cesta 69,10000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Zagreb,REPUBLIKA HRVATSKA, Ministarstvo financija, Carinska uprava, Područni carinski ured Osijek, OIB 52634238587,Raiffeisenbank Austria d.d., OIB 53056966535, Magazinska cesta 69,10000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Zagreb,REPUBLIKA HRVATSKA, Ministarstvo financija, Carinska uprava, Područni carinski ured Osijek, OIB 52634238587,Raiffeisenbank Austria d.d., OIB 53056966535, Magazinska cesta 69,10000 Zagreb</derivirana_varijabla>
  </DomainObject.Predmet.StrankaWithAdressOIB>
  <DomainObject.Predmet.StrankaNazivFormated>
    <izvorni_sadrzaj>FINA, RC ZAGREB, Podružnica BJELOVAR,Fond za zaštitu okoliša i energetsku učinkovitost,REPUBLIKA HRVATSKA, Ministarstvo financija, Carinska uprava, Područni carinski ured Osijek,Raiffeisenbank Austria d.d.</izvorni_sadrzaj>
    <derivirana_varijabla naziv="DomainObject.Predmet.StrankaNazivFormated_1">FINA, RC ZAGREB, Podružnica BJELOVAR,Fond za zaštitu okoliša i energetsku učinkovitost,REPUBLIKA HRVATSKA, Ministarstvo financija, Carinska uprava, Područni carinski ured Osijek,Raiffeisenbank Austria d.d.</derivirana_varijabla>
  </DomainObject.Predmet.StrankaNazivFormated>
  <DomainObject.Predmet.StrankaNazivFormatedOIB>
    <izvorni_sadrzaj>FINA, RC ZAGREB, Podružnica BJELOVAR, OIB 85821130368,Fond za zaštitu okoliša i energetsku učinkovitost, OIB 85828625994,REPUBLIKA HRVATSKA, Ministarstvo financija, Carinska uprava, Područni carinski ured Osijek, OIB 52634238587,Raiffeisenbank Austria d.d., OIB 53056966535</izvorni_sadrzaj>
    <derivirana_varijabla naziv="DomainObject.Predmet.StrankaNazivFormatedOIB_1">FINA, RC ZAGREB, Podružnica BJELOVAR, OIB 85821130368,Fond za zaštitu okoliša i energetsku učinkovitost, OIB 85828625994,REPUBLIKA HRVATSKA, Ministarstvo financija, Carinska uprava, Područni carinski ured Osijek, OIB 52634238587,Raiffeisenbank Austria d.d., OIB 53056966535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Fond za zaštitu okoliša i energetsku učinkovitost</item>
      <item>REPUBLIKA HRVATSKA, Ministarstvo financija, Carinska uprava, Područni carinski ured Osijek zastupanog po punomoćniku Županijsko državno odvjetništvo u Bjelovaru</item>
      <item>Raiffeisenbank Austria d.d.</item>
    </izvorni_sadrzaj>
    <derivirana_varijabla naziv="DomainObject.Predmet.StrankaListFormated_1">
      <item>FINA, RC ZAGREB, Podružnica BJELOVAR</item>
      <item>Fond za zaštitu okoliša i energetsku učinkovitost</item>
      <item>REPUBLIKA HRVATSKA, Ministarstvo financija, Carinska uprava, Područni carinski ured Osijek zastupanog po punomoćniku Županijsko državno odvjetništvo u Bjelovaru</item>
      <item>Raiffeisenbank Austria d.d.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 zastupanog po punomoćniku Županijsko državno odvjetništvo u Bjelovaru</item>
      <item>Raiffeisenbank Austria d.d., OIB 53056966535</item>
    </izvorni_sadrzaj>
    <derivirana_varijabla naziv="DomainObject.Predmet.StrankaListFormatedOIB_1"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 zastupanog po punomoćniku Županijsko državno odvjetništvo u Bjelovaru</item>
      <item>Raiffeisenbank Austria d.d., OIB 53056966535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  <item>REPUBLIKA HRVATSKA, Ministarstvo financija, Carinska uprava, Područni carinski ured Osijek zastupanog po punomoćniku Županijsko državno odvjetništvo u Bjelovaru</item>
      <item>Raiffeisenbank Austria d.d., Magazinska cesta 69,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  <item>REPUBLIKA HRVATSKA, Ministarstvo financija, Carinska uprava, Područni carinski ured Osijek zastupanog po punomoćniku Županijsko državno odvjetništvo u Bjelovaru</item>
      <item>Raiffeisenbank Austria d.d., Magazinska cesta 69,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  <item>REPUBLIKA HRVATSKA, Ministarstvo financija, Carinska uprava, Područni carinski ured Osijek, OIB 52634238587 zastupanog po punomoćniku Županijsko državno odvjetništvo u Bjelovaru</item>
      <item>Raiffeisenbank Austria d.d., OIB 53056966535, Magazinska cesta 69,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  <item>REPUBLIKA HRVATSKA, Ministarstvo financija, Carinska uprava, Područni carinski ured Osijek, OIB 52634238587 zastupanog po punomoćniku Županijsko državno odvjetništvo u Bjelovaru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  <item>REPUBLIKA HRVATSKA, Ministarstvo financija, Carinska uprava, Područni carinski ured Osijek</item>
      <item>Raiffeisenbank Austria d.d.</item>
    </izvorni_sadrzaj>
    <derivirana_varijabla naziv="DomainObject.Predmet.StrankaListNazivFormated_1">
      <item>FINA, RC ZAGREB, Podružnica BJELOVAR</item>
      <item>Fond za zaštitu okoliša i energetsku učinkovitost</item>
      <item>REPUBLIKA HRVATSKA, Ministarstvo financija, Carinska uprava, Područni carinski ured Osijek</item>
      <item>Raiffeisenbank Austria d.d.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</item>
      <item>Raiffeisenbank Austria d.d., OIB 53056966535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</item>
      <item>Raiffeisenbank Austria d.d., OIB 53056966535</item>
    </derivirana_varijabla>
  </DomainObject.Predmet.StrankaListNazivFormatedOIB>
  <DomainObject.Predmet.ProtuStrankaListFormated>
    <izvorni_sadrzaj>
      <item>VICTORIA INVEST d.o.o. za proizvodnju, građenje, turizam, ugostiteljstvo, trgovinu i usluge</item>
    </izvorni_sadrzaj>
    <derivirana_varijabla naziv="DomainObject.Predmet.ProtuStrankaListFormated_1">
      <item>VICTORIA INVEST d.o.o. za proizvodnju, građenje, turizam, ugostiteljstvo, trgovinu i usluge</item>
    </derivirana_varijabla>
  </DomainObject.Predmet.ProtuStrankaListFormated>
  <DomainObject.Predmet.ProtuStrankaListFormatedOIB>
    <izvorni_sadrzaj>
      <item>VICTORIA INVEST d.o.o. za proizvodnju, građenje, turizam, ugostiteljstvo, trgovinu i usluge, OIB 15948138185</item>
    </izvorni_sadrzaj>
    <derivirana_varijabla naziv="DomainObject.Predmet.ProtuStrankaListFormatedOIB_1">
      <item>VICTORIA INVEST d.o.o. za proizvodnju, građenje, turizam, ugostiteljstvo, trgovinu i usluge, OIB 15948138185</item>
    </derivirana_varijabla>
  </DomainObject.Predmet.ProtuStrankaListFormatedOIB>
  <DomainObject.Predmet.ProtuStrankaListFormatedWithAdress>
    <izvorni_sadrzaj>
      <item>VICTORIA INVEST d.o.o. za proizvodnju, građenje, turizam, ugostiteljstvo, trgovinu i usluge, Trg bana Josipa Jelačića 7, 33000 Virovitica</item>
    </izvorni_sadrzaj>
    <derivirana_varijabla naziv="DomainObject.Predmet.ProtuStrankaListFormatedWithAdress_1">
      <item>VICTORIA INVEST d.o.o. za proizvodnju, građenje, turizam, ugostiteljstvo, trgovinu i usluge, Trg bana Josipa Jelačića 7, 33000 Virovitica</item>
    </derivirana_varijabla>
  </DomainObject.Predmet.ProtuStrankaListFormatedWithAdress>
  <DomainObject.Predmet.ProtuStrankaListFormatedWithAdressOIB>
    <izvorni_sadrzaj>
      <item>VICTORIA INVEST d.o.o. za proizvodnju, građenje, turizam, ugostiteljstvo, trgovinu i usluge, OIB 15948138185, Trg bana Josipa Jelačića 7, 33000 Virovitica</item>
    </izvorni_sadrzaj>
    <derivirana_varijabla naziv="DomainObject.Predmet.ProtuStrankaListFormatedWithAdressOIB_1">
      <item>VICTORIA INVEST d.o.o. za proizvodnju, građenje, turizam, ugostiteljstvo, trgovinu i usluge, OIB 15948138185, Trg bana Josipa Jelačića 7, 33000 Virovitica</item>
    </derivirana_varijabla>
  </DomainObject.Predmet.ProtuStrankaListFormatedWithAdressOIB>
  <DomainObject.Predmet.ProtuStrankaListNazivFormated>
    <izvorni_sadrzaj>
      <item>VICTORIA INVEST d.o.o. za proizvodnju, građenje, turizam, ugostiteljstvo, trgovinu i usluge</item>
    </izvorni_sadrzaj>
    <derivirana_varijabla naziv="DomainObject.Predmet.ProtuStrankaListNazivFormated_1">
      <item>VICTORIA INVEST d.o.o. za proizvodnju, građenje, turizam, ugostiteljstvo, trgovinu i usluge</item>
    </derivirana_varijabla>
  </DomainObject.Predmet.ProtuStrankaListNazivFormated>
  <DomainObject.Predmet.ProtuStrankaListNazivFormatedOIB>
    <izvorni_sadrzaj>
      <item>VICTORIA INVEST d.o.o. za proizvodnju, građenje, turizam, ugostiteljstvo, trgovinu i usluge, OIB 15948138185</item>
    </izvorni_sadrzaj>
    <derivirana_varijabla naziv="DomainObject.Predmet.ProtuStrankaListNazivFormatedOIB_1">
      <item>VICTORIA INVEST d.o.o. za proizvodnju, građenje, turizam, ugostiteljstvo, trgovinu i usluge, OIB 15948138185</item>
    </derivirana_varijabla>
  </DomainObject.Predmet.ProtuStrankaListNazivFormatedOIB>
  <DomainObject.Predmet.OstaliListFormated>
    <izvorni_sadrzaj>
      <item>DRAGAN MRĐEN</item>
      <item>Županijsko državno odvjetništvo u Bjelovaru punomoćnik sudionika u postupku REPUBLIKA HRVATSKA, Ministarstvo financija, Carinska uprava, Područni carinski ured Osijek</item>
    </izvorni_sadrzaj>
    <derivirana_varijabla naziv="DomainObject.Predmet.OstaliListFormated_1">
      <item>DRAGAN MRĐEN</item>
      <item>Županijsko državno odvjetništvo u Bjelovaru punomoćnik sudionika u postupku REPUBLIKA HRVATSKA, Ministarstvo financija, Carinska uprava, Područni carinski ured Osijek</item>
    </derivirana_varijabla>
  </DomainObject.Predmet.OstaliListFormated>
  <DomainObject.Predmet.OstaliListFormatedOIB>
    <izvorni_sadrzaj>
      <item>DRAGAN MRĐEN, OIB 06324453890</item>
      <item>Županijsko državno odvjetništvo u Bjelovaru, OIB 86821435474 punomoćnik sudionika u postupku REPUBLIKA HRVATSKA, Ministarstvo financija, Carinska uprava, Područni carinski ured Osijek</item>
    </izvorni_sadrzaj>
    <derivirana_varijabla naziv="DomainObject.Predmet.OstaliListFormatedOIB_1">
      <item>DRAGAN MRĐEN, OIB 06324453890</item>
      <item>Županijsko državno odvjetništvo u Bjelovaru, OIB 86821435474 punomoćnik sudionika u postupku REPUBLIKA HRVATSKA, Ministarstvo financija, Carinska uprava, Područni carinski ured Osijek</item>
    </derivirana_varijabla>
  </DomainObject.Predmet.OstaliListFormatedOIB>
  <DomainObject.Predmet.OstaliListFormatedWithAdress>
    <izvorni_sadrzaj>
      <item>DRAGAN MRĐEN, Ulica Božidara Magovca 45, 10000 Zagreb</item>
      <item>Županijsko državno odvjetništvo u Bjelovaru punomoćnik sudionika u postupku REPUBLIKA HRVATSKA, Ministarstvo financija, Carinska uprava, Područni carinski ured Osijek</item>
    </izvorni_sadrzaj>
    <derivirana_varijabla naziv="DomainObject.Predmet.OstaliListFormatedWithAdress_1">
      <item>DRAGAN MRĐEN, Ulica Božidara Magovca 45, 10000 Zagreb</item>
      <item>Županijsko državno odvjetništvo u Bjelovaru punomoćnik sudionika u postupku REPUBLIKA HRVATSKA, Ministarstvo financija, Carinska uprava, Područni carinski ured Osijek</item>
    </derivirana_varijabla>
  </DomainObject.Predmet.OstaliListFormatedWithAdress>
  <DomainObject.Predmet.OstaliListFormatedWithAdressOIB>
    <izvorni_sadrzaj>
      <item>DRAGAN MRĐEN, OIB 06324453890, Ulica Božidara Magovca 45, 10000 Zagreb</item>
      <item>Županijsko državno odvjetništvo u Bjelovaru, OIB 86821435474 punomoćnik sudionika u postupku REPUBLIKA HRVATSKA, Ministarstvo financija, Carinska uprava, Područni carinski ured Osijek</item>
    </izvorni_sadrzaj>
    <derivirana_varijabla naziv="DomainObject.Predmet.OstaliListFormatedWithAdressOIB_1">
      <item>DRAGAN MRĐEN, OIB 06324453890, Ulica Božidara Magovca 45, 10000 Zagreb</item>
      <item>Županijsko državno odvjetništvo u Bjelovaru, OIB 86821435474 punomoćnik sudionika u postupku REPUBLIKA HRVATSKA, Ministarstvo financija, Carinska uprava, Područni carinski ured Osijek</item>
    </derivirana_varijabla>
  </DomainObject.Predmet.OstaliListFormatedWithAdressOIB>
  <DomainObject.Predmet.OstaliListNazivFormated>
    <izvorni_sadrzaj>
      <item>DRAGAN MRĐEN</item>
      <item>Županijsko državno odvjetništvo u Bjelovaru</item>
    </izvorni_sadrzaj>
    <derivirana_varijabla naziv="DomainObject.Predmet.OstaliListNazivFormated_1">
      <item>DRAGAN MRĐEN</item>
      <item>Županijsko državno odvjetništvo u Bjelovaru</item>
    </derivirana_varijabla>
  </DomainObject.Predmet.OstaliListNazivFormated>
  <DomainObject.Predmet.OstaliListNazivFormatedOIB>
    <izvorni_sadrzaj>
      <item>DRAGAN MRĐEN, OIB 06324453890</item>
      <item>Županijsko državno odvjetništvo u Bjelovaru, OIB 86821435474</item>
    </izvorni_sadrzaj>
    <derivirana_varijabla naziv="DomainObject.Predmet.OstaliListNazivFormatedOIB_1">
      <item>DRAGAN MRĐEN, OIB 06324453890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St-145/2018-9</izvorni_sadrzaj>
    <derivirana_varijabla naziv="DomainObject.PoslovniBrojDokumenta_1">St-145/2018-9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VICTORIA INVEST d.o.o. za proizvodnju, građenje, turizam, ugostiteljstvo, trgovinu i usluge</izvorni_sadrzaj>
    <derivirana_varijabla naziv="DomainObject.Predmet.ProtustrankaIDrugi_1">VICTORIA INVEST d.o.o. za proizvodnju, građenje, turizam, ugostiteljstvo,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VICTORIA INVEST d.o.o. za proizvodnju, građenje, turizam, ugostiteljstvo, trgovinu i usluge, OIB 15948138185, Trg bana Josipa Jelačića 7, 33000 Virovitica</izvorni_sadrzaj>
    <derivirana_varijabla naziv="DomainObject.Predmet.ProtustrankaIDrugiAdressOIB_1">VICTORIA INVEST d.o.o. za proizvodnju, građenje, turizam, ugostiteljstvo, trgovinu i usluge, OIB 15948138185, Trg bana Josipa Jelačića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VICTORIA INVEST d.o.o. za proizvodnju, građenje, turizam, ugostiteljstvo, trgovinu i usluge</item>
      <item>DRAGAN MRĐEN</item>
      <item>Fond za zaštitu okoliša i energetsku učinkovitost</item>
      <item>REPUBLIKA HRVATSKA, Ministarstvo financija, Carinska uprava, Područni carinski ured Osijek</item>
      <item>Županijsko državno odvjetništvo u Bjelovaru</item>
      <item>Raiffeisenbank Austria d.d.</item>
    </izvorni_sadrzaj>
    <derivirana_varijabla naziv="DomainObject.Predmet.SudioniciListNaziv_1">
      <item>FINA, RC ZAGREB, Podružnica BJELOVAR</item>
      <item>VICTORIA INVEST d.o.o. za proizvodnju, građenje, turizam, ugostiteljstvo, trgovinu i usluge</item>
      <item>DRAGAN MRĐEN</item>
      <item>Fond za zaštitu okoliša i energetsku učinkovitost</item>
      <item>REPUBLIKA HRVATSKA, Ministarstvo financija, Carinska uprava, Područni carinski ured Osijek</item>
      <item>Županijsko državno odvjetništvo u Bjelovaru</item>
      <item>Raiffeisenbank Austria d.d.</item>
    </derivirana_varijabla>
  </DomainObject.Predmet.SudioniciListNaziv>
  <DomainObject.Predmet.SudioniciListAdressOIB>
    <izvorni_sadrzaj>
      <item>FINA, RC ZAGREB, Podružnica BJELOVAR, OIB 85821130368, F. Supila 4,43000 Bjelovar</item>
      <item>VICTORIA INVEST d.o.o. za proizvodnju, građenje, turizam, ugostiteljstvo, trgovinu i usluge, OIB 15948138185, Trg bana Josipa Jelačića 7,33000 Virovitica</item>
      <item>DRAGAN MRĐEN, OIB 06324453890, Ulica Božidara Magovca 45,10000 Zagreb</item>
      <item>Fond za zaštitu okoliša i energetsku učinkovitost, OIB 85828625994, Radnička cesta 80,10000 Zagreb</item>
      <item>REPUBLIKA HRVATSKA, Ministarstvo financija, Carinska uprava, Područni carinski ured Osijek, OIB 52634238587</item>
      <item>Županijsko državno odvjetništvo u Bjelovaru, OIB 86821435474</item>
      <item>Raiffeisenbank Austria d.d., OIB 53056966535, Magazinska cesta 69,10000 Zagreb</item>
    </izvorni_sadrzaj>
    <derivirana_varijabla naziv="DomainObject.Predmet.SudioniciListAdressOIB_1">
      <item>FINA, RC ZAGREB, Podružnica BJELOVAR, OIB 85821130368, F. Supila 4,43000 Bjelovar</item>
      <item>VICTORIA INVEST d.o.o. za proizvodnju, građenje, turizam, ugostiteljstvo, trgovinu i usluge, OIB 15948138185, Trg bana Josipa Jelačića 7,33000 Virovitica</item>
      <item>DRAGAN MRĐEN, OIB 06324453890, Ulica Božidara Magovca 45,10000 Zagreb</item>
      <item>Fond za zaštitu okoliša i energetsku učinkovitost, OIB 85828625994, Radnička cesta 80,10000 Zagreb</item>
      <item>REPUBLIKA HRVATSKA, Ministarstvo financija, Carinska uprava, Područni carinski ured Osijek, OIB 52634238587</item>
      <item>Županijsko državno odvjetništvo u Bjelovaru, OIB 86821435474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961ED-1D1D-4C6E-9D85-0ACCEF481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1685</properties:Characters>
  <properties:Lines>59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2018-10-24T10:59:00Z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St-145/2018-9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