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02b0" w14:paraId="fea02b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104FD0">
        <w:rPr>
          <w:rFonts w:hAnsi="Times New Roman" w:ascii="Times New Roman"/>
        </w:rPr>
        <w:t>5142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823FA">
        <w:rPr>
          <w:rFonts w:hAnsi="Times New Roman" w:ascii="Times New Roman"/>
        </w:rPr>
        <w:t>MM RAČUNOVODSTVO d.o.o., Kutina, Augusta Šenoe 7, OIB: 91753692976, MBS: 080060404</w:t>
      </w:r>
      <w:bookmarkStart w:name="_GoBack" w:id="0"/>
      <w:bookmarkEnd w:id="0"/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2E0805" w:rsidP="002E0805" w:rsidR="002E08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 MM RAČUNOVODSTVO d.o.o., Kutina, Augusta Šenoe 7, OIB: 91753692976, MBS: 080060404 da u roku petnaest dana od dana objave ovog rješenja, uplate iznos od 10.000,00 kn na ime predujma za namirenje troškova prethodnog i otvorenog stečajnog postupka na sudski depozit ovog suda IBAN: HR9223900011300000460 otvoren kod Hrvatske poštanske banke d. d., Zagreb, pozivom na broj 05-508516, te da u istom roku potvrdu o uplati dostavi u sudski spis.</w:t>
      </w:r>
    </w:p>
    <w:p w:rsidRDefault="002E0805" w:rsidP="002E0805" w:rsidR="002E0805">
      <w:pPr>
        <w:jc w:val="both"/>
        <w:rPr>
          <w:rFonts w:hAnsi="Times New Roman" w:ascii="Times New Roman"/>
        </w:rPr>
      </w:pPr>
    </w:p>
    <w:p w:rsidRDefault="002E0805" w:rsidP="002E0805" w:rsidR="002E08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2E0805" w:rsidP="002E0805" w:rsidR="002E08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E0805" w:rsidP="002E0805" w:rsidR="002E0805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E0805" w:rsidP="002E0805" w:rsidR="002E08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10.000,00 kn, koji iznos smatra dostatnim za provođenje redovitog postupka do eventualnog zaključenja postupka po čl. 293. Stečajnog zakona ("Narodne novine" broj 71/15 dalje: SZ-a). </w:t>
      </w:r>
    </w:p>
    <w:p w:rsidRDefault="002E0805" w:rsidP="002E0805" w:rsidR="002E08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bila dovoljna za namirenje ni troškova stečajnog postupka, što je vidljivo iz potvrde Ministarstva financija-Porezne uprave,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2E0805" w:rsidP="002E0805" w:rsidR="002E0805">
      <w:pPr>
        <w:jc w:val="both"/>
        <w:rPr>
          <w:rFonts w:hAnsi="Times New Roman" w:ascii="Times New Roman"/>
        </w:rPr>
      </w:pPr>
    </w:p>
    <w:p w:rsidRDefault="002E0805" w:rsidP="002E0805" w:rsidR="002E0805">
      <w:pPr>
        <w:jc w:val="right"/>
        <w:rPr>
          <w:rFonts w:hAnsi="Times New Roman" w:ascii="Times New Roman"/>
        </w:rPr>
      </w:pPr>
    </w:p>
    <w:p w:rsidRDefault="002E0805" w:rsidP="002E0805" w:rsidR="002E0805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F50A6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7F5D44" w:rsidP="002E0805" w:rsidR="007F5D44">
      <w:pPr>
        <w:tabs>
          <w:tab w:pos="7365" w:val="left"/>
        </w:tabs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6F50A6" w:rsidP="006F50A6" w:rsidR="006F50A6" w:rsidRPr="006F50A6">
      <w:pPr>
        <w:pStyle w:val="Bezproreda"/>
        <w:jc w:val="right"/>
        <w:rPr>
          <w:rFonts w:hAnsi="Times New Roman" w:ascii="Times New Roman"/>
        </w:rPr>
      </w:pPr>
      <w:r w:rsidRPr="006F50A6">
        <w:rPr>
          <w:rFonts w:hAnsi="Times New Roman" w:ascii="Times New Roman"/>
        </w:rPr>
        <w:t xml:space="preserve">Za točnost </w:t>
      </w:r>
      <w:proofErr w:type="spellStart"/>
      <w:r w:rsidRPr="006F50A6">
        <w:rPr>
          <w:rFonts w:hAnsi="Times New Roman" w:ascii="Times New Roman"/>
        </w:rPr>
        <w:t>otpravka</w:t>
      </w:r>
      <w:proofErr w:type="spellEnd"/>
      <w:r w:rsidRPr="006F50A6">
        <w:rPr>
          <w:rFonts w:hAnsi="Times New Roman" w:ascii="Times New Roman"/>
        </w:rPr>
        <w:t>-ovlašteni službenik</w:t>
      </w:r>
    </w:p>
    <w:p w:rsidRDefault="006F50A6" w:rsidP="003D6874" w:rsidR="006F50A6" w:rsidRPr="006F50A6">
      <w:pPr>
        <w:pStyle w:val="Bezprored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p w:rsidRDefault="006F50A6" w:rsidP="001725CA" w:rsidR="006F50A6" w:rsidRPr="006F50A6">
      <w:pPr>
        <w:jc w:val="both"/>
        <w:rPr>
          <w:rFonts w:hAnsi="Times New Roman" w:ascii="Times New Roman"/>
        </w:rPr>
      </w:pPr>
    </w:p>
    <w:sectPr w:rsidSect="00821309" w:rsidR="006F50A6" w:rsidRPr="006F50A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7928" w:rsidP="00A83AC6" w:rsidR="00FE7928">
      <w:r>
        <w:separator/>
      </w:r>
    </w:p>
  </w:endnote>
  <w:endnote w:id="0" w:type="continuationSeparator">
    <w:p w:rsidRDefault="00FE7928" w:rsidP="00A83AC6" w:rsidR="00FE7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7928" w:rsidP="00A83AC6" w:rsidR="00FE7928">
      <w:r>
        <w:separator/>
      </w:r>
    </w:p>
  </w:footnote>
  <w:footnote w:id="0" w:type="continuationSeparator">
    <w:p w:rsidRDefault="00FE7928" w:rsidP="00A83AC6" w:rsidR="00FE7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3F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2E0805">
      <w:rPr>
        <w:rFonts w:hAnsi="Times New Roman" w:ascii="Times New Roman"/>
      </w:rPr>
      <w:t>5085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823FA"/>
    <w:rsid w:val="002D27D4"/>
    <w:rsid w:val="002E0805"/>
    <w:rsid w:val="002E4C78"/>
    <w:rsid w:val="002F75B0"/>
    <w:rsid w:val="00306764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909F6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6F50A6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43180"/>
    <w:rsid w:val="00C73EA6"/>
    <w:rsid w:val="00CA4F2A"/>
    <w:rsid w:val="00CD43E1"/>
    <w:rsid w:val="00CF7AB9"/>
    <w:rsid w:val="00D26E7F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E79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92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St-5085/2016-9</izvorni_sadrzaj>
    <derivirana_varijabla naziv="DomainObject.Oznaka_1">St-5085/2016-9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5085</izvorni_sadrzaj>
    <derivirana_varijabla naziv="DomainObject.Predmet.Broj_1">5085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St-5085/2016</izvorni_sadrzaj>
    <derivirana_varijabla naziv="DomainObject.Predmet.OznakaBroj_1">St-5085/2016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RAČUNOVODSTVO d.o.o. zastupanog po punomoćniku MATIJA FUČEK</izvorni_sadrzaj>
    <derivirana_varijabla naziv="DomainObject.Predmet.ProtustrankaFormated_1">  MM RAČUNOVODSTVO d.o.o. zastupanog po punomoćniku MATIJA FUČEK</derivirana_varijabla>
  </DomainObject.Predmet.ProtustrankaFormated>
  <DomainObject.Predmet.ProtustrankaFormatedOIB>
    <izvorni_sadrzaj>  MM RAČUNOVODSTVO d.o.o., OIB 91753692976 zastupanog po punomoćniku MATIJA FUČEK</izvorni_sadrzaj>
    <derivirana_varijabla naziv="DomainObject.Predmet.ProtustrankaFormatedOIB_1">  MM RAČUNOVODSTVO d.o.o., OIB 91753692976 zastupanog po punomoćniku MATIJA FUČEK</derivirana_varijabla>
  </DomainObject.Predmet.ProtustrankaFormatedOIB>
  <DomainObject.Predmet.ProtustrankaFormatedWithAdress>
    <izvorni_sadrzaj> MM RAČUNOVODSTVO d.o.o., Augusta Šenoe 7, 44320 Kutina zastupanog po punomoćniku MATIJA FUČEK</izvorni_sadrzaj>
    <derivirana_varijabla naziv="DomainObject.Predmet.ProtustrankaFormatedWithAdress_1"> MM RAČUNOVODSTVO d.o.o., Augusta Šenoe 7, 44320 Kutina zastupanog po punomoćniku MATIJA FUČEK</derivirana_varijabla>
  </DomainObject.Predmet.ProtustrankaFormatedWithAdress>
  <DomainObject.Predmet.ProtustrankaFormatedWithAdressOIB>
    <izvorni_sadrzaj> MM RAČUNOVODSTVO d.o.o., OIB 91753692976, Augusta Šenoe 7, 44320 Kutina zastupanog po punomoćniku MATIJA FUČEK</izvorni_sadrzaj>
    <derivirana_varijabla naziv="DomainObject.Predmet.ProtustrankaFormatedWithAdressOIB_1"> MM RAČUNOVODSTVO d.o.o., OIB 91753692976, Augusta Šenoe 7, 44320 Kutina zastupanog po punomoćniku MATIJA FUČEK</derivirana_varijabla>
  </DomainObject.Predmet.ProtustrankaFormatedWithAdressOIB>
  <DomainObject.Predmet.ProtustrankaWithAdress>
    <izvorni_sadrzaj>MM RAČUNOVODSTVO d.o.o. Augusta Šenoe 7, 44320 Kutina</izvorni_sadrzaj>
    <derivirana_varijabla naziv="DomainObject.Predmet.ProtustrankaWithAdress_1">MM RAČUNOVODSTVO d.o.o. Augusta Šenoe 7, 44320 Kutina</derivirana_varijabla>
  </DomainObject.Predmet.ProtustrankaWithAdress>
  <DomainObject.Predmet.ProtustrankaWithAdressOIB>
    <izvorni_sadrzaj>MM RAČUNOVODSTVO d.o.o., OIB 91753692976, Augusta Šenoe 7, 44320 Kutina</izvorni_sadrzaj>
    <derivirana_varijabla naziv="DomainObject.Predmet.ProtustrankaWithAdressOIB_1">MM RAČUNOVODSTVO d.o.o., OIB 91753692976, Augusta Šenoe 7, 44320 Kutina</derivirana_varijabla>
  </DomainObject.Predmet.ProtustrankaWithAdressOIB>
  <DomainObject.Predmet.ProtustrankaNazivFormated>
    <izvorni_sadrzaj>MM RAČUNOVODSTVO d.o.o.</izvorni_sadrzaj>
    <derivirana_varijabla naziv="DomainObject.Predmet.ProtustrankaNazivFormated_1">MM RAČUNOVODSTVO d.o.o.</derivirana_varijabla>
  </DomainObject.Predmet.ProtustrankaNazivFormated>
  <DomainObject.Predmet.ProtustrankaNazivFormatedOIB>
    <izvorni_sadrzaj>MM RAČUNOVODSTVO d.o.o., OIB 91753692976</izvorni_sadrzaj>
    <derivirana_varijabla naziv="DomainObject.Predmet.ProtustrankaNazivFormatedOIB_1">MM RAČUNOVODSTVO d.o.o., OIB 91753692976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RAČUNOVODSTVO d.o.o. zastupanog po punomoćniku MATIJA FUČEK</item>
    </izvorni_sadrzaj>
    <derivirana_varijabla naziv="DomainObject.Predmet.ProtuStrankaListFormated_1">
      <item>MM RAČUNOVODSTVO d.o.o. zastupanog po punomoćniku MATIJA FUČEK</item>
    </derivirana_varijabla>
  </DomainObject.Predmet.ProtuStrankaListFormated>
  <DomainObject.Predmet.ProtuStrankaListFormatedOIB>
    <izvorni_sadrzaj>
      <item>MM RAČUNOVODSTVO d.o.o., OIB 91753692976 zastupanog po punomoćniku MATIJA FUČEK</item>
    </izvorni_sadrzaj>
    <derivirana_varijabla naziv="DomainObject.Predmet.ProtuStrankaListFormatedOIB_1">
      <item>MM RAČUNOVODSTVO d.o.o., OIB 91753692976 zastupanog po punomoćniku MATIJA FUČEK</item>
    </derivirana_varijabla>
  </DomainObject.Predmet.ProtuStrankaListFormatedOIB>
  <DomainObject.Predmet.ProtuStrankaListFormatedWithAdress>
    <izvorni_sadrzaj>
      <item>MM RAČUNOVODSTVO d.o.o., Augusta Šenoe 7, 44320 Kutina zastupanog po punomoćniku MATIJA FUČEK</item>
    </izvorni_sadrzaj>
    <derivirana_varijabla naziv="DomainObject.Predmet.ProtuStrankaListFormatedWithAdress_1">
      <item>MM RAČUNOVODSTVO d.o.o., Augusta Šenoe 7, 44320 Kutina zastupanog po punomoćniku MATIJA FUČEK</item>
    </derivirana_varijabla>
  </DomainObject.Predmet.ProtuStrankaListFormatedWithAdress>
  <DomainObject.Predmet.ProtuStrankaListFormatedWithAdressOIB>
    <izvorni_sadrzaj>
      <item>MM RAČUNOVODSTVO d.o.o., OIB 91753692976, Augusta Šenoe 7, 44320 Kutina zastupanog po punomoćniku MATIJA FUČEK</item>
    </izvorni_sadrzaj>
    <derivirana_varijabla naziv="DomainObject.Predmet.ProtuStrankaListFormatedWithAdressOIB_1">
      <item>MM RAČUNOVODSTVO d.o.o., OIB 91753692976, Augusta Šenoe 7, 44320 Kutina zastupanog po punomoćniku MATIJA FUČEK</item>
    </derivirana_varijabla>
  </DomainObject.Predmet.ProtuStrankaListFormatedWithAdressOIB>
  <DomainObject.Predmet.ProtuStrankaListNazivFormated>
    <izvorni_sadrzaj>
      <item>MM RAČUNOVODSTVO d.o.o.</item>
    </izvorni_sadrzaj>
    <derivirana_varijabla naziv="DomainObject.Predmet.ProtuStrankaListNazivFormated_1">
      <item>MM RAČUNOVODSTVO d.o.o.</item>
    </derivirana_varijabla>
  </DomainObject.Predmet.ProtuStrankaListNazivFormated>
  <DomainObject.Predmet.ProtuStrankaListNazivFormatedOIB>
    <izvorni_sadrzaj>
      <item>MM RAČUNOVODSTVO d.o.o., OIB 91753692976</item>
    </izvorni_sadrzaj>
    <derivirana_varijabla naziv="DomainObject.Predmet.ProtuStrankaListNazivFormatedOIB_1">
      <item>MM RAČUNOVODSTVO d.o.o., OIB 91753692976</item>
    </derivirana_varijabla>
  </DomainObject.Predmet.ProtuStrankaListNazivFormatedOIB>
  <DomainObject.Predmet.OstaliListFormated>
    <izvorni_sadrzaj>
      <item>MATIJA FUČEK punomoćnik sudionika u postupku MM RAČUNOVODSTVO d.o.o.</item>
    </izvorni_sadrzaj>
    <derivirana_varijabla naziv="DomainObject.Predmet.OstaliListFormated_1">
      <item>MATIJA FUČEK punomoćnik sudionika u postupku MM RAČUNOVODSTVO d.o.o.</item>
    </derivirana_varijabla>
  </DomainObject.Predmet.OstaliListFormated>
  <DomainObject.Predmet.OstaliListFormatedOIB>
    <izvorni_sadrzaj>
      <item>MATIJA FUČEK, OIB 80544700165 punomoćnik sudionika u postupku MM RAČUNOVODSTVO d.o.o.</item>
    </izvorni_sadrzaj>
    <derivirana_varijabla naziv="DomainObject.Predmet.OstaliListFormatedOIB_1">
      <item>MATIJA FUČEK, OIB 80544700165 punomoćnik sudionika u postupku MM RAČUNOVODSTVO d.o.o.</item>
    </derivirana_varijabla>
  </DomainObject.Predmet.OstaliListFormatedOIB>
  <DomainObject.Predmet.OstaliListFormatedWithAdress>
    <izvorni_sadrzaj>
      <item>MATIJA FUČEK, Ulica Dragutina Domjanića 2, 44320 Kutina punomoćnik sudionika u postupku MM RAČUNOVODSTVO d.o.o.</item>
    </izvorni_sadrzaj>
    <derivirana_varijabla naziv="DomainObject.Predmet.OstaliListFormatedWithAdress_1">
      <item>MATIJA FUČEK, Ulica Dragutina Domjanića 2, 44320 Kutina punomoćnik sudionika u postupku MM RAČUNOVODSTVO d.o.o.</item>
    </derivirana_varijabla>
  </DomainObject.Predmet.OstaliListFormatedWithAdress>
  <DomainObject.Predmet.OstaliListFormatedWithAdressOIB>
    <izvorni_sadrzaj>
      <item>MATIJA FUČEK, OIB 80544700165, Ulica Dragutina Domjanića 2, 44320 Kutina punomoćnik sudionika u postupku MM RAČUNOVODSTVO d.o.o.</item>
    </izvorni_sadrzaj>
    <derivirana_varijabla naziv="DomainObject.Predmet.OstaliListFormatedWithAdressOIB_1">
      <item>MATIJA FUČEK, OIB 80544700165, Ulica Dragutina Domjanića 2, 44320 Kutina punomoćnik sudionika u postupku MM RAČUNOVODSTVO d.o.o.</item>
    </derivirana_varijabla>
  </DomainObject.Predmet.OstaliListFormatedWithAdressOIB>
  <DomainObject.Predmet.OstaliListNazivFormated>
    <izvorni_sadrzaj>
      <item>MATIJA FUČEK</item>
    </izvorni_sadrzaj>
    <derivirana_varijabla naziv="DomainObject.Predmet.OstaliListNazivFormated_1">
      <item>MATIJA FUČEK</item>
    </derivirana_varijabla>
  </DomainObject.Predmet.OstaliListNazivFormated>
  <DomainObject.Predmet.OstaliListNazivFormatedOIB>
    <izvorni_sadrzaj>
      <item>MATIJA FUČEK, OIB 80544700165</item>
    </izvorni_sadrzaj>
    <derivirana_varijabla naziv="DomainObject.Predmet.OstaliListNazivFormatedOIB_1">
      <item>MATIJA FUČEK, OIB 80544700165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St-5085/2016-9</izvorni_sadrzaj>
    <derivirana_varijabla naziv="DomainObject.PoslovniBrojDokumenta_1">St-5085/2016-9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RAČUNOVODSTVO d.o.o.</izvorni_sadrzaj>
    <derivirana_varijabla naziv="DomainObject.Predmet.ProtustrankaIDrugi_1">MM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RAČUNOVODSTVO d.o.o., OIB 91753692976, Augusta Šenoe 7, 44320 Kutina</izvorni_sadrzaj>
    <derivirana_varijabla naziv="DomainObject.Predmet.ProtustrankaIDrugiAdressOIB_1">MM RAČUNOVODSTVO d.o.o., OIB 91753692976, Augusta Šenoe 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RAČUNOVODSTVO d.o.o.</item>
      <item>MATIJA FUČEK</item>
    </izvorni_sadrzaj>
    <derivirana_varijabla naziv="DomainObject.Predmet.SudioniciListNaziv_1">
      <item>FINA Regionalni centar Zagreb</item>
      <item>MM RAČUNOVODSTVO d.o.o.</item>
      <item>MATIJA FUČEK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izvorni_sadrzaj>
    <derivirana_varijabla naziv="DomainObject.Predmet.SudioniciListAdressOIB_1">
      <item>FINA Regionalni centar Zagreb, OIB 85821130368, Trg svibanjskih žrtava 1995. br. 1,10000 Zagreb</item>
      <item>MM RAČUNOVODSTVO d.o.o., OIB 91753692976, Augusta Šenoe 7,44320 Kutina</item>
      <item>MATIJA FUČEK, OIB 80544700165, Ulica Dragutina Domjanića 2,44320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91753692976</item>
      <item>, OIB 80544700165</item>
    </izvorni_sadrzaj>
    <derivirana_varijabla naziv="DomainObject.Predmet.SudioniciListNazivOIB_1">
      <item>, OIB 85821130368</item>
      <item>, OIB 91753692976</item>
      <item>, OIB 80544700165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04A96-763B-444A-9E67-DB3B4C753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1937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2017-06-28T08:06:00Z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2017-06-28T08:16:00Z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St-5085/2016-9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