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3879" w14:paraId="5623879" w:rsidRDefault="00AB261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B2611" w:rsidP="00AB2611" w:rsidR="00AE649C">
      <w:pPr>
        <w:pStyle w:val="NormaleSPIS"/>
        <w:spacing w:after="0"/>
      </w:pPr>
      <w:r>
        <w:t xml:space="preserve">        Republika Hrvatska</w:t>
      </w:r>
    </w:p>
    <w:p w:rsidRDefault="00AB2611" w:rsidP="00AB2611" w:rsidR="00AB2611">
      <w:pPr>
        <w:pStyle w:val="NormaleSPIS"/>
        <w:spacing w:after="0"/>
      </w:pPr>
      <w:r>
        <w:t xml:space="preserve">      Trgovački sud u Bjelovaru</w:t>
      </w:r>
    </w:p>
    <w:p w:rsidRDefault="00AB2611" w:rsidP="00AB2611" w:rsidR="00AB2611">
      <w:pPr>
        <w:pStyle w:val="NormaleSPIS"/>
        <w:spacing w:after="0"/>
      </w:pPr>
      <w:r>
        <w:t>Bjelovar, Šetalište dr.I.Lebovića 42.</w:t>
      </w:r>
    </w:p>
    <w:p w:rsidRDefault="00AB2611" w:rsidP="00AB2611" w:rsidR="00AB2611">
      <w:pPr>
        <w:pStyle w:val="NormaleSPIS"/>
        <w:spacing w:after="0"/>
        <w:jc w:val="right"/>
        <w:rPr>
          <w:noProof/>
        </w:rPr>
      </w:pPr>
      <w:r>
        <w:rPr>
          <w:noProof/>
        </w:rPr>
        <w:t>Poslovni broj:7 St-92/2018-2</w:t>
      </w:r>
    </w:p>
    <w:p w:rsidRDefault="00AB2611" w:rsidP="00AB2611" w:rsidR="00AB2611">
      <w:pPr>
        <w:outlineLvl w:val="0"/>
        <w:rPr>
          <w:noProof/>
        </w:rPr>
      </w:pPr>
    </w:p>
    <w:p w:rsidRDefault="00AB2611" w:rsidP="00AB2611" w:rsidR="00AB2611">
      <w:pPr>
        <w:jc w:val="center"/>
        <w:rPr>
          <w:noProof/>
        </w:rPr>
      </w:pPr>
      <w:r>
        <w:rPr>
          <w:noProof/>
        </w:rPr>
        <w:t>R E P U B L I K A  H R V A T S K A</w:t>
      </w:r>
    </w:p>
    <w:p w:rsidRDefault="00AB2611" w:rsidP="00AB2611" w:rsidR="00AB2611">
      <w:pPr>
        <w:jc w:val="center"/>
        <w:outlineLvl w:val="0"/>
        <w:rPr>
          <w:noProof/>
        </w:rPr>
      </w:pPr>
      <w:r>
        <w:rPr>
          <w:noProof/>
        </w:rPr>
        <w:t>R J E Š E N J E</w:t>
      </w:r>
    </w:p>
    <w:p w:rsidRDefault="00AB2611" w:rsidP="00AB2611" w:rsidR="00AB2611">
      <w:pPr>
        <w:ind w:firstLine="720"/>
        <w:jc w:val="both"/>
      </w:pPr>
      <w:r>
        <w:rPr>
          <w:noProof/>
        </w:rPr>
        <w:t xml:space="preserve">Trgovački sud u Bjelovaru, po sucu Tomislavu Mrazović, </w:t>
      </w:r>
      <w:r>
        <w:t xml:space="preserve">povodom prijedloga FINANCIJSKE AGENCIJE, OIB 85821130368, RC Zagreb, Podružnica Varaždin, za otvaranje stečajnog postupka nad dužnikom AKOS d.o.o. za završne radove u građevinarstvu iz Varaždina, Dragutina </w:t>
      </w:r>
      <w:proofErr w:type="spellStart"/>
      <w:r>
        <w:t>Rakovca</w:t>
      </w:r>
      <w:proofErr w:type="spellEnd"/>
      <w:r>
        <w:t xml:space="preserve"> 3, MBS 040032949, OIB 71848777976, 11. srpnja 2018.</w:t>
      </w:r>
    </w:p>
    <w:p w:rsidRDefault="00AB2611" w:rsidP="00AB2611" w:rsidR="00AB2611">
      <w:pPr>
        <w:jc w:val="center"/>
        <w:rPr>
          <w:b/>
        </w:rPr>
      </w:pPr>
      <w:r>
        <w:t>r i j e š i o   j e</w:t>
      </w:r>
    </w:p>
    <w:p w:rsidRDefault="00AB2611" w:rsidP="00AB2611" w:rsidR="00AB2611">
      <w:pPr>
        <w:ind w:firstLine="720"/>
        <w:jc w:val="both"/>
        <w:rPr>
          <w:rFonts w:hAnsi="Courier New" w:ascii="Courier New"/>
          <w:szCs w:val="20"/>
        </w:rPr>
      </w:pPr>
      <w:r>
        <w:rPr>
          <w:lang w:eastAsia="hr-HR"/>
        </w:rPr>
        <w:t>1.Pokreće se postupak radi utvrđivanja uvjeta za otvaranje stečajnog postupka nad dužnikom</w:t>
      </w:r>
      <w:r>
        <w:t xml:space="preserve"> AKOS d.o.o. za završne radove u građevinarstvu iz Varaždina, Dragutina </w:t>
      </w:r>
      <w:proofErr w:type="spellStart"/>
      <w:r>
        <w:t>Rakovca</w:t>
      </w:r>
      <w:proofErr w:type="spellEnd"/>
      <w:r>
        <w:t xml:space="preserve"> 3, MBS 040032949, OIB 71848777976.</w:t>
      </w:r>
    </w:p>
    <w:p w:rsidRDefault="00AB2611" w:rsidP="00AB2611" w:rsidR="00AB2611">
      <w:pPr>
        <w:ind w:firstLine="720"/>
        <w:jc w:val="both"/>
        <w:rPr>
          <w:noProof/>
        </w:rPr>
      </w:pPr>
      <w:r>
        <w:t>2.</w:t>
      </w:r>
      <w:r>
        <w:rPr>
          <w:noProof/>
        </w:rPr>
        <w:t>Dužniku</w:t>
      </w:r>
      <w:r>
        <w:t xml:space="preserve"> AKOS d.o.o. za završne radove u građevinarstvu iz Varaždina, Dragutina </w:t>
      </w:r>
      <w:proofErr w:type="spellStart"/>
      <w:r>
        <w:t>Rakovca</w:t>
      </w:r>
      <w:proofErr w:type="spellEnd"/>
      <w:r>
        <w:t xml:space="preserve"> 3, MBS 040032949, OIB 71848777976, po</w:t>
      </w:r>
      <w:r>
        <w:rPr>
          <w:noProof/>
        </w:rPr>
        <w:t>stavlja se privremena stečajna upraviteljica Vanda Kovačević Gelenčer iz Virovitice, A.Mihanovića 1/3, OIB 48951193011.</w:t>
      </w:r>
    </w:p>
    <w:p w:rsidRDefault="00AB2611" w:rsidP="00AB2611" w:rsidR="00AB2611">
      <w:pPr>
        <w:ind w:firstLine="720"/>
        <w:jc w:val="both"/>
        <w:rPr>
          <w:noProof/>
        </w:rPr>
      </w:pPr>
      <w:r>
        <w:rPr>
          <w:noProof/>
        </w:rPr>
        <w:t xml:space="preserve">3.Za privremenu stečajnu upraviteljicu imenuje se Vanda Kovačević Gelenčer iz Virovitice, A.Mihanovića 1/3, OIB 48951193011. </w:t>
      </w:r>
    </w:p>
    <w:p w:rsidRDefault="00AB2611" w:rsidP="00AB2611" w:rsidR="00AB2611">
      <w:pPr>
        <w:ind w:firstLine="720"/>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AB2611" w:rsidP="00AB2611" w:rsidR="00AB2611">
      <w:pPr>
        <w:ind w:firstLine="851"/>
        <w:jc w:val="both"/>
        <w:rPr>
          <w:noProof/>
        </w:rPr>
      </w:pPr>
      <w:r>
        <w:rPr>
          <w:noProof/>
        </w:rPr>
        <w:t>Dužnik je dužan privremenoj stečajnoj upraviteljici dopustiti uvid u knjige i poslovnu dokumentaciju.</w:t>
      </w:r>
    </w:p>
    <w:p w:rsidRDefault="00AB2611" w:rsidP="00AB2611" w:rsidR="00AB2611">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AB2611" w:rsidP="00AB2611" w:rsidR="00AB2611">
      <w:pPr>
        <w:ind w:firstLine="851"/>
        <w:jc w:val="both"/>
        <w:rPr>
          <w:noProof/>
        </w:rPr>
      </w:pPr>
      <w:r>
        <w:rPr>
          <w:noProof/>
        </w:rPr>
        <w:t>5.Saziva se ročište radi izjašnjenja o prijedlogu i rasprave o uvjetima za otvaranje stečajnog postupka za dan 3. listopada 2018. godine u 09,00 sati u ovome sudu u Bjelovaru, Šetalište dr. Ivše Lebovića 42, sudnica br. 2, na koje se pozivaju dostavom ovoga rješenja:</w:t>
      </w:r>
    </w:p>
    <w:p w:rsidRDefault="00AB2611" w:rsidP="00AB2611" w:rsidR="00AB2611">
      <w:pPr>
        <w:ind w:firstLine="851"/>
        <w:jc w:val="both"/>
        <w:rPr>
          <w:noProof/>
        </w:rPr>
      </w:pPr>
      <w:r>
        <w:rPr>
          <w:noProof/>
        </w:rPr>
        <w:t>-predlagatelj FINA RC ZAGREB, Podružnica Varaždin,</w:t>
      </w:r>
    </w:p>
    <w:p w:rsidRDefault="00AB2611" w:rsidP="00AB2611" w:rsidR="00AB2611">
      <w:pPr>
        <w:ind w:firstLine="851"/>
        <w:jc w:val="both"/>
        <w:rPr>
          <w:noProof/>
        </w:rPr>
      </w:pPr>
      <w:r>
        <w:rPr>
          <w:noProof/>
        </w:rPr>
        <w:t>-zakonski zastupnik dužnika Andrija Kos iz Sračinca, Miroslava Krleže 27,</w:t>
      </w:r>
    </w:p>
    <w:p w:rsidRDefault="00AB2611" w:rsidP="00AB2611" w:rsidR="00AB2611">
      <w:pPr>
        <w:ind w:firstLine="851"/>
        <w:jc w:val="both"/>
        <w:rPr>
          <w:noProof/>
        </w:rPr>
      </w:pPr>
    </w:p>
    <w:p w:rsidRDefault="00AB2611" w:rsidP="00AB2611" w:rsidR="00AB2611">
      <w:pPr>
        <w:spacing w:after="0"/>
        <w:ind w:firstLine="720"/>
        <w:jc w:val="center"/>
        <w:rPr>
          <w:noProof/>
        </w:rPr>
      </w:pPr>
      <w:r>
        <w:rPr>
          <w:noProof/>
        </w:rPr>
        <w:lastRenderedPageBreak/>
        <w:t>2</w:t>
      </w:r>
    </w:p>
    <w:p w:rsidRDefault="00AB2611" w:rsidP="00AB2611" w:rsidR="00AB2611">
      <w:pPr>
        <w:ind w:firstLine="720"/>
        <w:jc w:val="right"/>
        <w:rPr>
          <w:noProof/>
        </w:rPr>
      </w:pPr>
      <w:r>
        <w:rPr>
          <w:noProof/>
        </w:rPr>
        <w:t>Poslovni broj:7 St-92/2018-2</w:t>
      </w:r>
    </w:p>
    <w:p w:rsidRDefault="00AB2611" w:rsidP="00AB2611" w:rsidR="00AB2611">
      <w:pPr>
        <w:ind w:firstLine="720"/>
        <w:jc w:val="both"/>
        <w:rPr>
          <w:noProof/>
        </w:rPr>
      </w:pPr>
      <w:r>
        <w:rPr>
          <w:noProof/>
        </w:rPr>
        <w:t>-privremena stečajna upraviteljica Vanda Kovačević Gelenčer iz Virovitice, A.Mihanovića 1/3, OIB 48951193011.</w:t>
      </w:r>
    </w:p>
    <w:p w:rsidRDefault="00AB2611" w:rsidP="00AB2611" w:rsidR="00AB2611">
      <w:pPr>
        <w:ind w:firstLine="720"/>
        <w:jc w:val="both"/>
        <w:rPr>
          <w:noProof/>
        </w:rPr>
      </w:pPr>
      <w:r>
        <w:rPr>
          <w:noProof/>
        </w:rPr>
        <w:t>6.Nalaže se FINI da naloži Addiko Bank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HR05 540-92-18.</w:t>
      </w:r>
    </w:p>
    <w:p w:rsidRDefault="00AB2611" w:rsidP="00AB2611" w:rsidR="00AB2611">
      <w:pPr>
        <w:ind w:firstLine="720"/>
        <w:jc w:val="both"/>
        <w:rPr>
          <w:rFonts w:eastAsia="Times New Roman"/>
          <w:lang w:eastAsia="hr-HR"/>
        </w:rPr>
      </w:pPr>
      <w:r>
        <w:rPr>
          <w:noProof/>
        </w:rPr>
        <w:t>7. Rješenje se dostavlja sudskom registru Trgovačkog suda u Varaždinu.</w:t>
      </w:r>
      <w:r>
        <w:rPr>
          <w:rFonts w:eastAsia="Times New Roman"/>
          <w:lang w:eastAsia="hr-HR"/>
        </w:rPr>
        <w:t xml:space="preserve"> </w:t>
      </w:r>
    </w:p>
    <w:p w:rsidRDefault="00AB2611" w:rsidP="00AB2611" w:rsidR="00AB2611">
      <w:pPr>
        <w:jc w:val="center"/>
        <w:outlineLvl w:val="0"/>
        <w:rPr>
          <w:b/>
          <w:noProof/>
        </w:rPr>
      </w:pPr>
      <w:r>
        <w:rPr>
          <w:noProof/>
        </w:rPr>
        <w:t>Obrazloženje</w:t>
      </w:r>
    </w:p>
    <w:p w:rsidRDefault="00AB2611" w:rsidP="00AB2611" w:rsidR="00AB2611">
      <w:pPr>
        <w:ind w:firstLine="720"/>
        <w:jc w:val="both"/>
      </w:pPr>
      <w:r>
        <w:t>Financijska agencija je temeljem odredbe čl.110.st.1.Stečajnog zakona (Narodne novine br. 71/15, dalje SZ) podnijela Trgovačkom sudu u Zagrebu, Stalna služba u Karlovcu prijedlog za otvaranje stečaja nad dužnikom. U prijedlogu navodi da na dan 07.12.2017. godine dužnik u Očevidniku redoslijeda osnova za plaćanje ima evidentirane neizvršene osnove za plaćanje u neprekinutom razdoblju od 120 dana, u ukupnom iznosu od 652.202,46 kuna, u koji iznos je uračunata kamata i naknada Financijske agencije za provedbu ovrhe na novčanim sredstvima. Prema podacima koje je FINI dostavio Hrvatski zavod za mirovinsko osiguranje dužnik ima šest zaposlenika. Iz prijedloga proizlazi da je FINA na temelju članka 112.stavak 5. SZ-a, 07.12.2017. godine na ime predujma za namirenje troškova stečajnog postupka zaplijenila novčana sredstva u iznosu od 5.000,00 kuna.</w:t>
      </w:r>
    </w:p>
    <w:p w:rsidRDefault="00AB2611" w:rsidP="00AB2611" w:rsidR="00AB2611">
      <w:pPr>
        <w:ind w:firstLine="720"/>
        <w:jc w:val="both"/>
        <w:rPr>
          <w:noProof/>
        </w:rPr>
      </w:pPr>
      <w:r>
        <w:t xml:space="preserve">Sukladno rješenju predsjednika Visokog trgovačkog suda Republike Hrvatske poslovni broj 31 Su-1223/17-2 od 15. prosinca 2017. godine spis Trgovačkog suda u Varaždinu poslovni broj St-626/2017 ustupljen je Trgovačkom sudu u Bjelovaru na daljnji postupak.              </w:t>
      </w:r>
    </w:p>
    <w:p w:rsidRDefault="00AB2611" w:rsidP="00AB2611" w:rsidR="00AB2611">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AB2611" w:rsidP="00AB2611" w:rsidR="00AB2611">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AB2611" w:rsidP="00AB2611" w:rsidR="00AB2611">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AB2611" w:rsidP="00AB2611" w:rsidR="00AB2611">
      <w:pPr>
        <w:ind w:firstLine="851"/>
        <w:jc w:val="both"/>
      </w:pPr>
      <w:r>
        <w:t xml:space="preserve">Obveza zakonskog zastupnika dužnika na obavješćivanje i suradnju s privremenom stečajnom upraviteljicom propisana je člankom 117. u vezi sa člankom 180. Stečajnog zakona. </w:t>
      </w:r>
    </w:p>
    <w:p w:rsidRDefault="00AB2611" w:rsidP="00AB2611" w:rsidR="00AB2611">
      <w:pPr>
        <w:spacing w:after="0"/>
        <w:jc w:val="center"/>
        <w:rPr>
          <w:noProof/>
        </w:rPr>
      </w:pPr>
      <w:r>
        <w:rPr>
          <w:noProof/>
        </w:rPr>
        <w:lastRenderedPageBreak/>
        <w:t>3</w:t>
      </w:r>
      <w:bookmarkStart w:name="_GoBack" w:id="0"/>
      <w:bookmarkEnd w:id="0"/>
    </w:p>
    <w:p w:rsidRDefault="00AB2611" w:rsidP="00AB2611" w:rsidR="00AB2611">
      <w:pPr>
        <w:jc w:val="right"/>
        <w:rPr>
          <w:noProof/>
        </w:rPr>
      </w:pPr>
      <w:r>
        <w:rPr>
          <w:noProof/>
        </w:rPr>
        <w:t>Poslovni broj:7 St-92/2018-2</w:t>
      </w:r>
    </w:p>
    <w:p w:rsidRDefault="00AB2611" w:rsidP="00AB2611" w:rsidR="00AB2611">
      <w:pPr>
        <w:jc w:val="both"/>
        <w:rPr>
          <w:noProof/>
        </w:rPr>
      </w:pPr>
      <w:r>
        <w:rPr>
          <w:noProof/>
        </w:rPr>
        <w:t>Ročište radi rasprave o uvjetima za otvaranje stečajnog postupka određeno je sukladno odredbi članka 128., stavak 1. Stečajnog zakona.</w:t>
      </w:r>
    </w:p>
    <w:p w:rsidRDefault="00AB2611" w:rsidP="00AB2611" w:rsidR="00AB2611">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AB2611" w:rsidP="00AB2611" w:rsidR="00AB2611">
      <w:pPr>
        <w:jc w:val="center"/>
        <w:outlineLvl w:val="0"/>
        <w:rPr>
          <w:noProof/>
        </w:rPr>
      </w:pPr>
      <w:r>
        <w:rPr>
          <w:noProof/>
        </w:rPr>
        <w:t xml:space="preserve">Bjelovar 11. srpnja 2018. </w:t>
      </w:r>
    </w:p>
    <w:p w:rsidRDefault="00AB2611" w:rsidP="00AB2611" w:rsidR="00AB2611">
      <w:pPr>
        <w:spacing w:after="0"/>
        <w:ind w:firstLine="5245"/>
        <w:jc w:val="both"/>
        <w:outlineLvl w:val="0"/>
        <w:rPr>
          <w:noProof/>
        </w:rPr>
      </w:pPr>
      <w:r>
        <w:rPr>
          <w:noProof/>
        </w:rPr>
        <w:t xml:space="preserve">           Sudac</w:t>
      </w:r>
    </w:p>
    <w:p w:rsidRDefault="00AB2611" w:rsidP="00AB2611" w:rsidR="00AB2611">
      <w:pPr>
        <w:ind w:firstLine="4678"/>
        <w:jc w:val="both"/>
        <w:outlineLvl w:val="0"/>
        <w:rPr>
          <w:noProof/>
        </w:rPr>
      </w:pPr>
      <w:r>
        <w:rPr>
          <w:noProof/>
        </w:rPr>
        <w:t xml:space="preserve">           Tomislav Mrazović,v.r.</w:t>
      </w:r>
    </w:p>
    <w:p w:rsidRDefault="00AB2611" w:rsidP="00AB2611" w:rsidR="00AB2611">
      <w:pPr>
        <w:spacing w:after="0"/>
        <w:jc w:val="both"/>
        <w:outlineLvl w:val="0"/>
        <w:rPr>
          <w:noProof/>
        </w:rPr>
      </w:pPr>
      <w:r>
        <w:rPr>
          <w:noProof/>
        </w:rPr>
        <w:t xml:space="preserve">                                                                        Za točnost otpravka-ovlašteni službenik</w:t>
      </w:r>
    </w:p>
    <w:p w:rsidRDefault="00AB2611" w:rsidP="00AB2611" w:rsidR="00AB2611">
      <w:pPr>
        <w:jc w:val="both"/>
        <w:outlineLvl w:val="0"/>
        <w:rPr>
          <w:noProof/>
        </w:rPr>
      </w:pPr>
      <w:r>
        <w:rPr>
          <w:noProof/>
        </w:rPr>
        <w:t xml:space="preserve">                                                                                 </w:t>
      </w:r>
      <w:r>
        <w:rPr>
          <w:noProof/>
        </w:rPr>
        <w:t xml:space="preserve">    </w:t>
      </w:r>
      <w:r>
        <w:rPr>
          <w:noProof/>
        </w:rPr>
        <w:t xml:space="preserve">       Jasmina Tubić</w:t>
      </w:r>
    </w:p>
    <w:p w:rsidRDefault="00AB2611" w:rsidP="00AB2611" w:rsidR="00AB2611">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AB2611" w:rsidP="00AB2611" w:rsidR="00AB2611">
      <w:pPr>
        <w:jc w:val="both"/>
      </w:pPr>
    </w:p>
    <w:p w:rsidRDefault="00AB2611" w:rsidP="00AB2611" w:rsidR="00AB2611">
      <w:pPr>
        <w:jc w:val="both"/>
        <w:rPr>
          <w:noProof/>
        </w:rPr>
      </w:pPr>
    </w:p>
    <w:p w:rsidRDefault="00AB2611" w:rsidP="00AB2611" w:rsidR="00AB2611">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2611"/>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78294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St-92/2018-2</izvorni_sadrzaj>
    <derivirana_varijabla naziv="DomainObject.Oznaka_1">St-92/2018-2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St-92/2018</izvorni_sadrzaj>
    <derivirana_varijabla naziv="DomainObject.Predmet.OznakaBroj_1">St-92/2018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AKOS d.o.o. za završne radove u građevinarstvu</izvorni_sadrzaj>
    <derivirana_varijabla naziv="DomainObject.Predmet.ProtustrankaFormated_1">  AKOS d.o.o. za završne radove u građevinarstvu</derivirana_varijabla>
  </DomainObject.Predmet.ProtustrankaFormated>
  <DomainObject.Predmet.ProtustrankaFormatedOIB>
    <izvorni_sadrzaj>  AKOS d.o.o. za završne radove u građevinarstvu, OIB 71848777976</izvorni_sadrzaj>
    <derivirana_varijabla naziv="DomainObject.Predmet.ProtustrankaFormatedOIB_1">  AKOS d.o.o. za završne radove u građevinarstvu, OIB 71848777976</derivirana_varijabla>
  </DomainObject.Predmet.ProtustrankaFormatedOIB>
  <DomainObject.Predmet.ProtustrankaFormatedWithAdress>
    <izvorni_sadrzaj> AKOS d.o.o. za završne radove u građevinarstvu, Dragutina Rakovca 3, 42000 Varaždin</izvorni_sadrzaj>
    <derivirana_varijabla naziv="DomainObject.Predmet.ProtustrankaFormatedWithAdress_1"> AKOS d.o.o. za završne radove u građevinarstvu, Dragutina Rakovca 3, 42000 Varaždin</derivirana_varijabla>
  </DomainObject.Predmet.ProtustrankaFormatedWithAdress>
  <DomainObject.Predmet.ProtustrankaFormatedWithAdressOIB>
    <izvorni_sadrzaj> AKOS d.o.o. za završne radove u građevinarstvu, OIB 71848777976, Dragutina Rakovca 3, 42000 Varaždin</izvorni_sadrzaj>
    <derivirana_varijabla naziv="DomainObject.Predmet.ProtustrankaFormatedWithAdressOIB_1"> AKOS d.o.o. za završne radove u građevinarstvu, OIB 71848777976, Dragutina Rakovca 3, 42000 Varaždin</derivirana_varijabla>
  </DomainObject.Predmet.ProtustrankaFormatedWithAdressOIB>
  <DomainObject.Predmet.ProtustrankaWithAdress>
    <izvorni_sadrzaj>AKOS d.o.o. za završne radove u građevinarstvu Dragutina Rakovca 3, 42000 Varaždin</izvorni_sadrzaj>
    <derivirana_varijabla naziv="DomainObject.Predmet.ProtustrankaWithAdress_1">AKOS d.o.o. za završne radove u građevinarstvu Dragutina Rakovca 3, 42000 Varaždin</derivirana_varijabla>
  </DomainObject.Predmet.ProtustrankaWithAdress>
  <DomainObject.Predmet.ProtustrankaWithAdressOIB>
    <izvorni_sadrzaj>AKOS d.o.o. za završne radove u građevinarstvu, OIB 71848777976, Dragutina Rakovca 3, 42000 Varaždin</izvorni_sadrzaj>
    <derivirana_varijabla naziv="DomainObject.Predmet.ProtustrankaWithAdressOIB_1">AKOS d.o.o. za završne radove u građevinarstvu, OIB 71848777976, Dragutina Rakovca 3, 42000 Varaždin</derivirana_varijabla>
  </DomainObject.Predmet.ProtustrankaWithAdressOIB>
  <DomainObject.Predmet.ProtustrankaNazivFormated>
    <izvorni_sadrzaj>AKOS d.o.o. za završne radove u građevinarstvu</izvorni_sadrzaj>
    <derivirana_varijabla naziv="DomainObject.Predmet.ProtustrankaNazivFormated_1">AKOS d.o.o. za završne radove u građevinarstvu</derivirana_varijabla>
  </DomainObject.Predmet.ProtustrankaNazivFormated>
  <DomainObject.Predmet.ProtustrankaNazivFormatedOIB>
    <izvorni_sadrzaj>AKOS d.o.o. za završne radove u građevinarstvu, OIB 71848777976</izvorni_sadrzaj>
    <derivirana_varijabla naziv="DomainObject.Predmet.ProtustrankaNazivFormatedOIB_1">AKOS d.o.o. za završne radove u građevinarstvu, OIB 71848777976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AKOS d.o.o. za završne radove u građevinarstvu</item>
    </izvorni_sadrzaj>
    <derivirana_varijabla naziv="DomainObject.Predmet.ProtuStrankaListFormated_1">
      <item>AKOS d.o.o. za završne radove u građevinarstvu</item>
    </derivirana_varijabla>
  </DomainObject.Predmet.ProtuStrankaListFormated>
  <DomainObject.Predmet.ProtuStrankaListFormatedOIB>
    <izvorni_sadrzaj>
      <item>AKOS d.o.o. za završne radove u građevinarstvu, OIB 71848777976</item>
    </izvorni_sadrzaj>
    <derivirana_varijabla naziv="DomainObject.Predmet.ProtuStrankaListFormatedOIB_1">
      <item>AKOS d.o.o. za završne radove u građevinarstvu, OIB 71848777976</item>
    </derivirana_varijabla>
  </DomainObject.Predmet.ProtuStrankaListFormatedOIB>
  <DomainObject.Predmet.ProtuStrankaListFormatedWithAdress>
    <izvorni_sadrzaj>
      <item>AKOS d.o.o. za završne radove u građevinarstvu, Dragutina Rakovca 3, 42000 Varaždin</item>
    </izvorni_sadrzaj>
    <derivirana_varijabla naziv="DomainObject.Predmet.ProtuStrankaListFormatedWithAdress_1">
      <item>AKOS d.o.o. za završne radove u građevinarstvu, Dragutina Rakovca 3, 42000 Varaždin</item>
    </derivirana_varijabla>
  </DomainObject.Predmet.ProtuStrankaListFormatedWithAdress>
  <DomainObject.Predmet.ProtuStrankaListFormatedWithAdressOIB>
    <izvorni_sadrzaj>
      <item>AKOS d.o.o. za završne radove u građevinarstvu, OIB 71848777976, Dragutina Rakovca 3, 42000 Varaždin</item>
    </izvorni_sadrzaj>
    <derivirana_varijabla naziv="DomainObject.Predmet.ProtuStrankaListFormatedWithAdressOIB_1">
      <item>AKOS d.o.o. za završne radove u građevinarstvu, OIB 71848777976, Dragutina Rakovca 3, 42000 Varaždin</item>
    </derivirana_varijabla>
  </DomainObject.Predmet.ProtuStrankaListFormatedWithAdressOIB>
  <DomainObject.Predmet.ProtuStrankaListNazivFormated>
    <izvorni_sadrzaj>
      <item>AKOS d.o.o. za završne radove u građevinarstvu</item>
    </izvorni_sadrzaj>
    <derivirana_varijabla naziv="DomainObject.Predmet.ProtuStrankaListNazivFormated_1">
      <item>AKOS d.o.o. za završne radove u građevinarstvu</item>
    </derivirana_varijabla>
  </DomainObject.Predmet.ProtuStrankaListNazivFormated>
  <DomainObject.Predmet.ProtuStrankaListNazivFormatedOIB>
    <izvorni_sadrzaj>
      <item>AKOS d.o.o. za završne radove u građevinarstvu, OIB 71848777976</item>
    </izvorni_sadrzaj>
    <derivirana_varijabla naziv="DomainObject.Predmet.ProtuStrankaListNazivFormatedOIB_1">
      <item>AKOS d.o.o. za završne radove u građevinarstvu, OIB 71848777976</item>
    </derivirana_varijabla>
  </DomainObject.Predmet.ProtuStrankaListNazivFormatedOIB>
  <DomainObject.Predmet.OstaliListFormated>
    <izvorni_sadrzaj>
      <item>Andrija Kos</item>
      <item>Sudski registar</item>
    </izvorni_sadrzaj>
    <derivirana_varijabla naziv="DomainObject.Predmet.OstaliListFormated_1">
      <item>Andrija Kos</item>
      <item>Sudski registar</item>
    </derivirana_varijabla>
  </DomainObject.Predmet.OstaliListFormated>
  <DomainObject.Predmet.OstaliListFormatedOIB>
    <izvorni_sadrzaj>
      <item>Andrija Kos, OIB 70674255091</item>
      <item>Sudski registar</item>
    </izvorni_sadrzaj>
    <derivirana_varijabla naziv="DomainObject.Predmet.OstaliListFormatedOIB_1">
      <item>Andrija Kos, OIB 70674255091</item>
      <item>Sudski registar</item>
    </derivirana_varijabla>
  </DomainObject.Predmet.OstaliListFormatedOIB>
  <DomainObject.Predmet.OstaliListFormatedWithAdress>
    <izvorni_sadrzaj>
      <item>Andrija Kos, Miroslava Krleže 27, 42209 Sračinec</item>
      <item>Sudski registar</item>
    </izvorni_sadrzaj>
    <derivirana_varijabla naziv="DomainObject.Predmet.OstaliListFormatedWithAdress_1">
      <item>Andrija Kos, Miroslava Krleže 27, 42209 Sračinec</item>
      <item>Sudski registar</item>
    </derivirana_varijabla>
  </DomainObject.Predmet.OstaliListFormatedWithAdress>
  <DomainObject.Predmet.OstaliListFormatedWithAdressOIB>
    <izvorni_sadrzaj>
      <item>Andrija Kos, OIB 70674255091, Miroslava Krleže 27, 42209 Sračinec</item>
      <item>Sudski registar</item>
    </izvorni_sadrzaj>
    <derivirana_varijabla naziv="DomainObject.Predmet.OstaliListFormatedWithAdressOIB_1">
      <item>Andrija Kos, OIB 70674255091, Miroslava Krleže 27, 42209 Sračinec</item>
      <item>Sudski registar</item>
    </derivirana_varijabla>
  </DomainObject.Predmet.OstaliListFormatedWithAdressOIB>
  <DomainObject.Predmet.OstaliListNazivFormated>
    <izvorni_sadrzaj>
      <item>Andrija Kos</item>
      <item>Sudski registar</item>
    </izvorni_sadrzaj>
    <derivirana_varijabla naziv="DomainObject.Predmet.OstaliListNazivFormated_1">
      <item>Andrija Kos</item>
      <item>Sudski registar</item>
    </derivirana_varijabla>
  </DomainObject.Predmet.OstaliListNazivFormated>
  <DomainObject.Predmet.OstaliListNazivFormatedOIB>
    <izvorni_sadrzaj>
      <item>Andrija Kos, OIB 70674255091</item>
      <item>Sudski registar</item>
    </izvorni_sadrzaj>
    <derivirana_varijabla naziv="DomainObject.Predmet.OstaliListNazivFormatedOIB_1">
      <item>Andrija Kos, OIB 70674255091</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St-92/2018-2</izvorni_sadrzaj>
    <derivirana_varijabla naziv="DomainObject.PoslovniBrojDokumenta_1">St-92/2018-2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AKOS d.o.o. za završne radove u građevinarstvu</izvorni_sadrzaj>
    <derivirana_varijabla naziv="DomainObject.Predmet.ProtustrankaIDrugi_1">AKOS d.o.o. za završne radove u građevinarstvu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AKOS d.o.o. za završne radove u građevinarstvu, OIB 71848777976, Dragutina Rakovca 3, 42000 Varaždin</izvorni_sadrzaj>
    <derivirana_varijabla naziv="DomainObject.Predmet.ProtustrankaIDrugiAdressOIB_1">AKOS d.o.o. za završne radove u građevinarstvu, OIB 71848777976, Dragutina Rakovca 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AKOS d.o.o. za završne radove u građevinarstvu</item>
      <item>Andrija Kos</item>
      <item>Sudski registar</item>
    </izvorni_sadrzaj>
    <derivirana_varijabla naziv="DomainObject.Predmet.SudioniciListNaziv_1">
      <item>Financijska agencija</item>
      <item>AKOS d.o.o. za završne radove u građevinarstvu</item>
      <item>Andrija Kos</item>
      <item>Sudski registar</item>
    </derivirana_varijabla>
  </DomainObject.Predmet.SudioniciListNaziv>
  <DomainObject.Predmet.SudioniciListAdressOIB>
    <izvorni_sadrzaj>
      <item>Financijska agencija, OIB 85821130368, Ulica grada Vukovara 70,10000 Zagreb</item>
      <item>AKOS d.o.o. za završne radove u građevinarstvu, OIB 71848777976, Dragutina Rakovca 3,42000 Varaždin</item>
      <item>Andrija Kos, OIB 70674255091, Miroslava Krleže 27,42209 Sračinec</item>
      <item>Sudski registar</item>
    </izvorni_sadrzaj>
    <derivirana_varijabla naziv="DomainObject.Predmet.SudioniciListAdressOIB_1">
      <item>Financijska agencija, OIB 85821130368, Ulica grada Vukovara 70,10000 Zagreb</item>
      <item>AKOS d.o.o. za završne radove u građevinarstvu, OIB 71848777976, Dragutina Rakovca 3,42000 Varaždin</item>
      <item>Andrija Kos, OIB 70674255091, Miroslava Krleže 27,42209 Sračinec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8E9011-9DDC-4E45-8DE5-8FF3C1BB9D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4890</properties:Characters>
  <properties:Lines>95</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2018-07-11T05:34:00Z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