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260a" w14:paraId="99f260a" w:rsidRDefault="00B72829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E454F2">
        <w:t>559/2013-68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8900CD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>u stečajnom predmetu dužnika PULS-MONTAŽA d.o.o, u stečaju Slavonski Brod</w:t>
      </w:r>
      <w:r w:rsidR="00C12E1E">
        <w:t xml:space="preserve">, dana </w:t>
      </w:r>
      <w:r w:rsidR="00E454F2">
        <w:t>19.listopada</w:t>
      </w:r>
      <w:r w:rsidR="00C12E1E">
        <w:t xml:space="preserve"> </w:t>
      </w:r>
      <w:r w:rsidR="008151CD">
        <w:t>2016.</w:t>
      </w:r>
    </w:p>
    <w:p w:rsidRDefault="005C42F3" w:rsidP="00C3222D" w:rsidR="005C42F3">
      <w:pPr>
        <w:jc w:val="both"/>
      </w:pP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E454F2">
      <w:pPr>
        <w:jc w:val="both"/>
      </w:pPr>
      <w:r>
        <w:tab/>
      </w:r>
      <w:r w:rsidR="00C12E1E">
        <w:t>Uslijed očite pogreške  u pisanju, v</w:t>
      </w:r>
      <w:r w:rsidR="000726DA">
        <w:t xml:space="preserve">rši se ispravak </w:t>
      </w:r>
      <w:r w:rsidR="00E454F2">
        <w:t xml:space="preserve">pravomoćnog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E454F2">
        <w:t>559/2013-66</w:t>
      </w:r>
      <w:r w:rsidR="004D0B76">
        <w:t xml:space="preserve"> od </w:t>
      </w:r>
      <w:r w:rsidR="00E454F2">
        <w:t>5</w:t>
      </w:r>
      <w:r w:rsidR="008151CD">
        <w:t>.</w:t>
      </w:r>
      <w:r w:rsidR="00140930">
        <w:t>rujna</w:t>
      </w:r>
      <w:r w:rsidR="008151CD">
        <w:t xml:space="preserve"> 2016</w:t>
      </w:r>
      <w:r w:rsidR="00C029B5">
        <w:t xml:space="preserve">.utoliko što </w:t>
      </w:r>
      <w:r w:rsidR="004D0B76">
        <w:t xml:space="preserve">u </w:t>
      </w:r>
      <w:r w:rsidR="00E454F2">
        <w:t xml:space="preserve">uvodnom dijelu i </w:t>
      </w:r>
      <w:proofErr w:type="spellStart"/>
      <w:r w:rsidR="00E454F2">
        <w:t>toč.I</w:t>
      </w:r>
      <w:proofErr w:type="spellEnd"/>
      <w:r w:rsidR="00E454F2">
        <w:t xml:space="preserve"> izreke rješenja</w:t>
      </w:r>
      <w:r w:rsidR="00C12E1E">
        <w:t xml:space="preserve"> </w:t>
      </w:r>
      <w:r w:rsidR="00E454F2">
        <w:t>uz ime tvrtke dužnika treba stajati oznaka "u stečaju", a umjesto navedenog datuma 6.rujna 2016.</w:t>
      </w:r>
      <w:r w:rsidR="005C42F3">
        <w:t xml:space="preserve"> u zadnjem redu uvodnog dijela</w:t>
      </w:r>
      <w:r w:rsidR="00E454F2">
        <w:t xml:space="preserve">, treba stajati 5.rujna 2016. tako da ispravljeni tekst uvodnog dijela </w:t>
      </w:r>
      <w:r w:rsidR="005C42F3">
        <w:t xml:space="preserve">i </w:t>
      </w:r>
      <w:r w:rsidR="00E454F2">
        <w:t xml:space="preserve"> </w:t>
      </w:r>
      <w:proofErr w:type="spellStart"/>
      <w:r w:rsidR="00E454F2">
        <w:t>toč</w:t>
      </w:r>
      <w:proofErr w:type="spellEnd"/>
      <w:r w:rsidR="00E454F2">
        <w:t xml:space="preserve">. </w:t>
      </w:r>
      <w:r w:rsidR="005C42F3">
        <w:t xml:space="preserve">I - </w:t>
      </w:r>
      <w:r w:rsidR="00E454F2">
        <w:t>rješenja glasi:</w:t>
      </w:r>
    </w:p>
    <w:p w:rsidRDefault="00E454F2" w:rsidP="00C12E1E" w:rsidR="00E454F2">
      <w:pPr>
        <w:jc w:val="both"/>
      </w:pPr>
    </w:p>
    <w:p w:rsidRDefault="00E454F2" w:rsidP="00C12E1E" w:rsidR="00E454F2">
      <w:pPr>
        <w:jc w:val="both"/>
      </w:pPr>
      <w:r>
        <w:tab/>
        <w:t>"TRGOVAČKI SUD U OSIJEKU STALNA SLUŽBA U SLAVONSKOM BRODU, po stečajnom sucu Vesni Vukelić, u stečajnom postupku nad dužnikom PULS-MONTAŽA d.o.o, u stečaju Slavonski Brod, nakon završnog ročišta, dana 5.rujna 2016.,</w:t>
      </w:r>
    </w:p>
    <w:p w:rsidRDefault="005C42F3" w:rsidP="00C12E1E" w:rsidR="005C42F3">
      <w:pPr>
        <w:jc w:val="both"/>
      </w:pPr>
    </w:p>
    <w:p w:rsidRDefault="00E454F2" w:rsidP="00C12E1E" w:rsidR="00E454F2">
      <w:pPr>
        <w:jc w:val="both"/>
      </w:pPr>
    </w:p>
    <w:p w:rsidRDefault="00E454F2" w:rsidP="00E454F2" w:rsidR="00E454F2">
      <w:pPr>
        <w:jc w:val="center"/>
      </w:pPr>
      <w:r>
        <w:t>r i j e š i o    j e</w:t>
      </w:r>
    </w:p>
    <w:p w:rsidRDefault="00E454F2" w:rsidP="00C12E1E" w:rsidR="00E454F2">
      <w:pPr>
        <w:jc w:val="both"/>
      </w:pPr>
    </w:p>
    <w:p w:rsidRDefault="00E454F2" w:rsidP="00C12E1E" w:rsidR="00E454F2">
      <w:pPr>
        <w:jc w:val="both"/>
      </w:pPr>
      <w:r>
        <w:tab/>
        <w:t xml:space="preserve">I – Nakon okončanja završne diobe po kojoj su vjerovnici prvog višeg isplatnog reda namireni </w:t>
      </w:r>
      <w:r w:rsidR="007741E7">
        <w:t xml:space="preserve">u visini </w:t>
      </w:r>
      <w:r>
        <w:t xml:space="preserve">28% ukupno utvrđenih tražbina, zaključuje se stečajni postupak nad dužnikom PULS-MONTAŽA d.o.o, u stečaju </w:t>
      </w:r>
      <w:proofErr w:type="spellStart"/>
      <w:r>
        <w:t>Slav.Brod</w:t>
      </w:r>
      <w:proofErr w:type="spellEnd"/>
      <w:r>
        <w:t xml:space="preserve">, Zagrebačka 10, OIB 85689986971." </w:t>
      </w:r>
    </w:p>
    <w:p w:rsidRDefault="00E454F2" w:rsidP="00C12E1E" w:rsidR="00E454F2">
      <w:pPr>
        <w:jc w:val="both"/>
      </w:pP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5C42F3" w:rsidP="00595124" w:rsidR="005C42F3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5C42F3">
      <w:pPr>
        <w:jc w:val="both"/>
      </w:pPr>
      <w:r>
        <w:tab/>
      </w:r>
      <w:r w:rsidR="00E454F2">
        <w:t>Prilikom pisanja rješenja o zaključenju stečajnog postupka nad dužnikom PULS-MONTAŽA</w:t>
      </w:r>
      <w:r w:rsidR="006C6A09">
        <w:t xml:space="preserve"> </w:t>
      </w:r>
      <w:r w:rsidR="00E454F2">
        <w:t xml:space="preserve">d.o.o,u stečaju </w:t>
      </w:r>
      <w:proofErr w:type="spellStart"/>
      <w:r w:rsidR="00E454F2">
        <w:t>Slav.Brod</w:t>
      </w:r>
      <w:proofErr w:type="spellEnd"/>
      <w:r w:rsidR="00E454F2">
        <w:t xml:space="preserve"> u uvodnom dijelu </w:t>
      </w:r>
      <w:r w:rsidR="005C42F3">
        <w:t xml:space="preserve">i </w:t>
      </w:r>
      <w:proofErr w:type="spellStart"/>
      <w:r w:rsidR="005C42F3">
        <w:t>toč</w:t>
      </w:r>
      <w:proofErr w:type="spellEnd"/>
      <w:r w:rsidR="005C42F3">
        <w:t xml:space="preserve">. I izreke, omaškom </w:t>
      </w:r>
      <w:r w:rsidR="00E454F2">
        <w:t>uz naziv dužnika nije stavljena oznaka "u stečaju", te je naveden</w:t>
      </w:r>
      <w:r w:rsidR="005C42F3">
        <w:t xml:space="preserve"> i</w:t>
      </w:r>
      <w:r w:rsidR="00E454F2">
        <w:t xml:space="preserve"> pogrešan datum donošenja rješenja</w:t>
      </w:r>
      <w:r w:rsidR="005C42F3">
        <w:t xml:space="preserve">, </w:t>
      </w:r>
    </w:p>
    <w:p w:rsidRDefault="005C42F3" w:rsidP="00C3222D" w:rsidR="005C42F3">
      <w:pPr>
        <w:jc w:val="both"/>
      </w:pPr>
    </w:p>
    <w:p w:rsidRDefault="005C42F3" w:rsidP="00C3222D" w:rsidR="005C42F3">
      <w:pPr>
        <w:jc w:val="both"/>
      </w:pPr>
    </w:p>
    <w:p w:rsidRDefault="005C42F3" w:rsidP="00C3222D" w:rsidR="005C42F3">
      <w:pPr>
        <w:jc w:val="both"/>
      </w:pPr>
    </w:p>
    <w:p w:rsidRDefault="005C42F3" w:rsidP="00C3222D" w:rsidR="005C42F3">
      <w:pPr>
        <w:jc w:val="both"/>
      </w:pPr>
    </w:p>
    <w:p w:rsidRDefault="005C42F3" w:rsidP="00C3222D" w:rsidR="005C42F3">
      <w:pPr>
        <w:jc w:val="both"/>
      </w:pPr>
    </w:p>
    <w:p w:rsidRDefault="005C42F3" w:rsidP="00C3222D" w:rsidR="005C42F3">
      <w:pPr>
        <w:jc w:val="both"/>
      </w:pPr>
    </w:p>
    <w:p w:rsidRDefault="005C42F3" w:rsidP="005C42F3" w:rsidR="005C42F3">
      <w:pPr>
        <w:jc w:val="center"/>
      </w:pPr>
      <w:r>
        <w:t>-2-</w:t>
      </w:r>
    </w:p>
    <w:p w:rsidRDefault="005C42F3" w:rsidP="00C3222D" w:rsidR="005C42F3">
      <w:pPr>
        <w:jc w:val="both"/>
      </w:pPr>
    </w:p>
    <w:p w:rsidRDefault="005C42F3" w:rsidP="00C3222D" w:rsidR="005C42F3">
      <w:pPr>
        <w:jc w:val="both"/>
      </w:pPr>
    </w:p>
    <w:p w:rsidRDefault="005C42F3" w:rsidP="00C3222D" w:rsidR="006C6A09">
      <w:pPr>
        <w:jc w:val="both"/>
      </w:pPr>
      <w:r>
        <w:t xml:space="preserve">pa je iz tih razloga rješenje valjalo ispraviti i odlučiti kao 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5C42F3">
        <w:t>19.listopada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P="00B72829" w:rsidR="00B72829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 w:rsidR="005C42F3">
        <w:t xml:space="preserve"> </w:t>
      </w:r>
    </w:p>
    <w:p w:rsidRDefault="009C5D53" w:rsidR="009C5D53"/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8900CD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5C42F3" w:rsidP="007424D3" w:rsidR="005C42F3">
      <w:pPr>
        <w:rPr>
          <w:sz w:val="20"/>
          <w:szCs w:val="20"/>
        </w:rPr>
      </w:pPr>
    </w:p>
    <w:p w:rsidRDefault="005C42F3" w:rsidP="007424D3" w:rsidR="005C42F3" w:rsidRPr="00C12E1E">
      <w:pPr>
        <w:rPr>
          <w:sz w:val="20"/>
          <w:szCs w:val="20"/>
        </w:rPr>
      </w:pPr>
      <w:r>
        <w:rPr>
          <w:sz w:val="20"/>
          <w:szCs w:val="20"/>
        </w:rPr>
        <w:t>Sudskom registru - izravno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 w:val="bestFit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726DA"/>
    <w:rsid w:val="00096004"/>
    <w:rsid w:val="000C43E4"/>
    <w:rsid w:val="000C4981"/>
    <w:rsid w:val="000D4F30"/>
    <w:rsid w:val="000E2DB7"/>
    <w:rsid w:val="0010793A"/>
    <w:rsid w:val="00132F5D"/>
    <w:rsid w:val="00140930"/>
    <w:rsid w:val="00156DBE"/>
    <w:rsid w:val="001610D2"/>
    <w:rsid w:val="001D4E28"/>
    <w:rsid w:val="002075FE"/>
    <w:rsid w:val="00247C75"/>
    <w:rsid w:val="002A3AC0"/>
    <w:rsid w:val="002B2D78"/>
    <w:rsid w:val="002D7D5B"/>
    <w:rsid w:val="002E0552"/>
    <w:rsid w:val="002E1BA6"/>
    <w:rsid w:val="003337C8"/>
    <w:rsid w:val="003909E1"/>
    <w:rsid w:val="003C3F1F"/>
    <w:rsid w:val="003D1306"/>
    <w:rsid w:val="003D1F63"/>
    <w:rsid w:val="003F5F30"/>
    <w:rsid w:val="00403A05"/>
    <w:rsid w:val="004061CE"/>
    <w:rsid w:val="004403A5"/>
    <w:rsid w:val="00476C44"/>
    <w:rsid w:val="004B10E3"/>
    <w:rsid w:val="004B6999"/>
    <w:rsid w:val="004C311A"/>
    <w:rsid w:val="004D0B76"/>
    <w:rsid w:val="00561995"/>
    <w:rsid w:val="00595124"/>
    <w:rsid w:val="005C42F3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5D53"/>
    <w:rsid w:val="009C6F48"/>
    <w:rsid w:val="009C7AB0"/>
    <w:rsid w:val="00A04F52"/>
    <w:rsid w:val="00A2534C"/>
    <w:rsid w:val="00B106A2"/>
    <w:rsid w:val="00B15AE5"/>
    <w:rsid w:val="00B621AB"/>
    <w:rsid w:val="00B72829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05AF5"/>
    <w:rsid w:val="00E342F0"/>
    <w:rsid w:val="00E454F2"/>
    <w:rsid w:val="00E76A32"/>
    <w:rsid w:val="00E96165"/>
    <w:rsid w:val="00EC7BF4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A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A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A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A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2016.</izvorni_sadrzaj>
    <derivirana_varijabla naziv="DomainObject.Predmet.DatumRjesavanja_1">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Formated>
  <DomainObject.Predmet.OstaliList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FormatedOIB>
  <DomainObject.Predmet.OstaliListFormatedWithAdress>
    <izvorni_sadrzaj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_1"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derivirana_varijabla>
  </DomainObject.Predmet.OstaliListFormatedWithAdress>
  <DomainObject.Predmet.OstaliListFormatedWithAdressOIB>
    <izvorni_sadrzaj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OIB_1"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derivirana_varijabla>
  </DomainObject.Predmet.OstaliListFormatedWithAdressOIB>
  <DomainObject.Predmet.OstaliListNaziv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Naziv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NazivFormated>
  <DomainObject.Predmet.OstaliListNaziv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Naziv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>22. rujna 2016.</izvorni_sadrzaj>
    <derivirana_varijabla naziv="DomainObject.Predmet.OdlukaRjesenje.DatumPravomocnosti_1">22. rujna 2016.</derivirana_varijabla>
  </DomainObject.Predmet.OdlukaRjesenje.DatumPravomocnosti>
  <DomainObject.Predmet.OdlukaRjesenje.Oznaka>
    <izvorni_sadrzaj>St-559/2013-66</izvorni_sadrzaj>
    <derivirana_varijabla naziv="DomainObject.Predmet.OdlukaRjesenje.Oznaka_1">St-559/2013-66</derivirana_varijabla>
  </DomainObject.Predmet.OdlukaRjesenje.Oznaka>
  <DomainObject.Predmet.SudioniciListNaziv>
    <izvorni_sadrzaj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SudioniciListNaziv_1"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SudioniciListNaziv>
  <DomainObject.Predmet.SudioniciListAdressOIB>
    <izvorni_sadrzaj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izvorni_sadrzaj>
    <derivirana_varijabla naziv="DomainObject.Predmet.SudioniciListAdressOIB_1"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izvorni_sadrzaj>
    <derivirana_varijabla naziv="DomainObject.Predmet.SudioniciListNazivOIB_1"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376</properties:Words>
  <properties:Characters>1936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2016-10-19T08:29:00Z</dcterms:created>
  <dc:creator>Korisnik</dc:creator>
  <cp:lastModifiedBy>wsadmin</cp:lastModifiedBy>
  <cp:lastPrinted>2016-10-19T08:07:00Z</cp:lastPrinted>
  <dcterms:modified xmlns:xsi="http://www.w3.org/2001/XMLSchema-instance" xsi:type="dcterms:W3CDTF">2016-10-19T08:30:00Z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