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504b" w14:paraId="f15504b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EF2D79">
        <w:t>906/16-8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5355C7">
        <w:t xml:space="preserve">Financijska agencija Regionalni centar Osijek, za otvaranje stečajnog  postupka nad dužnikom </w:t>
      </w:r>
      <w:r w:rsidR="00EF2D79">
        <w:t xml:space="preserve">METIOR  j.d.o.o. za trgovinu i usluge, Vukovar, 204. Vukovarske brigade 83/I, MBS: 030125887, OIB: 82100105798, </w:t>
      </w:r>
      <w:r w:rsidR="000E2913">
        <w:rPr>
          <w:b/>
        </w:rPr>
        <w:t xml:space="preserve"> </w:t>
      </w:r>
      <w:r w:rsidR="000E2913">
        <w:t xml:space="preserve">dana </w:t>
      </w:r>
      <w:r w:rsidR="00EF2D79">
        <w:t>29</w:t>
      </w:r>
      <w:r w:rsidR="005355C7">
        <w:t>. ožujka</w:t>
      </w:r>
      <w:r w:rsidR="0009206B">
        <w:t xml:space="preserve"> 2017</w:t>
      </w:r>
      <w:r w:rsidR="000E2913">
        <w:t>. g.,</w:t>
      </w:r>
    </w:p>
    <w:p w:rsidRDefault="00094230" w:rsidP="004B741D" w:rsidR="00094230"/>
    <w:p w:rsidRDefault="004011EC" w:rsidP="004B741D" w:rsidR="004011EC"/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D259A4" w:rsidR="003742E1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26282">
        <w:t>METIOR j.d.o.o. za trgovinu i usluge, Vukovar, 204 vukovarske brigade 83/I, MBS: 030125887, OIB: 82100105798</w:t>
      </w:r>
      <w:r w:rsidR="003E3FD5">
        <w:t xml:space="preserve">. </w:t>
      </w:r>
      <w:r w:rsidR="003742E1">
        <w:t>U</w:t>
      </w:r>
      <w:r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026282">
        <w:t xml:space="preserve">Ivan </w:t>
      </w:r>
      <w:proofErr w:type="spellStart"/>
      <w:r w:rsidR="00026282">
        <w:t>Gjurašić</w:t>
      </w:r>
      <w:proofErr w:type="spellEnd"/>
      <w:r w:rsidR="00026282">
        <w:t xml:space="preserve">, Zagreb, Petrinjska 28, OIB: </w:t>
      </w:r>
      <w:r w:rsidR="00026282" w:rsidRPr="00B03FBD">
        <w:t>66025260916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8D57C4">
        <w:t>o je dana</w:t>
      </w:r>
      <w:r w:rsidR="007E5979">
        <w:t xml:space="preserve"> 1</w:t>
      </w:r>
      <w:r w:rsidR="00026282">
        <w:t>4</w:t>
      </w:r>
      <w:r w:rsidR="005355C7">
        <w:t xml:space="preserve">. </w:t>
      </w:r>
      <w:r w:rsidR="00026282">
        <w:t>travnja</w:t>
      </w:r>
      <w:r w:rsidR="00AC544E">
        <w:t xml:space="preserve"> 2016. g.</w:t>
      </w:r>
      <w:r w:rsidR="00576EA0">
        <w:t xml:space="preserve"> </w:t>
      </w:r>
      <w:r w:rsidR="005355C7">
        <w:t>prijedlog za otvaranje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026282">
        <w:t>METIOR j.d.o.o. za trgovinu i usluge, Vukovar, 204. Vukovarske brigade 83/I, MBS: 030125887, OIB: 82100105798.</w:t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EC0E52">
        <w:t xml:space="preserve">1. rujna </w:t>
      </w:r>
      <w:r w:rsidR="00475D04">
        <w:t>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EC0E52" w:rsidP="00004F11" w:rsidR="00EC0E52">
      <w:pPr>
        <w:pStyle w:val="Tijeloteksta"/>
        <w:ind w:firstLine="708"/>
      </w:pPr>
    </w:p>
    <w:p w:rsidRDefault="00475D04" w:rsidP="00004F11" w:rsidR="00475D04">
      <w:pPr>
        <w:pStyle w:val="Tijeloteksta"/>
        <w:ind w:firstLine="708"/>
      </w:pPr>
    </w:p>
    <w:p w:rsidRDefault="002D0B21" w:rsidP="002D0B21" w:rsidR="00D5673C">
      <w:pPr>
        <w:pStyle w:val="Tijeloteksta"/>
        <w:ind w:firstLine="708"/>
        <w:jc w:val="center"/>
      </w:pPr>
      <w:r>
        <w:lastRenderedPageBreak/>
        <w:t>2</w:t>
      </w: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EC0E52">
        <w:t>906/16-8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EC0E52" w:rsidP="00004F11" w:rsidR="00316834">
      <w:pPr>
        <w:pStyle w:val="Tijeloteksta"/>
        <w:ind w:firstLine="708"/>
      </w:pPr>
      <w:r>
        <w:t xml:space="preserve">od 734 </w:t>
      </w:r>
      <w:r w:rsidR="00316834">
        <w:t xml:space="preserve">dana u ukupnom iznosu od </w:t>
      </w:r>
      <w:r>
        <w:t>95.855,20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5355C7">
        <w:t>1</w:t>
      </w:r>
      <w:r>
        <w:t xml:space="preserve"> zaposlenih</w:t>
      </w:r>
      <w:r w:rsidR="00316834"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r>
        <w:t xml:space="preserve"> </w:t>
      </w:r>
    </w:p>
    <w:p w:rsidRDefault="00AC544E" w:rsidP="00AC544E" w:rsidR="00133EE5"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C0E52">
        <w:t xml:space="preserve">Ivan </w:t>
      </w:r>
      <w:proofErr w:type="spellStart"/>
      <w:r w:rsidR="00EC0E52">
        <w:t>Gjurašić</w:t>
      </w:r>
      <w:proofErr w:type="spellEnd"/>
      <w:r w:rsidR="00EC0E52">
        <w:t xml:space="preserve"> iz Zagreba, Petrinjska 28.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EC0E52">
        <w:t>29</w:t>
      </w:r>
      <w:r w:rsidR="005355C7">
        <w:t>. 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40047F" w:rsidP="00C0654F" w:rsidR="00C0654F">
      <w:pPr>
        <w:pStyle w:val="Tijeloteksta"/>
        <w:jc w:val="left"/>
      </w:pPr>
      <w:r>
        <w:t>Zapisničar</w:t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>STEČAJNA SUTKINJA</w:t>
      </w:r>
    </w:p>
    <w:p w:rsidRDefault="0040047F" w:rsidP="00C0654F" w:rsidR="00C0654F">
      <w:pPr>
        <w:pStyle w:val="Tijeloteksta"/>
        <w:jc w:val="left"/>
      </w:pPr>
      <w:r>
        <w:t>Gordana Harc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45C27" w:rsidR="00C0654F">
      <w:pPr>
        <w:pStyle w:val="Tijeloteksta"/>
        <w:contextualSpacing/>
        <w:jc w:val="center"/>
      </w:pPr>
    </w:p>
    <w:p w:rsidRDefault="00C2039B" w:rsidP="0040047F" w:rsidR="00C0654F">
      <w:pPr>
        <w:pStyle w:val="Tijeloteksta"/>
        <w:ind w:left="709"/>
        <w:contextualSpacing/>
      </w:pPr>
      <w:r>
        <w:t xml:space="preserve"> </w:t>
      </w:r>
      <w:r w:rsidR="00C45C27">
        <w:tab/>
      </w:r>
      <w:r w:rsidR="00C45C27">
        <w:tab/>
      </w:r>
      <w:r w:rsidR="00C45C27">
        <w:tab/>
      </w:r>
      <w:r w:rsidR="00C45C27">
        <w:tab/>
      </w:r>
      <w:r w:rsidR="00C45C27">
        <w:tab/>
      </w:r>
      <w:r w:rsidR="00C45C27">
        <w:tab/>
      </w:r>
    </w:p>
    <w:p w:rsidRDefault="0040047F" w:rsidP="00C45C27" w:rsidR="00C0654F">
      <w:pPr>
        <w:pStyle w:val="Tijeloteksta"/>
        <w:ind w:left="708"/>
        <w:contextualSpacing/>
      </w:pPr>
      <w:r>
        <w:t xml:space="preserve">DNA: </w:t>
      </w:r>
    </w:p>
    <w:p w:rsidRDefault="0040047F" w:rsidP="00C45C27" w:rsidR="0040047F">
      <w:pPr>
        <w:pStyle w:val="Tijeloteksta"/>
        <w:ind w:left="708"/>
        <w:contextualSpacing/>
      </w:pP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proofErr w:type="spellStart"/>
      <w:r>
        <w:t>priv.st</w:t>
      </w:r>
      <w:proofErr w:type="spellEnd"/>
      <w:r>
        <w:t>. upravitelj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dužnik 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proofErr w:type="spellStart"/>
      <w:r>
        <w:t>z.z</w:t>
      </w:r>
      <w:proofErr w:type="spellEnd"/>
      <w:r>
        <w:t xml:space="preserve">. dužnika 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475D04" w:rsidP="0040047F" w:rsidR="0040047F">
      <w:pPr>
        <w:pStyle w:val="Tijeloteksta"/>
        <w:numPr>
          <w:ilvl w:val="0"/>
          <w:numId w:val="6"/>
        </w:numPr>
        <w:contextualSpacing/>
      </w:pPr>
      <w:r>
        <w:t>K. 28</w:t>
      </w:r>
      <w:r w:rsidR="0040047F">
        <w:t>/4</w:t>
      </w:r>
    </w:p>
    <w:p w:rsidRDefault="00C0654F" w:rsidP="00C45C27" w:rsidR="00C0654F">
      <w:pPr>
        <w:pStyle w:val="Tijeloteksta"/>
        <w:ind w:left="708"/>
      </w:pPr>
    </w:p>
    <w:p w:rsidRDefault="00C0654F" w:rsidP="00C45C27" w:rsidR="00C0654F">
      <w:pPr>
        <w:pStyle w:val="Tijeloteksta"/>
        <w:jc w:val="left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B21" w:rsidR="002D0B21">
    <w:pPr>
      <w:pStyle w:val="Zaglavlje"/>
      <w:jc w:val="center"/>
    </w:pP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84ADD"/>
    <w:multiLevelType w:val="hybridMultilevel"/>
    <w:tmpl w:val="801C1A0C"/>
    <w:lvl w:tplc="5F9C3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26282"/>
    <w:rsid w:val="0005396D"/>
    <w:rsid w:val="00070D0F"/>
    <w:rsid w:val="0009206B"/>
    <w:rsid w:val="00094230"/>
    <w:rsid w:val="000C20F1"/>
    <w:rsid w:val="000E212C"/>
    <w:rsid w:val="000E2913"/>
    <w:rsid w:val="000E414B"/>
    <w:rsid w:val="0010785A"/>
    <w:rsid w:val="00112247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0B21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3E3FD5"/>
    <w:rsid w:val="0040047F"/>
    <w:rsid w:val="004011EC"/>
    <w:rsid w:val="00447FD2"/>
    <w:rsid w:val="004509D9"/>
    <w:rsid w:val="00475D04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55C7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040B"/>
    <w:rsid w:val="007C1241"/>
    <w:rsid w:val="007E47A7"/>
    <w:rsid w:val="007E5979"/>
    <w:rsid w:val="0080666F"/>
    <w:rsid w:val="008246FF"/>
    <w:rsid w:val="00845777"/>
    <w:rsid w:val="00850A85"/>
    <w:rsid w:val="008737C5"/>
    <w:rsid w:val="00891BF4"/>
    <w:rsid w:val="00896E74"/>
    <w:rsid w:val="008D57C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45C27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8497F"/>
    <w:rsid w:val="00E92E59"/>
    <w:rsid w:val="00EA5625"/>
    <w:rsid w:val="00EB1391"/>
    <w:rsid w:val="00EB3AC0"/>
    <w:rsid w:val="00EB3D75"/>
    <w:rsid w:val="00EC0E52"/>
    <w:rsid w:val="00EC103F"/>
    <w:rsid w:val="00ED0232"/>
    <w:rsid w:val="00ED29D8"/>
    <w:rsid w:val="00EE02D7"/>
    <w:rsid w:val="00EE5545"/>
    <w:rsid w:val="00EE602F"/>
    <w:rsid w:val="00EF2D79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4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D9ED5-606E-437A-AB81-9995AFABE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434</properties:Words>
  <properties:Characters>2444</properties:Characters>
  <properties:Lines>97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2017-03-29T06:24:00Z</dcterms:created>
  <dc:creator>hermanj</dc:creator>
  <cp:lastModifiedBy>Gordana Harc</cp:lastModifiedBy>
  <cp:lastPrinted>2017-03-29T06:57:00Z</cp:lastPrinted>
  <dcterms:modified xmlns:xsi="http://www.w3.org/2001/XMLSchema-instance" xsi:type="dcterms:W3CDTF">2017-03-29T07:25:00Z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