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1d28" w14:paraId="93d1d28" w:rsidRDefault="00AE649C" w:rsidP="00FA5B5E" w:rsidR="00AE649C" w:rsidRPr="00B76F3C">
      <w:pPr>
        <w:pStyle w:val="Naslov3"/>
        <w15:collapsed w:val="false"/>
      </w:pPr>
    </w:p>
    <w:p w:rsidRDefault="00873F7C" w:rsidP="00873F7C" w:rsidR="00873F7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St-379/2015-13.</w:t>
      </w:r>
    </w:p>
    <w:p w:rsidRDefault="00873F7C" w:rsidP="00873F7C" w:rsidR="00873F7C">
      <w:pPr>
        <w:jc w:val="center"/>
        <w:rPr>
          <w:rFonts w:hAnsi="Arial" w:ascii="Arial"/>
          <w:b/>
        </w:rPr>
      </w:pPr>
    </w:p>
    <w:p w:rsidRDefault="00873F7C" w:rsidP="00873F7C" w:rsidR="00873F7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73F7C" w:rsidP="00873F7C" w:rsidR="00873F7C">
      <w:pPr>
        <w:jc w:val="center"/>
        <w:rPr>
          <w:rFonts w:hAnsi="Arial" w:ascii="Arial"/>
          <w:b/>
        </w:rPr>
      </w:pPr>
    </w:p>
    <w:p w:rsidRDefault="00873F7C" w:rsidP="00873F7C" w:rsidR="00873F7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873F7C" w:rsidP="00873F7C" w:rsidR="00873F7C">
      <w:pPr>
        <w:rPr>
          <w:rFonts w:hAnsi="Arial" w:ascii="Arial"/>
          <w:b/>
        </w:rPr>
      </w:pPr>
    </w:p>
    <w:p w:rsidRDefault="00873F7C" w:rsidP="00873F7C" w:rsidR="00873F7C">
      <w:pPr>
        <w:jc w:val="both"/>
        <w:rPr>
          <w:rFonts w:hAnsi="Arial" w:ascii="Arial"/>
        </w:rPr>
      </w:pP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LEGRADI d.o.o. za trgovinu, proizvodnju i usluge iz Bjelovara,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16, MBS 01004170, OIB 3776363805, dana 22. rujna 2016. godine</w:t>
      </w:r>
    </w:p>
    <w:p w:rsidRDefault="00873F7C" w:rsidP="00873F7C" w:rsidR="00873F7C">
      <w:pPr>
        <w:jc w:val="both"/>
        <w:rPr>
          <w:rFonts w:hAnsi="Arial" w:ascii="Arial"/>
        </w:rPr>
      </w:pPr>
    </w:p>
    <w:p w:rsidRDefault="00873F7C" w:rsidP="00873F7C" w:rsidR="00873F7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Miji Rončeviću iz Osijeka, Vijenac Ivana Meštrovića 74, OIB 97146101285, u bruto iznosu od 3.000,00 kuna.</w:t>
      </w:r>
    </w:p>
    <w:p w:rsidRDefault="00873F7C" w:rsidP="00873F7C" w:rsidR="00873F7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Mijo Rončević podnio je ovom sudu 09. lipnja 2016. godine izvješće o poslovanju dužnika s mišljenjem mogu li se imovinom dužnika pokriti troškovi postupka.</w:t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21. rujna 2016. godine privremeni stečajni upravitelj zatražio je da mu se odobri i isplati nagrada za obavljanje dužnosti u prethodnom postupku.</w:t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osnovanim.</w:t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privremenom stečajnom upravitelju izvršiti će se iz sredstava Fonda za namirenje troškova stečajnog postupka, sukladno </w:t>
      </w:r>
      <w:r>
        <w:rPr>
          <w:rFonts w:hAnsi="Arial" w:ascii="Arial"/>
        </w:rPr>
        <w:lastRenderedPageBreak/>
        <w:t xml:space="preserve">čl.111.st.3.SZ-a, jer se ti troškovi ne mogu namiriti iz imovine dužnika i osiguranja predujma za namirenje troškova stečajnog postupka. </w:t>
      </w:r>
    </w:p>
    <w:p w:rsidRDefault="00873F7C" w:rsidP="00873F7C" w:rsidR="00873F7C">
      <w:pPr>
        <w:jc w:val="both"/>
        <w:rPr>
          <w:rFonts w:hAnsi="Arial" w:ascii="Arial"/>
        </w:rPr>
      </w:pPr>
    </w:p>
    <w:p w:rsidRDefault="00873F7C" w:rsidP="00873F7C" w:rsidR="00873F7C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22. rujna 2016. godine</w:t>
      </w:r>
    </w:p>
    <w:p w:rsidRDefault="00873F7C" w:rsidP="00873F7C" w:rsidR="00873F7C">
      <w:pPr>
        <w:ind w:firstLine="720"/>
        <w:jc w:val="center"/>
        <w:rPr>
          <w:rFonts w:hAnsi="Arial" w:ascii="Arial"/>
        </w:rPr>
      </w:pPr>
    </w:p>
    <w:p w:rsidRDefault="00873F7C" w:rsidP="00873F7C" w:rsidR="00873F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873F7C" w:rsidP="00873F7C" w:rsidR="00873F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873F7C" w:rsidP="00873F7C" w:rsidR="00873F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873F7C" w:rsidP="00873F7C" w:rsidR="00873F7C">
      <w:pPr>
        <w:jc w:val="both"/>
        <w:rPr>
          <w:rFonts w:hAnsi="Arial" w:ascii="Arial"/>
        </w:rPr>
      </w:pPr>
    </w:p>
    <w:p w:rsidRDefault="00873F7C" w:rsidP="00873F7C" w:rsidR="00873F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73F7C" w:rsidP="00873F7C" w:rsidR="00873F7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>Dna:privremenom stečajnom upravitelju putem e-oglasne ploče suda</w:t>
      </w:r>
    </w:p>
    <w:p w:rsidRDefault="00873F7C" w:rsidP="00873F7C" w:rsidR="00873F7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73F7C" w:rsidP="00873F7C" w:rsidR="00873F7C">
      <w:pPr>
        <w:jc w:val="both"/>
        <w:rPr>
          <w:rFonts w:hAnsi="Arial" w:ascii="Arial"/>
        </w:rPr>
      </w:pPr>
      <w:r>
        <w:rPr>
          <w:rFonts w:hAnsi="Arial" w:ascii="Arial"/>
        </w:rPr>
        <w:t>Bj.22.09.2016.g.</w:t>
      </w:r>
    </w:p>
    <w:p w:rsidRDefault="00873F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F7C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40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St-379/2015-13</izvorni_sadrzaj>
    <derivirana_varijabla naziv="DomainObject.Oznaka_1">St-379/2015-13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rujna 2016.</izvorni_sadrzaj>
    <derivirana_varijabla naziv="DomainObject.Predmet.DatumArhiviranja_1">5.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2016.</izvorni_sadrzaj>
    <derivirana_varijabla naziv="DomainObject.Predmet.DatumRjesavanja_1">2. kolovoza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rujna 2016.</izvorni_sadrzaj>
    <derivirana_varijabla naziv="DomainObject.Predmet.DatumZatvaranja_1">5.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hr.ibm.icms.common.model.sluzbeneosobe.UstrojstvenaJedinica@208b208b[id=5725, dbStatus=null, naziv=Referada 7, oznaka=null, sudac=null]</izvorni_sadrzaj>
    <derivirana_varijabla naziv="DomainObject.Predmet.MjestoCuvanja_1">hr.ibm.icms.common.model.sluzbeneosobe.UstrojstvenaJedinica@208b208b[id=5725, dbStatus=null, naziv=Referada 7,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LEGRADI društvo s ograničenom odgovornošću za trgovinu, proizvodnju i usluge, Bjelovar zastupanog po punomoćniku Mladen Legradi; Hrvoje Legradi</izvorni_sadrzaj>
    <derivirana_varijabla naziv="DomainObject.Predmet.ProtustrankaFormated_1">  LEGRADI društvo s ograničenom odgovornošću za trgovinu, proizvodnju i usluge, Bjelovar zastupanog po punomoćniku Mladen Legradi; Hrvoje Legradi</derivirana_varijabla>
  </DomainObject.Predmet.ProtustrankaFormated>
  <DomainObject.Predmet.ProtustrankaFormatedOIB>
    <izvorni_sadrzaj>  LEGRADI društvo s ograničenom odgovornošću za trgovinu, proizvodnju i usluge, Bjelovar, OIB 37763638405 zastupanog po punomoćniku Mladen Legradi; Hrvoje Legradi</izvorni_sadrzaj>
    <derivirana_varijabla naziv="DomainObject.Predmet.ProtustrankaFormatedOIB_1">  LEGRADI društvo s ograničenom odgovornošću za trgovinu, proizvodnju i usluge, Bjelovar, OIB 37763638405 zastupanog po punomoćniku Mladen Legradi; Hrvoje Legradi</derivirana_varijabla>
  </DomainObject.Predmet.ProtustrankaFormatedOIB>
  <DomainObject.Predmet.ProtustrankaFormatedWithAdress>
    <izvorni_sadrzaj> LEGRADI društvo s ograničenom odgovornošću za trgovinu, proizvodnju i usluge, Bjelovar, Novoseljanska 16, 43000 Bjelovar zastupanog po punomoćniku Mladen Legradi; Hrvoje Legradi</izvorni_sadrzaj>
    <derivirana_varijabla naziv="DomainObject.Predmet.ProtustrankaFormatedWithAdress_1"> LEGRADI društvo s ograničenom odgovornošću za trgovinu, proizvodnju i usluge, Bjelovar, Novoseljanska 16, 43000 Bjelovar zastupanog po punomoćniku Mladen Legradi; Hrvoje Legradi</derivirana_varijabla>
  </DomainObject.Predmet.ProtustrankaFormatedWithAdress>
  <DomainObject.Predmet.ProtustrankaFormatedWithAdressOIB>
    <izvorni_sadrzaj> LEGRADI društvo s ograničenom odgovornošću za trgovinu, proizvodnju i usluge, Bjelovar, OIB 37763638405, Novoseljanska 16, 43000 Bjelovar zastupanog po punomoćniku Mladen Legradi; Hrvoje Legradi</izvorni_sadrzaj>
    <derivirana_varijabla naziv="DomainObject.Predmet.ProtustrankaFormatedWithAdressOIB_1"> LEGRADI društvo s ograničenom odgovornošću za trgovinu, proizvodnju i usluge, Bjelovar, OIB 37763638405, Novoseljanska 16, 43000 Bjelovar zastupanog po punomoćniku Mladen Legradi; Hrvoje Legradi</derivirana_varijabla>
  </DomainObject.Predmet.ProtustrankaFormatedWithAdressOIB>
  <DomainObject.Predmet.ProtustrankaWithAdress>
    <izvorni_sadrzaj>LEGRADI društvo s ograničenom odgovornošću za trgovinu, proizvodnju i usluge, Bjelovar Novoseljanska 16, 43000 Bjelovar</izvorni_sadrzaj>
    <derivirana_varijabla naziv="DomainObject.Predmet.ProtustrankaWithAdress_1">LEGRADI društvo s ograničenom odgovornošću za trgovinu, proizvodnju i usluge, Bjelovar Novoseljanska 16, 43000 Bjelovar</derivirana_varijabla>
  </DomainObject.Predmet.ProtustrankaWithAdress>
  <DomainObject.Predmet.ProtustrankaWithAdressOIB>
    <izvorni_sadrzaj>LEGRADI društvo s ograničenom odgovornošću za trgovinu, proizvodnju i usluge, Bjelovar, OIB 37763638405, Novoseljanska 16, 43000 Bjelovar</izvorni_sadrzaj>
    <derivirana_varijabla naziv="DomainObject.Predmet.ProtustrankaWithAdressOIB_1">LEGRADI društvo s ograničenom odgovornošću za trgovinu, proizvodnju i usluge, Bjelovar, OIB 37763638405, Novoseljanska 16, 43000 Bjelovar</derivirana_varijabla>
  </DomainObject.Predmet.ProtustrankaWithAdressOIB>
  <DomainObject.Predmet.ProtustrankaNazivFormated>
    <izvorni_sadrzaj>LEGRADI društvo s ograničenom odgovornošću za trgovinu, proizvodnju i usluge, Bjelovar</izvorni_sadrzaj>
    <derivirana_varijabla naziv="DomainObject.Predmet.ProtustrankaNazivFormated_1">LEGRADI društvo s ograničenom odgovornošću za trgovinu, proizvodnju i usluge, Bjelovar</derivirana_varijabla>
  </DomainObject.Predmet.ProtustrankaNazivFormated>
  <DomainObject.Predmet.ProtustrankaNazivFormatedOIB>
    <izvorni_sadrzaj>LEGRADI društvo s ograničenom odgovornošću za trgovinu, proizvodnju i usluge, Bjelovar, OIB 37763638405</izvorni_sadrzaj>
    <derivirana_varijabla naziv="DomainObject.Predmet.ProtustrankaNazivFormatedOIB_1">LEGRADI društvo s ograničenom odgovornošću za trgovinu, proizvodnju i usluge, Bjelovar, OIB 37763638405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Sudaš</izvorni_sadrzaj>
    <derivirana_varijabla naziv="DomainObject.Predmet.StrankaFormated_1">  Suzana Sudaš</derivirana_varijabla>
  </DomainObject.Predmet.StrankaFormated>
  <DomainObject.Predmet.StrankaFormatedOIB>
    <izvorni_sadrzaj>  Suzana Sudaš, OIB 82851804267</izvorni_sadrzaj>
    <derivirana_varijabla naziv="DomainObject.Predmet.StrankaFormatedOIB_1">  Suzana Sudaš, OIB 82851804267</derivirana_varijabla>
  </DomainObject.Predmet.StrankaFormatedOIB>
  <DomainObject.Predmet.StrankaFormatedWithAdress>
    <izvorni_sadrzaj> Suzana Sudaš, Istarska 20 A, 43000 Bjelovar</izvorni_sadrzaj>
    <derivirana_varijabla naziv="DomainObject.Predmet.StrankaFormatedWithAdress_1"> Suzana Sudaš, Istarska 20 A, 43000 Bjelovar</derivirana_varijabla>
  </DomainObject.Predmet.StrankaFormatedWithAdress>
  <DomainObject.Predmet.StrankaFormatedWithAdressOIB>
    <izvorni_sadrzaj> Suzana Sudaš, OIB 82851804267, Istarska 20 A, 43000 Bjelovar</izvorni_sadrzaj>
    <derivirana_varijabla naziv="DomainObject.Predmet.StrankaFormatedWithAdressOIB_1"> Suzana Sudaš, OIB 82851804267, Istarska 20 A, 43000 Bjelovar</derivirana_varijabla>
  </DomainObject.Predmet.StrankaFormatedWithAdressOIB>
  <DomainObject.Predmet.StrankaWithAdress>
    <izvorni_sadrzaj>Suzana Sudaš Istarska 20 A,43000 Bjelovar</izvorni_sadrzaj>
    <derivirana_varijabla naziv="DomainObject.Predmet.StrankaWithAdress_1">Suzana Sudaš Istarska 20 A,43000 Bjelovar</derivirana_varijabla>
  </DomainObject.Predmet.StrankaWithAdress>
  <DomainObject.Predmet.StrankaWithAdressOIB>
    <izvorni_sadrzaj>Suzana Sudaš, OIB 82851804267, Istarska 20 A,43000 Bjelovar</izvorni_sadrzaj>
    <derivirana_varijabla naziv="DomainObject.Predmet.StrankaWithAdressOIB_1">Suzana Sudaš, OIB 82851804267, Istarska 20 A,43000 Bjelovar</derivirana_varijabla>
  </DomainObject.Predmet.StrankaWithAdressOIB>
  <DomainObject.Predmet.StrankaNazivFormated>
    <izvorni_sadrzaj>Suzana Sudaš</izvorni_sadrzaj>
    <derivirana_varijabla naziv="DomainObject.Predmet.StrankaNazivFormated_1">Suzana Sudaš</derivirana_varijabla>
  </DomainObject.Predmet.StrankaNazivFormated>
  <DomainObject.Predmet.StrankaNazivFormatedOIB>
    <izvorni_sadrzaj>Suzana Sudaš, OIB 82851804267</izvorni_sadrzaj>
    <derivirana_varijabla naziv="DomainObject.Predmet.StrankaNazivFormatedOIB_1">Suzana Sudaš, OIB 82851804267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Suzana Sudaš</item>
    </izvorni_sadrzaj>
    <derivirana_varijabla naziv="DomainObject.Predmet.StrankaListFormated_1">
      <item>Suzana Sudaš</item>
    </derivirana_varijabla>
  </DomainObject.Predmet.StrankaListFormated>
  <DomainObject.Predmet.StrankaListFormatedOIB>
    <izvorni_sadrzaj>
      <item>Suzana Sudaš, OIB 82851804267</item>
    </izvorni_sadrzaj>
    <derivirana_varijabla naziv="DomainObject.Predmet.StrankaListFormatedOIB_1">
      <item>Suzana Sudaš, OIB 82851804267</item>
    </derivirana_varijabla>
  </DomainObject.Predmet.StrankaListFormatedOIB>
  <DomainObject.Predmet.StrankaListFormatedWithAdress>
    <izvorni_sadrzaj>
      <item>Suzana Sudaš, Istarska 20 A, 43000 Bjelovar</item>
    </izvorni_sadrzaj>
    <derivirana_varijabla naziv="DomainObject.Predmet.StrankaListFormatedWithAdress_1">
      <item>Suzana Sudaš, Istarska 20 A, 43000 Bjelovar</item>
    </derivirana_varijabla>
  </DomainObject.Predmet.StrankaListFormatedWithAdress>
  <DomainObject.Predmet.StrankaListFormatedWithAdressOIB>
    <izvorni_sadrzaj>
      <item>Suzana Sudaš, OIB 82851804267, Istarska 20 A, 43000 Bjelovar</item>
    </izvorni_sadrzaj>
    <derivirana_varijabla naziv="DomainObject.Predmet.StrankaListFormatedWithAdressOIB_1">
      <item>Suzana Sudaš, OIB 82851804267, Istarska 20 A, 43000 Bjelovar</item>
    </derivirana_varijabla>
  </DomainObject.Predmet.StrankaListFormatedWithAdressOIB>
  <DomainObject.Predmet.StrankaListNazivFormated>
    <izvorni_sadrzaj>
      <item>Suzana Sudaš</item>
    </izvorni_sadrzaj>
    <derivirana_varijabla naziv="DomainObject.Predmet.StrankaListNazivFormated_1">
      <item>Suzana Sudaš</item>
    </derivirana_varijabla>
  </DomainObject.Predmet.StrankaListNazivFormated>
  <DomainObject.Predmet.StrankaListNazivFormatedOIB>
    <izvorni_sadrzaj>
      <item>Suzana Sudaš, OIB 82851804267</item>
    </izvorni_sadrzaj>
    <derivirana_varijabla naziv="DomainObject.Predmet.StrankaListNazivFormatedOIB_1">
      <item>Suzana Sudaš, OIB 82851804267</item>
    </derivirana_varijabla>
  </DomainObject.Predmet.StrankaListNazivFormatedOIB>
  <DomainObject.Predmet.ProtuStrankaListFormated>
    <izvorni_sadrzaj>
      <item>LEGRADI društvo s ograničenom odgovornošću za trgovinu, proizvodnju i usluge, Bjelovar zastupanog po punomoćniku Mladen Legradi; Hrvoje Legradi</item>
    </izvorni_sadrzaj>
    <derivirana_varijabla naziv="DomainObject.Predmet.ProtuStrankaListFormated_1">
      <item>LEGRADI društvo s ograničenom odgovornošću za trgovinu, proizvodnju i usluge, Bjelovar zastupanog po punomoćniku Mladen Legradi; Hrvoje Legradi</item>
    </derivirana_varijabla>
  </DomainObject.Predmet.ProtuStrankaListFormated>
  <DomainObject.Predmet.ProtuStrankaListFormatedOIB>
    <izvorni_sadrzaj>
      <item>LEGRADI društvo s ograničenom odgovornošću za trgovinu, proizvodnju i usluge, Bjelovar, OIB 37763638405 zastupanog po punomoćniku Mladen Legradi; Hrvoje Legradi</item>
    </izvorni_sadrzaj>
    <derivirana_varijabla naziv="DomainObject.Predmet.ProtuStrankaListFormatedOIB_1">
      <item>LEGRADI društvo s ograničenom odgovornošću za trgovinu, proizvodnju i usluge, Bjelovar, OIB 37763638405 zastupanog po punomoćniku Mladen Legradi; Hrvoje Legradi</item>
    </derivirana_varijabla>
  </DomainObject.Predmet.ProtuStrankaListFormatedOIB>
  <DomainObject.Predmet.ProtuStrankaListFormatedWithAdress>
    <izvorni_sadrzaj>
      <item>LEGRADI društvo s ograničenom odgovornošću za trgovinu, proizvodnju i usluge, Bjelovar, Novoseljanska 16, 43000 Bjelovar zastupanog po punomoćniku Mladen Legradi; Hrvoje Legradi</item>
    </izvorni_sadrzaj>
    <derivirana_varijabla naziv="DomainObject.Predmet.ProtuStrankaListFormatedWithAdress_1">
      <item>LEGRADI društvo s ograničenom odgovornošću za trgovinu, proizvodnju i usluge, Bjelovar, Novoseljanska 16, 43000 Bjelovar zastupanog po punomoćniku Mladen Legradi; Hrvoje Legradi</item>
    </derivirana_varijabla>
  </DomainObject.Predmet.ProtuStrankaListFormatedWithAdress>
  <DomainObject.Predmet.ProtuStrankaListFormatedWithAdressOIB>
    <izvorni_sadrzaj>
      <item>LEGRADI društvo s ograničenom odgovornošću za trgovinu, proizvodnju i usluge, Bjelovar, OIB 37763638405, Novoseljanska 16, 43000 Bjelovar zastupanog po punomoćniku Mladen Legradi; Hrvoje Legradi</item>
    </izvorni_sadrzaj>
    <derivirana_varijabla naziv="DomainObject.Predmet.ProtuStrankaListFormatedWithAdressOIB_1">
      <item>LEGRADI društvo s ograničenom odgovornošću za trgovinu, proizvodnju i usluge, Bjelovar, OIB 37763638405, Novoseljanska 16, 43000 Bjelovar zastupanog po punomoćniku Mladen Legradi; Hrvoje Legradi</item>
    </derivirana_varijabla>
  </DomainObject.Predmet.ProtuStrankaListFormatedWithAdressOIB>
  <DomainObject.Predmet.ProtuStrankaListNazivFormated>
    <izvorni_sadrzaj>
      <item>LEGRADI društvo s ograničenom odgovornošću za trgovinu, proizvodnju i usluge, Bjelovar</item>
    </izvorni_sadrzaj>
    <derivirana_varijabla naziv="DomainObject.Predmet.ProtuStrankaListNazivFormated_1">
      <item>LEGRADI društvo s ograničenom odgovornošću za trgovinu, proizvodnju i usluge, Bjelovar</item>
    </derivirana_varijabla>
  </DomainObject.Predmet.ProtuStrankaListNazivFormated>
  <DomainObject.Predmet.ProtuStrankaListNazivFormatedOIB>
    <izvorni_sadrzaj>
      <item>LEGRADI društvo s ograničenom odgovornošću za trgovinu, proizvodnju i usluge, Bjelovar, OIB 37763638405</item>
    </izvorni_sadrzaj>
    <derivirana_varijabla naziv="DomainObject.Predmet.ProtuStrankaListNazivFormatedOIB_1">
      <item>LEGRADI društvo s ograničenom odgovornošću za trgovinu, proizvodnju i usluge, Bjelovar, OIB 37763638405</item>
    </derivirana_varijabla>
  </DomainObject.Predmet.ProtuStrankaListNazivFormatedOIB>
  <DomainObject.Predmet.OstaliListFormated>
    <izvorni_sadrzaj>
      <item>Mladen Legradi punomoćnik sudionika u postupku LEGRADI društvo s ograničenom odgovornošću za trgovinu, proizvodnju i usluge, Bjelovar</item>
      <item>Hrvoje Legradi punomoćnik sudionika u postupku LEGRADI društvo s ograničenom odgovornošću za trgovinu, proizvodnju i usluge, Bjelovar</item>
    </izvorni_sadrzaj>
    <derivirana_varijabla naziv="DomainObject.Predmet.OstaliListFormated_1">
      <item>Mladen Legradi punomoćnik sudionika u postupku LEGRADI društvo s ograničenom odgovornošću za trgovinu, proizvodnju i usluge, Bjelovar</item>
      <item>Hrvoje Legradi punomoćnik sudionika u postupku LEGRADI društvo s ograničenom odgovornošću za trgovinu, proizvodnju i usluge, Bjelovar</item>
    </derivirana_varijabla>
  </DomainObject.Predmet.OstaliListFormated>
  <DomainObject.Predmet.OstaliListFormatedOIB>
    <izvorni_sadrzaj>
      <item>Mladen Legradi, OIB 89107622074 punomoćnik sudionika u postupku LEGRADI društvo s ograničenom odgovornošću za trgovinu, proizvodnju i usluge, Bjelovar</item>
      <item>Hrvoje Legradi, OIB 10153918635 punomoćnik sudionika u postupku LEGRADI društvo s ograničenom odgovornošću za trgovinu, proizvodnju i usluge, Bjelovar</item>
    </izvorni_sadrzaj>
    <derivirana_varijabla naziv="DomainObject.Predmet.OstaliListFormatedOIB_1">
      <item>Mladen Legradi, OIB 89107622074 punomoćnik sudionika u postupku LEGRADI društvo s ograničenom odgovornošću za trgovinu, proizvodnju i usluge, Bjelovar</item>
      <item>Hrvoje Legradi, OIB 10153918635 punomoćnik sudionika u postupku LEGRADI društvo s ograničenom odgovornošću za trgovinu, proizvodnju i usluge, Bjelovar</item>
    </derivirana_varijabla>
  </DomainObject.Predmet.OstaliListFormatedOIB>
  <DomainObject.Predmet.OstaliListFormatedWithAdress>
    <izvorni_sadrzaj>
      <item>Mladen Legradi, Novoseljanska 62., 43000 Novoseljani punomoćnik sudionika u postupku LEGRADI društvo s ograničenom odgovornošću za trgovinu, proizvodnju i usluge, Bjelovar</item>
      <item>Hrvoje Legradi, Novoseljanska 16., 43000 Novoseljani punomoćnik sudionika u postupku LEGRADI društvo s ograničenom odgovornošću za trgovinu, proizvodnju i usluge, Bjelovar</item>
    </izvorni_sadrzaj>
    <derivirana_varijabla naziv="DomainObject.Predmet.OstaliListFormatedWithAdress_1">
      <item>Mladen Legradi, Novoseljanska 62., 43000 Novoseljani punomoćnik sudionika u postupku LEGRADI društvo s ograničenom odgovornošću za trgovinu, proizvodnju i usluge, Bjelovar</item>
      <item>Hrvoje Legradi, Novoseljanska 16., 43000 Novoseljani punomoćnik sudionika u postupku LEGRADI društvo s ograničenom odgovornošću za trgovinu, proizvodnju i usluge, Bjelovar</item>
    </derivirana_varijabla>
  </DomainObject.Predmet.OstaliListFormatedWithAdress>
  <DomainObject.Predmet.OstaliListFormatedWithAdressOIB>
    <izvorni_sadrzaj>
      <item>Mladen Legradi, OIB 89107622074, Novoseljanska 62., 43000 Novoseljani punomoćnik sudionika u postupku LEGRADI društvo s ograničenom odgovornošću za trgovinu, proizvodnju i usluge, Bjelovar</item>
      <item>Hrvoje Legradi, OIB 10153918635, Novoseljanska 16., 43000 Novoseljani punomoćnik sudionika u postupku LEGRADI društvo s ograničenom odgovornošću za trgovinu, proizvodnju i usluge, Bjelovar</item>
    </izvorni_sadrzaj>
    <derivirana_varijabla naziv="DomainObject.Predmet.OstaliListFormatedWithAdressOIB_1">
      <item>Mladen Legradi, OIB 89107622074, Novoseljanska 62., 43000 Novoseljani punomoćnik sudionika u postupku LEGRADI društvo s ograničenom odgovornošću za trgovinu, proizvodnju i usluge, Bjelovar</item>
      <item>Hrvoje Legradi, OIB 10153918635, Novoseljanska 16., 43000 Novoseljani punomoćnik sudionika u postupku LEGRADI društvo s ograničenom odgovornošću za trgovinu, proizvodnju i usluge, Bjelovar</item>
    </derivirana_varijabla>
  </DomainObject.Predmet.OstaliListFormatedWithAdressOIB>
  <DomainObject.Predmet.OstaliListNazivFormated>
    <izvorni_sadrzaj>
      <item>Mladen Legradi</item>
      <item>Hrvoje Legradi</item>
    </izvorni_sadrzaj>
    <derivirana_varijabla naziv="DomainObject.Predmet.OstaliListNazivFormated_1">
      <item>Mladen Legradi</item>
      <item>Hrvoje Legradi</item>
    </derivirana_varijabla>
  </DomainObject.Predmet.OstaliListNazivFormated>
  <DomainObject.Predmet.OstaliListNazivFormatedOIB>
    <izvorni_sadrzaj>
      <item>Mladen Legradi, OIB 89107622074</item>
      <item>Hrvoje Legradi, OIB 10153918635</item>
    </izvorni_sadrzaj>
    <derivirana_varijabla naziv="DomainObject.Predmet.OstaliListNazivFormatedOIB_1">
      <item>Mladen Legradi, OIB 89107622074</item>
      <item>Hrvoje Legradi, OIB 10153918635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St-379/2015-13</izvorni_sadrzaj>
    <derivirana_varijabla naziv="DomainObject.PoslovniBrojDokumenta_1">St-379/2015-13</derivirana_varijabla>
  </DomainObject.PoslovniBrojDokumenta>
  <DomainObject.Predmet.StrankaIDrugi>
    <izvorni_sadrzaj>Suzana Sudaš</izvorni_sadrzaj>
    <derivirana_varijabla naziv="DomainObject.Predmet.StrankaIDrugi_1">Suzana Sudaš</derivirana_varijabla>
  </DomainObject.Predmet.StrankaIDrugi>
  <DomainObject.Predmet.ProtustrankaIDrugi>
    <izvorni_sadrzaj>LEGRADI društvo s ograničenom odgovornošću za trgovinu, proizvodnju i usluge, Bjelovar</izvorni_sadrzaj>
    <derivirana_varijabla naziv="DomainObject.Predmet.ProtustrankaIDrugi_1">LEGRADI društvo s ograničenom odgovornošću za trgovinu, proizvodnju i usluge, Bjelovar</derivirana_varijabla>
  </DomainObject.Predmet.ProtustrankaIDrugi>
  <DomainObject.Predmet.StrankaIDrugiAdressOIB>
    <izvorni_sadrzaj>Suzana Sudaš, OIB 82851804267, Istarska 20 A, 43000 Bjelovar</izvorni_sadrzaj>
    <derivirana_varijabla naziv="DomainObject.Predmet.StrankaIDrugiAdressOIB_1">Suzana Sudaš, OIB 82851804267, Istarska 20 A, 43000 Bjelovar</derivirana_varijabla>
  </DomainObject.Predmet.StrankaIDrugiAdressOIB>
  <DomainObject.Predmet.ProtustrankaIDrugiAdressOIB>
    <izvorni_sadrzaj>LEGRADI društvo s ograničenom odgovornošću za trgovinu, proizvodnju i usluge, Bjelovar, OIB 37763638405, Novoseljanska 16, 43000 Bjelovar</izvorni_sadrzaj>
    <derivirana_varijabla naziv="DomainObject.Predmet.ProtustrankaIDrugiAdressOIB_1">LEGRADI društvo s ograničenom odgovornošću za trgovinu, proizvodnju i usluge, Bjelovar, OIB 37763638405, Novoseljanska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2016.</izvorni_sadrzaj>
    <derivirana_varijabla naziv="DomainObject.Predmet.OdlukaRjesenje.DatumDonosenjaOdluke_1">2. kolovoza 2016.</derivirana_varijabla>
  </DomainObject.Predmet.OdlukaRjesenje.DatumDonosenjaOdluke>
  <DomainObject.Predmet.OdlukaRjesenje.DatumPravomocnosti>
    <izvorni_sadrzaj>19. kolovoza 2016.</izvorni_sadrzaj>
    <derivirana_varijabla naziv="DomainObject.Predmet.OdlukaRjesenje.DatumPravomocnosti_1">19. kolovoza 2016.</derivirana_varijabla>
  </DomainObject.Predmet.OdlukaRjesenje.DatumPravomocnosti>
  <DomainObject.Predmet.OdlukaRjesenje.Oznaka>
    <izvorni_sadrzaj>St-379/2015-9</izvorni_sadrzaj>
    <derivirana_varijabla naziv="DomainObject.Predmet.OdlukaRjesenje.Oznaka_1">St-379/2015-9</derivirana_varijabla>
  </DomainObject.Predmet.OdlukaRjesenje.Oznaka>
  <DomainObject.Predmet.SudioniciListNaziv>
    <izvorni_sadrzaj>
      <item>Suzana Sudaš</item>
      <item>LEGRADI društvo s ograničenom odgovornošću za trgovinu, proizvodnju i usluge, Bjelovar</item>
      <item>Mladen Legradi</item>
      <item>Hrvoje Legradi</item>
    </izvorni_sadrzaj>
    <derivirana_varijabla naziv="DomainObject.Predmet.SudioniciListNaziv_1">
      <item>Suzana Sudaš</item>
      <item>LEGRADI društvo s ograničenom odgovornošću za trgovinu, proizvodnju i usluge, Bjelovar</item>
      <item>Mladen Legradi</item>
      <item>Hrvoje Legradi</item>
    </derivirana_varijabla>
  </DomainObject.Predmet.SudioniciListNaziv>
  <DomainObject.Predmet.SudioniciListAdressOIB>
    <izvorni_sadrzaj>
      <item>Suzana Sudaš, OIB 82851804267, Istarska 20 A,43000 Bjelovar</item>
      <item>LEGRADI društvo s ograničenom odgovornošću za trgovinu, proizvodnju i usluge, Bjelovar, OIB 37763638405, Novoseljanska 16,43000 Bjelovar</item>
      <item>Mladen Legradi, OIB 89107622074, Novoseljanska 62.,43000 Novoseljani</item>
      <item>Hrvoje Legradi, OIB 10153918635, Novoseljanska 16.,43000 Novoseljani</item>
    </izvorni_sadrzaj>
    <derivirana_varijabla naziv="DomainObject.Predmet.SudioniciListAdressOIB_1">
      <item>Suzana Sudaš, OIB 82851804267, Istarska 20 A,43000 Bjelovar</item>
      <item>LEGRADI društvo s ograničenom odgovornošću za trgovinu, proizvodnju i usluge, Bjelovar, OIB 37763638405, Novoseljanska 16,43000 Bjelovar</item>
      <item>Mladen Legradi, OIB 89107622074, Novoseljanska 62.,43000 Novoseljani</item>
      <item>Hrvoje Legradi, OIB 10153918635, Novoseljanska 16.,43000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787F0-AC09-40F7-9233-1246A8A6C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1823</properties:Characters>
  <properties:Lines>57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2016-09-22T11:54:00Z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St-379/2015-13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