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9e5e" w14:paraId="0ee9e5e" w:rsidRDefault="00DB3267" w:rsidP="00692B30" w:rsidR="00DB3267" w:rsidRPr="000D2D04">
      <w:pPr>
        <w15:collapsed w:val="false"/>
        <w:rPr>
          <w:b/>
          <w:bCs/>
        </w:rPr>
      </w:pPr>
      <w:bookmarkStart w:name="_GoBack" w:id="0"/>
      <w:bookmarkEnd w:id="0"/>
      <w:r w:rsidRPr="000D2D04">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0D2D04">
      <w:pPr>
        <w:jc w:val="both"/>
        <w:rPr>
          <w:b/>
        </w:rPr>
      </w:pPr>
      <w:r w:rsidRPr="000D2D04">
        <w:rPr>
          <w:b/>
        </w:rPr>
        <w:t>REPUBLIKA HRVATSKA</w:t>
      </w:r>
    </w:p>
    <w:p w:rsidRDefault="00D16BE3" w:rsidP="00D16BE3" w:rsidR="00D16BE3" w:rsidRPr="000D2D04">
      <w:pPr>
        <w:jc w:val="both"/>
        <w:rPr>
          <w:b/>
        </w:rPr>
      </w:pPr>
      <w:r w:rsidRPr="000D2D04">
        <w:rPr>
          <w:b/>
        </w:rPr>
        <w:t>TRGOVAČKI SUD U DUBROVNIKU</w:t>
      </w:r>
    </w:p>
    <w:p w:rsidRDefault="00D16BE3" w:rsidP="00D16BE3" w:rsidR="00D16BE3" w:rsidRPr="000D2D04">
      <w:pPr>
        <w:jc w:val="both"/>
        <w:rPr>
          <w:b/>
        </w:rPr>
      </w:pPr>
      <w:r w:rsidRPr="000D2D04">
        <w:rPr>
          <w:b/>
        </w:rPr>
        <w:t>Dubrovnik, Dr. Ante Starčevića 23</w:t>
      </w:r>
    </w:p>
    <w:p w:rsidRDefault="00692B30" w:rsidP="00D16BE3" w:rsidR="00692B30" w:rsidRPr="000D2D04">
      <w:pPr>
        <w:jc w:val="both"/>
        <w:rPr>
          <w:b/>
        </w:rPr>
      </w:pPr>
    </w:p>
    <w:p w:rsidRDefault="00D16BE3" w:rsidP="00692B30" w:rsidR="00692B30">
      <w:pPr>
        <w:jc w:val="center"/>
        <w:rPr>
          <w:b/>
        </w:rPr>
      </w:pPr>
      <w:r w:rsidRPr="000D2D04">
        <w:rPr>
          <w:b/>
        </w:rPr>
        <w:t>R</w:t>
      </w:r>
      <w:r w:rsidR="005C4487">
        <w:rPr>
          <w:b/>
        </w:rPr>
        <w:t xml:space="preserve"> </w:t>
      </w:r>
      <w:r w:rsidRPr="000D2D04">
        <w:rPr>
          <w:b/>
        </w:rPr>
        <w:t>E</w:t>
      </w:r>
      <w:r w:rsidR="005C4487">
        <w:rPr>
          <w:b/>
        </w:rPr>
        <w:t xml:space="preserve"> </w:t>
      </w:r>
      <w:r w:rsidRPr="000D2D04">
        <w:rPr>
          <w:b/>
        </w:rPr>
        <w:t>P</w:t>
      </w:r>
      <w:r w:rsidR="005C4487">
        <w:rPr>
          <w:b/>
        </w:rPr>
        <w:t xml:space="preserve"> </w:t>
      </w:r>
      <w:r w:rsidRPr="000D2D04">
        <w:rPr>
          <w:b/>
        </w:rPr>
        <w:t>U</w:t>
      </w:r>
      <w:r w:rsidR="005C4487">
        <w:rPr>
          <w:b/>
        </w:rPr>
        <w:t xml:space="preserve"> </w:t>
      </w:r>
      <w:r w:rsidRPr="000D2D04">
        <w:rPr>
          <w:b/>
        </w:rPr>
        <w:t>B</w:t>
      </w:r>
      <w:r w:rsidR="005C4487">
        <w:rPr>
          <w:b/>
        </w:rPr>
        <w:t xml:space="preserve"> </w:t>
      </w:r>
      <w:r w:rsidRPr="000D2D04">
        <w:rPr>
          <w:b/>
        </w:rPr>
        <w:t>L</w:t>
      </w:r>
      <w:r w:rsidR="005C4487">
        <w:rPr>
          <w:b/>
        </w:rPr>
        <w:t xml:space="preserve"> </w:t>
      </w:r>
      <w:r w:rsidRPr="000D2D04">
        <w:rPr>
          <w:b/>
        </w:rPr>
        <w:t>I</w:t>
      </w:r>
      <w:r w:rsidR="005C4487">
        <w:rPr>
          <w:b/>
        </w:rPr>
        <w:t xml:space="preserve"> </w:t>
      </w:r>
      <w:r w:rsidRPr="000D2D04">
        <w:rPr>
          <w:b/>
        </w:rPr>
        <w:t>K</w:t>
      </w:r>
      <w:r w:rsidR="005C4487">
        <w:rPr>
          <w:b/>
        </w:rPr>
        <w:t xml:space="preserve"> </w:t>
      </w:r>
      <w:r w:rsidRPr="000D2D04">
        <w:rPr>
          <w:b/>
        </w:rPr>
        <w:t>A</w:t>
      </w:r>
      <w:r w:rsidR="005C4487">
        <w:rPr>
          <w:b/>
        </w:rPr>
        <w:t xml:space="preserve"> </w:t>
      </w:r>
      <w:r w:rsidRPr="000D2D04">
        <w:rPr>
          <w:b/>
        </w:rPr>
        <w:t xml:space="preserve"> H</w:t>
      </w:r>
      <w:r w:rsidR="005C4487">
        <w:rPr>
          <w:b/>
        </w:rPr>
        <w:t xml:space="preserve"> </w:t>
      </w:r>
      <w:r w:rsidRPr="000D2D04">
        <w:rPr>
          <w:b/>
        </w:rPr>
        <w:t>R</w:t>
      </w:r>
      <w:r w:rsidR="005C4487">
        <w:rPr>
          <w:b/>
        </w:rPr>
        <w:t xml:space="preserve"> </w:t>
      </w:r>
      <w:r w:rsidRPr="000D2D04">
        <w:rPr>
          <w:b/>
        </w:rPr>
        <w:t>V</w:t>
      </w:r>
      <w:r w:rsidR="005C4487">
        <w:rPr>
          <w:b/>
        </w:rPr>
        <w:t xml:space="preserve"> </w:t>
      </w:r>
      <w:r w:rsidRPr="000D2D04">
        <w:rPr>
          <w:b/>
        </w:rPr>
        <w:t>A</w:t>
      </w:r>
      <w:r w:rsidR="005C4487">
        <w:rPr>
          <w:b/>
        </w:rPr>
        <w:t xml:space="preserve"> </w:t>
      </w:r>
      <w:r w:rsidRPr="000D2D04">
        <w:rPr>
          <w:b/>
        </w:rPr>
        <w:t>T</w:t>
      </w:r>
      <w:r w:rsidR="005C4487">
        <w:rPr>
          <w:b/>
        </w:rPr>
        <w:t xml:space="preserve"> </w:t>
      </w:r>
      <w:r w:rsidRPr="000D2D04">
        <w:rPr>
          <w:b/>
        </w:rPr>
        <w:t>S</w:t>
      </w:r>
      <w:r w:rsidR="005C4487">
        <w:rPr>
          <w:b/>
        </w:rPr>
        <w:t xml:space="preserve"> </w:t>
      </w:r>
      <w:r w:rsidRPr="000D2D04">
        <w:rPr>
          <w:b/>
        </w:rPr>
        <w:t>K</w:t>
      </w:r>
      <w:r w:rsidR="005C4487">
        <w:rPr>
          <w:b/>
        </w:rPr>
        <w:t xml:space="preserve"> </w:t>
      </w:r>
      <w:r w:rsidRPr="000D2D04">
        <w:rPr>
          <w:b/>
        </w:rPr>
        <w:t>A</w:t>
      </w:r>
    </w:p>
    <w:p w:rsidRDefault="005C4487" w:rsidP="00692B30" w:rsidR="005C4487" w:rsidRPr="000D2D04">
      <w:pPr>
        <w:jc w:val="center"/>
        <w:rPr>
          <w:b/>
        </w:rPr>
      </w:pPr>
    </w:p>
    <w:p w:rsidRDefault="00D16BE3" w:rsidP="00D16BE3" w:rsidR="00D16BE3" w:rsidRPr="000D2D04">
      <w:pPr>
        <w:jc w:val="center"/>
        <w:rPr>
          <w:b/>
        </w:rPr>
      </w:pPr>
      <w:r w:rsidRPr="000D2D04">
        <w:rPr>
          <w:b/>
        </w:rPr>
        <w:t>R J E Š E N J E</w:t>
      </w:r>
    </w:p>
    <w:p w:rsidRDefault="00D16BE3" w:rsidP="00D16BE3" w:rsidR="00D16BE3" w:rsidRPr="000D2D04">
      <w:pPr>
        <w:jc w:val="both"/>
        <w:rPr>
          <w:b/>
        </w:rPr>
      </w:pPr>
    </w:p>
    <w:p w:rsidRDefault="00D16BE3" w:rsidP="00692B30" w:rsidR="00AF5065" w:rsidRPr="000D2D04">
      <w:pPr>
        <w:ind w:firstLine="708"/>
        <w:jc w:val="both"/>
        <w:rPr>
          <w:lang w:val="en-US"/>
        </w:rPr>
      </w:pPr>
      <w:r w:rsidRPr="000D2D04">
        <w:t xml:space="preserve">Trgovački sud u Dubrovniku, po sucu tog suda Katarini Franković, kao sucu pojedincu, u predstečajnom postupku nad dužnikom </w:t>
      </w:r>
      <w:r w:rsidR="008C0EE4" w:rsidRPr="008C0EE4">
        <w:t>MANDARINKO, d.o.o. za trgovinu, građenje i usluge, Opuzen, Zrinsko Frankopanska 21/1, MBS: 090006025, OIB: 23314822026</w:t>
      </w:r>
      <w:r w:rsidRPr="000D2D04">
        <w:t>,</w:t>
      </w:r>
      <w:r w:rsidRPr="000D2D04">
        <w:rPr>
          <w:lang w:val="en-US"/>
        </w:rPr>
        <w:t xml:space="preserve"> </w:t>
      </w:r>
      <w:r w:rsidR="00DB3267" w:rsidRPr="000D2D04">
        <w:rPr>
          <w:lang w:val="en-US"/>
        </w:rPr>
        <w:t xml:space="preserve">dana </w:t>
      </w:r>
      <w:r w:rsidR="008C0EE4">
        <w:rPr>
          <w:lang w:val="en-US"/>
        </w:rPr>
        <w:t>12</w:t>
      </w:r>
      <w:r w:rsidRPr="000D2D04">
        <w:rPr>
          <w:lang w:val="en-US"/>
        </w:rPr>
        <w:t xml:space="preserve">. </w:t>
      </w:r>
      <w:r w:rsidR="008C0EE4">
        <w:rPr>
          <w:lang w:val="en-US"/>
        </w:rPr>
        <w:t>ožujka</w:t>
      </w:r>
      <w:r w:rsidR="00DB3267" w:rsidRPr="000D2D04">
        <w:rPr>
          <w:lang w:val="en-US"/>
        </w:rPr>
        <w:t xml:space="preserve"> 201</w:t>
      </w:r>
      <w:r w:rsidR="00A86F4D">
        <w:rPr>
          <w:lang w:val="en-US"/>
        </w:rPr>
        <w:t>9</w:t>
      </w:r>
      <w:r w:rsidR="00DB3267" w:rsidRPr="000D2D04">
        <w:rPr>
          <w:lang w:val="en-US"/>
        </w:rPr>
        <w:t xml:space="preserve">. godine </w:t>
      </w:r>
    </w:p>
    <w:p w:rsidRDefault="00381D97" w:rsidP="00692B30" w:rsidR="00381D97" w:rsidRPr="000D2D04">
      <w:pPr>
        <w:ind w:firstLine="708"/>
        <w:jc w:val="both"/>
        <w:rPr>
          <w:color w:val="FF0000"/>
          <w:lang w:val="en-US"/>
        </w:rPr>
      </w:pPr>
    </w:p>
    <w:p w:rsidRDefault="00AF5065" w:rsidP="00AF5065" w:rsidR="00AF5065" w:rsidRPr="000D2D04">
      <w:pPr>
        <w:jc w:val="center"/>
        <w:rPr>
          <w:b/>
        </w:rPr>
      </w:pPr>
      <w:r w:rsidRPr="000D2D04">
        <w:rPr>
          <w:b/>
        </w:rPr>
        <w:t>r i j e š i o  j e</w:t>
      </w:r>
    </w:p>
    <w:p w:rsidRDefault="00AF5065" w:rsidP="00AF5065" w:rsidR="00AF5065" w:rsidRPr="000D2D04">
      <w:pPr>
        <w:jc w:val="center"/>
        <w:rPr>
          <w:b/>
        </w:rPr>
      </w:pPr>
    </w:p>
    <w:p w:rsidRDefault="000D2D04" w:rsidP="006A0227" w:rsidR="00A86F4D">
      <w:pPr>
        <w:jc w:val="both"/>
      </w:pPr>
      <w:r w:rsidRPr="000D2D04">
        <w:t xml:space="preserve">Utvrđuje se  da su vjerovnici </w:t>
      </w:r>
      <w:r>
        <w:t>dužnika</w:t>
      </w:r>
      <w:r w:rsidRPr="000D2D04">
        <w:t xml:space="preserve"> </w:t>
      </w:r>
      <w:r w:rsidR="008C0EE4" w:rsidRPr="008C0EE4">
        <w:t>MANDARINKO, d.o.o. za trgovinu, građenje i usluge, Opuzen, Zrinsko Frankopanska 21/1, MBS: 090006025, OIB: 23314822026</w:t>
      </w:r>
      <w:r w:rsidR="00A86F4D">
        <w:t xml:space="preserve"> dana 06. </w:t>
      </w:r>
      <w:r w:rsidR="008C0EE4">
        <w:t>ožujka</w:t>
      </w:r>
      <w:r w:rsidR="00A86F4D">
        <w:t xml:space="preserve"> 2019</w:t>
      </w:r>
      <w:r>
        <w:t>.g.  prihvatili izmijenjeni plan</w:t>
      </w:r>
      <w:r w:rsidRPr="000D2D04">
        <w:t xml:space="preserve"> restrukturiranja</w:t>
      </w:r>
      <w:r>
        <w:t xml:space="preserve"> i potvrđuje se</w:t>
      </w:r>
      <w:r w:rsidRPr="000D2D04">
        <w:t xml:space="preserve"> predstečajni sporazum zaključen između dužnika </w:t>
      </w:r>
      <w:r w:rsidR="008C0EE4" w:rsidRPr="008C0EE4">
        <w:t>MANDARINKO, d.o.o. za trgovinu, građenje i usluge, Opuzen, Zrinsko Frankopanska 21/1, MBS: 090006025, OIB: 23314822026</w:t>
      </w:r>
      <w:r w:rsidR="008C0EE4">
        <w:t xml:space="preserve"> </w:t>
      </w:r>
      <w:r w:rsidRPr="000D2D04">
        <w:t xml:space="preserve">i </w:t>
      </w:r>
      <w:r>
        <w:t xml:space="preserve">niže </w:t>
      </w:r>
      <w:r w:rsidRPr="000D2D04">
        <w:t>navedenih vjerovnika</w:t>
      </w:r>
      <w:r w:rsidR="006A0227">
        <w:t xml:space="preserve"> gdje se dužnik obvezuje</w:t>
      </w:r>
      <w:r w:rsidR="00A86F4D">
        <w:t xml:space="preserve"> na slijedeći </w:t>
      </w:r>
      <w:r w:rsidRPr="000D2D04">
        <w:t xml:space="preserve"> način</w:t>
      </w:r>
      <w:r w:rsidR="00A86F4D">
        <w:t>:</w:t>
      </w:r>
    </w:p>
    <w:p w:rsidRDefault="008C0EE4" w:rsidP="008C0EE4" w:rsidR="008C0EE4">
      <w:pPr>
        <w:pStyle w:val="Odlomakpopisa"/>
        <w:jc w:val="both"/>
      </w:pPr>
    </w:p>
    <w:p w:rsidRDefault="008C0EE4" w:rsidP="006A0227" w:rsidR="008C0EE4">
      <w:pPr>
        <w:rPr>
          <w:noProof/>
        </w:rPr>
      </w:pPr>
      <w:r w:rsidRPr="006A0227">
        <w:rPr>
          <w:b/>
        </w:rPr>
        <w:t>I</w:t>
      </w:r>
      <w:r w:rsidRPr="008C0EE4">
        <w:t xml:space="preserve">.  </w:t>
      </w:r>
      <w:r w:rsidRPr="008C0EE4">
        <w:rPr>
          <w:u w:val="single"/>
        </w:rPr>
        <w:t>1.SKUPINA</w:t>
      </w:r>
      <w:r>
        <w:rPr>
          <w:lang w:val="en-US"/>
        </w:rPr>
        <w:t xml:space="preserve">  - Vjerovnici - Obiteljska poljoprivredna gospodarstva</w:t>
      </w:r>
      <w:r>
        <w:rPr>
          <w:noProof/>
        </w:rPr>
        <w:t>:</w:t>
      </w:r>
    </w:p>
    <w:p w:rsidRDefault="008C0EE4" w:rsidP="008C0EE4" w:rsidR="008C0EE4"/>
    <w:p w:rsidRDefault="00902B02" w:rsidP="008C0EE4" w:rsidR="008C0EE4">
      <w:r>
        <w:fldChar w:fldCharType="begin"/>
      </w:r>
      <w:r>
        <w:instrText xml:space="preserve"> MERGEFIELD R_Br </w:instrText>
      </w:r>
      <w:r>
        <w:fldChar w:fldCharType="separate"/>
      </w:r>
      <w:r w:rsidR="008C0EE4">
        <w:rPr>
          <w:noProof/>
        </w:rPr>
        <w:t>9</w:t>
      </w:r>
      <w:r>
        <w:rPr>
          <w:noProof/>
        </w:rPr>
        <w:fldChar w:fldCharType="end"/>
      </w:r>
      <w:r w:rsidR="008C0EE4">
        <w:t xml:space="preserve">. ANTE BABIĆ, OIB: </w:t>
      </w:r>
      <w:r>
        <w:fldChar w:fldCharType="begin"/>
      </w:r>
      <w:r>
        <w:instrText xml:space="preserve"> MERGEFIELD OIB </w:instrText>
      </w:r>
      <w:r>
        <w:fldChar w:fldCharType="separate"/>
      </w:r>
      <w:r w:rsidR="008C0EE4">
        <w:rPr>
          <w:noProof/>
        </w:rPr>
        <w:t>57012520446</w:t>
      </w:r>
      <w:r>
        <w:rPr>
          <w:noProof/>
        </w:rPr>
        <w:fldChar w:fldCharType="end"/>
      </w:r>
      <w:r w:rsidR="008C0EE4">
        <w:t xml:space="preserve">, </w:t>
      </w:r>
      <w:r>
        <w:fldChar w:fldCharType="begin"/>
      </w:r>
      <w:r>
        <w:instrText xml:space="preserve"> MERGEFIELD Adresa </w:instrText>
      </w:r>
      <w:r>
        <w:fldChar w:fldCharType="separate"/>
      </w:r>
      <w:r w:rsidR="008C0EE4">
        <w:rPr>
          <w:noProof/>
        </w:rPr>
        <w:t>A. STEPINCA 12</w:t>
      </w:r>
      <w:r>
        <w:rPr>
          <w:noProof/>
        </w:rPr>
        <w:fldChar w:fldCharType="end"/>
      </w:r>
      <w:r w:rsidR="008C0EE4">
        <w:t xml:space="preserve">, </w:t>
      </w:r>
      <w:r>
        <w:fldChar w:fldCharType="begin"/>
      </w:r>
      <w:r>
        <w:instrText xml:space="preserve"> MERGEFIELD Mjesto </w:instrText>
      </w:r>
      <w:r>
        <w:fldChar w:fldCharType="separate"/>
      </w:r>
      <w:r w:rsidR="008C0EE4">
        <w:rPr>
          <w:noProof/>
        </w:rPr>
        <w:t>OPUZEN</w:t>
      </w:r>
      <w:r>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BABIĆ IVO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57461796900</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A. STEPINCA 78, VLAKA</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BABIĆ MIRKO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52442829349</w:t>
      </w:r>
      <w:r w:rsidR="00902B02">
        <w:rPr>
          <w:noProof/>
        </w:rPr>
        <w:fldChar w:fldCharType="end"/>
      </w:r>
      <w:r>
        <w:t xml:space="preserve">, </w:t>
      </w:r>
      <w:r w:rsidR="00902B02">
        <w:fldChar w:fldCharType="begin"/>
      </w:r>
      <w:r w:rsidR="00902B02">
        <w:instrText xml:space="preserve"> M</w:instrText>
      </w:r>
      <w:r w:rsidR="00902B02">
        <w:instrText xml:space="preserve">ERGEFIELD Adresa </w:instrText>
      </w:r>
      <w:r w:rsidR="00902B02">
        <w:fldChar w:fldCharType="separate"/>
      </w:r>
      <w:r>
        <w:rPr>
          <w:noProof/>
        </w:rPr>
        <w:t>A. STEPINCA 78, VLAKA</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BAŠIĆ JOŠKO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52667164612</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TRG OPUZENSKE BOJNE 2</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BJELIŠ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69819291377</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MIHALJ 91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BLACE</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23</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BULUM MATE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49703167405</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JOSIPA BANA JELAČIĆA 160</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30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ČOVIĆ STANISLAVA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63392810972</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STANKE PARMAĆA 12/2</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40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FILIPOVIĆ MARINKO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54847039275</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ZRINSKO FRANKOPANSKA 21/1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50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GROŠEK IVAN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49791205306</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VINOGRADSKA 41D, GLOGOVAC</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KOPRIVNICA</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67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JERKOVIĆ DAVOR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61758629803</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NIKE JERKOVIĆA - PRIME 15</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KULA NORINSKA</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68</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JURAČIĆ IGOR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57579097937</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ZRINSKO-FRANKOPANSKA 67</w:t>
      </w:r>
      <w:r w:rsidR="00902B02">
        <w:rPr>
          <w:noProof/>
        </w:rPr>
        <w:fldChar w:fldCharType="end"/>
      </w:r>
      <w:r>
        <w:t xml:space="preserve">, </w:t>
      </w:r>
      <w:r w:rsidR="00902B02">
        <w:fldChar w:fldCharType="begin"/>
      </w:r>
      <w:r w:rsidR="00902B02">
        <w:instrText xml:space="preserve"> </w:instrText>
      </w:r>
      <w:r w:rsidR="00902B02">
        <w:instrText xml:space="preserve">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69</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JURINOVIĆ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32134754745</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PRAŠNICA 6</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70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KLJUČE MATE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29302480923</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PRANTRNOVO 17</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71</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KNEŽIĆ RADOMIR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87093404638</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ZRINSKO-FRANKOPANSKA 90/1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85</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MATIĆ IVO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59662270103</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MANDARINSKA 12</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86</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MEDAK MARA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44572880774</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KRALJA TOMISLAVA 27</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KOMIN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MEDAK MIRJANA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79556484942</w:t>
      </w:r>
      <w:r w:rsidR="00902B02">
        <w:rPr>
          <w:noProof/>
        </w:rPr>
        <w:fldChar w:fldCharType="end"/>
      </w:r>
      <w:r>
        <w:t xml:space="preserve">, </w:t>
      </w:r>
      <w:r w:rsidR="00902B02">
        <w:fldChar w:fldCharType="begin"/>
      </w:r>
      <w:r w:rsidR="00902B02">
        <w:instrText xml:space="preserve"> M</w:instrText>
      </w:r>
      <w:r w:rsidR="00902B02">
        <w:instrText xml:space="preserve">ERGEFIELD Adresa </w:instrText>
      </w:r>
      <w:r w:rsidR="00902B02">
        <w:fldChar w:fldCharType="separate"/>
      </w:r>
      <w:r>
        <w:rPr>
          <w:noProof/>
        </w:rPr>
        <w:t>TRG KRALJA TOMISLAVA 10</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PLOČE</w:t>
      </w:r>
      <w:r w:rsidR="00902B02">
        <w:rPr>
          <w:noProof/>
        </w:rPr>
        <w:fldChar w:fldCharType="end"/>
      </w:r>
    </w:p>
    <w:p w:rsidRDefault="008C0EE4" w:rsidP="008C0EE4" w:rsidR="008C0EE4">
      <w:r>
        <w:lastRenderedPageBreak/>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89</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MILIĆ MARKO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75342639195</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ULICA LADISLAVA ŠABANA 4</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SESVETE</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91</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MUSTAPIĆ IVICA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03453458018</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BANA J. JELAČIĆA 52</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92</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MUSULIN STIPAN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33942515598</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MLINSKA 31A</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METKOVIĆ</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96</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ORŠULIĆ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51993010771</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OBALA STJEPANA RADIĆA 5</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KOMIN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ORŠULIĆ GORAN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69409279200</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 xml:space="preserve">OBALA STJEPANA RADIĆA  </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KOMIN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107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POPOVIĆ MIJO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32553424057</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 xml:space="preserve">A.STEPINCA 16, VLAKA  </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116</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SRŠEN BOŽIDAR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72644693568</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TRN 41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BLACE</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117</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SRŠEN DRAŽEN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08134128415</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SRŠENI 28</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BLACE</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w:instrText>
      </w:r>
      <w:r w:rsidR="00902B02">
        <w:instrText xml:space="preserve">r </w:instrText>
      </w:r>
      <w:r w:rsidR="00902B02">
        <w:fldChar w:fldCharType="separate"/>
      </w:r>
      <w:r>
        <w:rPr>
          <w:noProof/>
        </w:rPr>
        <w:t>118</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SRŠEN IVAN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10231954578</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TRN 65</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BLACE</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119</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ŠEŠELJ DAMIR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93447896260</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A. STEPINCA 11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120</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ŠEŠELJ MARKO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83113530342</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A. STEPINCA 10</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w:instrText>
      </w:r>
      <w:r w:rsidR="00902B02">
        <w:instrText xml:space="preserve">EFIELD R_Br </w:instrText>
      </w:r>
      <w:r w:rsidR="00902B02">
        <w:fldChar w:fldCharType="separate"/>
      </w:r>
      <w:r>
        <w:rPr>
          <w:noProof/>
        </w:rPr>
        <w:t>126</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TOPIĆ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44701194242</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ZRINSKO-FRANKOPANSKA 28A</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METKOVIĆ</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132</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VUKASOVIĆ MIRJANA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97469979739</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SMOKOVO 11</w:t>
      </w:r>
      <w:r w:rsidR="00902B02">
        <w:rPr>
          <w:noProof/>
        </w:rPr>
        <w:fldChar w:fldCharType="end"/>
      </w:r>
      <w:r>
        <w:t xml:space="preserve">, </w:t>
      </w:r>
      <w:r w:rsidR="00902B02">
        <w:fldChar w:fldCharType="begin"/>
      </w:r>
      <w:r w:rsidR="00902B02">
        <w:instrText xml:space="preserve"> MERGEFIELD Mjesto </w:instrText>
      </w:r>
      <w:r w:rsidR="00902B02">
        <w:fldChar w:fldCharType="separate"/>
      </w:r>
      <w:r>
        <w:rPr>
          <w:noProof/>
        </w:rPr>
        <w:t>OPUZEN</w:t>
      </w:r>
      <w:r w:rsidR="00902B02">
        <w:rPr>
          <w:noProof/>
        </w:rPr>
        <w:fldChar w:fldCharType="end"/>
      </w:r>
    </w:p>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133</w:t>
      </w:r>
      <w:r w:rsidR="00902B02">
        <w:rPr>
          <w:noProof/>
        </w:rPr>
        <w:fldChar w:fldCharType="end"/>
      </w:r>
      <w:r>
        <w:t xml:space="preserve">. </w:t>
      </w:r>
      <w:r w:rsidR="00902B02">
        <w:fldChar w:fldCharType="begin"/>
      </w:r>
      <w:r w:rsidR="00902B02">
        <w:instrText xml:space="preserve"> MERGEFIELD Vjerovnik </w:instrText>
      </w:r>
      <w:r w:rsidR="00902B02">
        <w:fldChar w:fldCharType="separate"/>
      </w:r>
      <w:r>
        <w:rPr>
          <w:noProof/>
        </w:rPr>
        <w:t>VULETIĆ VIDE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94869354573</w:t>
      </w:r>
      <w:r w:rsidR="00902B02">
        <w:rPr>
          <w:noProof/>
        </w:rPr>
        <w:fldChar w:fldCharType="end"/>
      </w:r>
      <w:r>
        <w:t xml:space="preserve">, </w:t>
      </w:r>
      <w:r w:rsidR="00902B02">
        <w:fldChar w:fldCharType="begin"/>
      </w:r>
      <w:r w:rsidR="00902B02">
        <w:instrText xml:space="preserve"> MERGEFIELD Adresa </w:instrText>
      </w:r>
      <w:r w:rsidR="00902B02">
        <w:fldChar w:fldCharType="separate"/>
      </w:r>
      <w:r>
        <w:rPr>
          <w:noProof/>
        </w:rPr>
        <w:t>OPUZENSKE BOJNE 2</w:t>
      </w:r>
      <w:r w:rsidR="00902B02">
        <w:rPr>
          <w:noProof/>
        </w:rPr>
        <w:fldChar w:fldCharType="end"/>
      </w:r>
      <w:r>
        <w:t xml:space="preserve">, </w:t>
      </w:r>
      <w:r w:rsidR="00902B02">
        <w:fldChar w:fldCharType="begin"/>
      </w:r>
      <w:r w:rsidR="00902B02">
        <w:instrText xml:space="preserve"> MERGEFIELD</w:instrText>
      </w:r>
      <w:r w:rsidR="00902B02">
        <w:instrText xml:space="preserve"> Mjesto </w:instrText>
      </w:r>
      <w:r w:rsidR="00902B02">
        <w:fldChar w:fldCharType="separate"/>
      </w:r>
      <w:r>
        <w:rPr>
          <w:noProof/>
        </w:rPr>
        <w:t>OPUZEN</w:t>
      </w:r>
      <w:r w:rsidR="00902B02">
        <w:rPr>
          <w:noProof/>
        </w:rPr>
        <w:fldChar w:fldCharType="end"/>
      </w:r>
    </w:p>
    <w:p w:rsidRDefault="008C0EE4" w:rsidP="008C0EE4" w:rsidR="008C0EE4">
      <w:pPr>
        <w:autoSpaceDE w:val="false"/>
        <w:autoSpaceDN w:val="false"/>
        <w:adjustRightInd w:val="false"/>
        <w:rPr>
          <w:lang w:val="en-US"/>
        </w:rPr>
      </w:pPr>
    </w:p>
    <w:p w:rsidRDefault="008C0EE4" w:rsidP="008C0EE4" w:rsidR="008C0EE4">
      <w:pPr>
        <w:autoSpaceDE w:val="false"/>
        <w:autoSpaceDN w:val="false"/>
        <w:adjustRightInd w:val="false"/>
        <w:rPr>
          <w:lang w:val="en-US"/>
        </w:rPr>
      </w:pPr>
      <w:r>
        <w:rPr>
          <w:lang w:val="en-US"/>
        </w:rPr>
        <w:t>obvezuje utvrđeni iznos tražbine otplatiti u 2 (dvije) jednake godišnje rate od kojih 1. (prva) godišnja rata dospijeva u roku od 1 (jedne) godine od pravomoćnosti rješenja o potvrdi predstečajnog sporazuma, a pojedinačno kako slijedi:</w:t>
      </w:r>
    </w:p>
    <w:p w:rsidRDefault="008C0EE4" w:rsidP="008C0EE4" w:rsidR="008C0EE4">
      <w:pPr>
        <w:autoSpaceDE w:val="false"/>
        <w:autoSpaceDN w:val="false"/>
        <w:adjustRightInd w:val="false"/>
        <w:rPr>
          <w:highlight w:val="yellow"/>
          <w:lang w:val="en-US"/>
        </w:rPr>
      </w:pPr>
    </w:p>
    <w:p w:rsidRDefault="00902B02" w:rsidP="008C0EE4" w:rsidR="008C0EE4">
      <w:r>
        <w:fldChar w:fldCharType="begin"/>
      </w:r>
      <w:r>
        <w:instrText xml:space="preserve"> MERGEFIELD R_Br </w:instrText>
      </w:r>
      <w:r>
        <w:fldChar w:fldCharType="separate"/>
      </w:r>
      <w:r w:rsidR="008C0EE4">
        <w:rPr>
          <w:noProof/>
        </w:rPr>
        <w:t>9</w:t>
      </w:r>
      <w:r>
        <w:rPr>
          <w:noProof/>
        </w:rPr>
        <w:fldChar w:fldCharType="end"/>
      </w:r>
      <w:r w:rsidR="008C0EE4">
        <w:t xml:space="preserve">. Vjerovnik </w:t>
      </w:r>
      <w:r>
        <w:fldChar w:fldCharType="begin"/>
      </w:r>
      <w:r>
        <w:instrText xml:space="preserve"> MERGEFIELD Vjerovnik </w:instrText>
      </w:r>
      <w:r>
        <w:fldChar w:fldCharType="separate"/>
      </w:r>
      <w:r w:rsidR="008C0EE4">
        <w:rPr>
          <w:noProof/>
        </w:rPr>
        <w:t xml:space="preserve">ANTE BABIĆ </w:t>
      </w:r>
      <w:r>
        <w:rPr>
          <w:noProof/>
        </w:rPr>
        <w:fldChar w:fldCharType="end"/>
      </w:r>
      <w:r w:rsidR="008C0EE4">
        <w:t xml:space="preserve">, OIB: </w:t>
      </w:r>
      <w:r>
        <w:fldChar w:fldCharType="begin"/>
      </w:r>
      <w:r>
        <w:instrText xml:space="preserve"> MERGEFIELD OIB </w:instrText>
      </w:r>
      <w:r>
        <w:fldChar w:fldCharType="separate"/>
      </w:r>
      <w:r w:rsidR="008C0EE4">
        <w:rPr>
          <w:noProof/>
        </w:rPr>
        <w:t>57012520446</w:t>
      </w:r>
      <w:r>
        <w:rPr>
          <w:noProof/>
        </w:rPr>
        <w:fldChar w:fldCharType="end"/>
      </w:r>
      <w:r w:rsidR="008C0EE4">
        <w:t xml:space="preserve"> ima utvrđenu tražbinu u iznosu od </w:t>
      </w:r>
      <w:r>
        <w:fldChar w:fldCharType="begin"/>
      </w:r>
      <w:r>
        <w:instrText xml:space="preserve"> MERGEFIELD Tražbina </w:instrText>
      </w:r>
      <w:r>
        <w:fldChar w:fldCharType="separate"/>
      </w:r>
      <w:r w:rsidR="008C0EE4">
        <w:rPr>
          <w:noProof/>
        </w:rPr>
        <w:t>29.848,00</w:t>
      </w:r>
      <w:r>
        <w:rPr>
          <w:noProof/>
        </w:rPr>
        <w:fldChar w:fldCharType="end"/>
      </w:r>
      <w:r w:rsidR="008C0EE4">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14.924,00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14.924,00</w:t>
      </w:r>
      <w:r w:rsidR="00902B02">
        <w:rPr>
          <w:noProof/>
        </w:rPr>
        <w:fldChar w:fldCharType="end"/>
      </w:r>
      <w:r>
        <w:t xml:space="preserve"> kn koja dospijeva u roku od 2 (dvije) godine od   </w:t>
      </w:r>
    </w:p>
    <w:p w:rsidRDefault="008C0EE4" w:rsidP="008C0EE4" w:rsidR="008C0EE4">
      <w:r>
        <w:t xml:space="preserve">            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BABIĆ IVO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57461796900</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10.531,00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5.265,50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5.265,50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BABIĆ MIRKO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52442829349</w:t>
      </w:r>
      <w:r w:rsidR="00902B02">
        <w:rPr>
          <w:noProof/>
        </w:rPr>
        <w:fldChar w:fldCharType="end"/>
      </w:r>
      <w:r>
        <w:t xml:space="preserve"> ima utvrđenu tražbinu u iznosu od </w:t>
      </w:r>
      <w:r w:rsidR="00902B02">
        <w:fldChar w:fldCharType="begin"/>
      </w:r>
      <w:r w:rsidR="00902B02">
        <w:instrText xml:space="preserve"> MERGEFI</w:instrText>
      </w:r>
      <w:r w:rsidR="00902B02">
        <w:instrText xml:space="preserve">ELD Tražbina </w:instrText>
      </w:r>
      <w:r w:rsidR="00902B02">
        <w:fldChar w:fldCharType="separate"/>
      </w:r>
      <w:r>
        <w:rPr>
          <w:noProof/>
        </w:rPr>
        <w:t>53.760,00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26.880,00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26.880,00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BAŠIĆ JOŠKO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52667164612</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2.226,00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1.113,00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1.113,00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BJELIŠ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69819291377</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28.251,00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14.125,50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14.125,50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w:instrText>
      </w:r>
      <w:r w:rsidR="00902B02">
        <w:instrText xml:space="preserve">LD R_Br </w:instrText>
      </w:r>
      <w:r w:rsidR="00902B02">
        <w:fldChar w:fldCharType="separate"/>
      </w:r>
      <w:r>
        <w:rPr>
          <w:noProof/>
        </w:rPr>
        <w:t>23</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BULUM MATE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49703167405</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98.000,00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49.000,00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49.000,00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30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ČOVIĆ STANISLAVA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63392810972</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2.105,00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1.052,50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1.052,50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40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FILIPOVIĆ MARINKO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54847039275</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38.817,00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19.408,50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19.408,50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50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GROŠEK IVAN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49791205306</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2.210,00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1.105,00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1.105,00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w:instrText>
      </w:r>
      <w:r w:rsidR="00902B02">
        <w:instrText xml:space="preserve">R_Br </w:instrText>
      </w:r>
      <w:r w:rsidR="00902B02">
        <w:fldChar w:fldCharType="separate"/>
      </w:r>
      <w:r>
        <w:rPr>
          <w:noProof/>
        </w:rPr>
        <w:t>67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JERKOVIĆ DAVOR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61758629803</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3.008,00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1.504,00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1.504,00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lastRenderedPageBreak/>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68</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JURAČIĆ IGOR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57579097937</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92.427,00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46.213,50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46.213,50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69</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JURINOVIĆ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32134754745</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3.611,00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1.805,50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1.805,50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70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KLJUČE MATE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29302480923</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12.224,00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6.112,00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6.112,00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71</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KNEŽIĆ RADOMIR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87093404638</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52.214,00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26.107,00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26.107,00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85</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MATIĆ IVO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59662270103</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1.269,00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634,50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634,50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86</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MEDAK MARA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44572880774</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2.294,00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1.147,00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1.147,00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lastRenderedPageBreak/>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MEDAK MIRJANA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79556484942</w:t>
      </w:r>
      <w:r w:rsidR="00902B02">
        <w:rPr>
          <w:noProof/>
        </w:rPr>
        <w:fldChar w:fldCharType="end"/>
      </w:r>
      <w:r>
        <w:t xml:space="preserve"> ima utvrđenu tražbinu u iznosu od </w:t>
      </w:r>
      <w:r w:rsidR="00902B02">
        <w:fldChar w:fldCharType="begin"/>
      </w:r>
      <w:r w:rsidR="00902B02">
        <w:instrText xml:space="preserve"> MERGEFIELD </w:instrText>
      </w:r>
      <w:r w:rsidR="00902B02">
        <w:instrText xml:space="preserve">Tražbina </w:instrText>
      </w:r>
      <w:r w:rsidR="00902B02">
        <w:fldChar w:fldCharType="separate"/>
      </w:r>
      <w:r>
        <w:rPr>
          <w:noProof/>
        </w:rPr>
        <w:t>4.715,00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2.357,50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2.357,50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89</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MILIĆ MARKO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75342639195</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4.660,00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2.330,00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2.330,00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91</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MUSTAPIĆ IVICA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03453458018</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11.000,00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5.500,00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5.500,00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w:instrText>
      </w:r>
      <w:r w:rsidR="00902B02">
        <w:instrText xml:space="preserve"> R_Br </w:instrText>
      </w:r>
      <w:r w:rsidR="00902B02">
        <w:fldChar w:fldCharType="separate"/>
      </w:r>
      <w:r>
        <w:rPr>
          <w:noProof/>
        </w:rPr>
        <w:t>92</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MUSULIN STIPAN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33942515598</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2.586,00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1.293,00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1.293,00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96</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ORŠULIĆ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51993010771</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6.486,00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3.243,00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3.243,00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97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ORŠULIĆ GORAN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69409279200</w:t>
      </w:r>
      <w:r w:rsidR="00902B02">
        <w:rPr>
          <w:noProof/>
        </w:rPr>
        <w:fldChar w:fldCharType="end"/>
      </w:r>
      <w:r>
        <w:t xml:space="preserve"> ima utvrđenu tražbinu u iznosu od </w:t>
      </w:r>
      <w:r w:rsidR="00902B02">
        <w:fldChar w:fldCharType="begin"/>
      </w:r>
      <w:r w:rsidR="00902B02">
        <w:instrText xml:space="preserve"> MERGEFIELD </w:instrText>
      </w:r>
      <w:r w:rsidR="00902B02">
        <w:instrText xml:space="preserve">Tražbina </w:instrText>
      </w:r>
      <w:r w:rsidR="00902B02">
        <w:fldChar w:fldCharType="separate"/>
      </w:r>
      <w:r>
        <w:rPr>
          <w:noProof/>
        </w:rPr>
        <w:t>54.000,00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27.000,00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27.000,00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lastRenderedPageBreak/>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107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POPOVIĆ MIJO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32553424057</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10.760,00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5.380,00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5.380,00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116</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SRŠEN BOŽIDAR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72644693568</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14.245,00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w:instrText>
      </w:r>
      <w:r w:rsidR="00902B02">
        <w:instrText xml:space="preserve"> </w:instrText>
      </w:r>
      <w:r w:rsidR="00902B02">
        <w:fldChar w:fldCharType="separate"/>
      </w:r>
      <w:r>
        <w:rPr>
          <w:noProof/>
        </w:rPr>
        <w:t>7.122,50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7.122,50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w:instrText>
      </w:r>
      <w:r w:rsidR="00902B02">
        <w:instrText xml:space="preserve">LD R_Br </w:instrText>
      </w:r>
      <w:r w:rsidR="00902B02">
        <w:fldChar w:fldCharType="separate"/>
      </w:r>
      <w:r>
        <w:rPr>
          <w:noProof/>
        </w:rPr>
        <w:t>117</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SRŠEN DRAŽEN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08134128415</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20.060,00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10.030,00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10.030,00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118</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SRŠEN IVAN</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10231954578</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530.980,00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265.490,00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265.490,00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119</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ŠEŠELJ DAMIR</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93447896260</w:t>
      </w:r>
      <w:r w:rsidR="00902B02">
        <w:rPr>
          <w:noProof/>
        </w:rPr>
        <w:fldChar w:fldCharType="end"/>
      </w:r>
      <w:r>
        <w:t xml:space="preserve"> ima utvrđenu tražbinu u iznosu od </w:t>
      </w:r>
      <w:r w:rsidR="00902B02">
        <w:fldChar w:fldCharType="begin"/>
      </w:r>
      <w:r w:rsidR="00902B02">
        <w:instrText xml:space="preserve"> MERGEFIELD</w:instrText>
      </w:r>
      <w:r w:rsidR="00902B02">
        <w:instrText xml:space="preserve"> Tražbina </w:instrText>
      </w:r>
      <w:r w:rsidR="00902B02">
        <w:fldChar w:fldCharType="separate"/>
      </w:r>
      <w:r>
        <w:rPr>
          <w:noProof/>
        </w:rPr>
        <w:t>36.124,00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18.062,00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18.062,00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120</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ŠEŠELJ MARKO</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83113530342</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7.375,00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3.687,50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3.687,50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lastRenderedPageBreak/>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126</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TOPIĆ ANTE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44701194242</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41.351,00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20.675,50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20.675,50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132</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VUKASOVIĆ MIRJANA</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97469979739</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637,00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318,50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318,50</w:t>
      </w:r>
      <w:r w:rsidR="00902B02">
        <w:rPr>
          <w:noProof/>
        </w:rPr>
        <w:fldChar w:fldCharType="end"/>
      </w:r>
      <w:r>
        <w:t xml:space="preserve"> kn koja dospijeva u roku od 2 (dvije) godine od </w:t>
      </w:r>
      <w:r>
        <w:tab/>
        <w:t>pravomoćnosti predstečajnog sporazuma.</w:t>
      </w:r>
    </w:p>
    <w:p w:rsidRDefault="008C0EE4" w:rsidP="008C0EE4" w:rsidR="008C0EE4"/>
    <w:p w:rsidRDefault="008C0EE4" w:rsidP="008C0EE4" w:rsidR="008C0EE4">
      <w:r>
        <w:fldChar w:fldCharType="begin"/>
      </w:r>
      <w:r>
        <w:instrText xml:space="preserve"> NEXT </w:instrText>
      </w:r>
      <w:r>
        <w:fldChar w:fldCharType="end"/>
      </w:r>
      <w:r w:rsidR="00902B02">
        <w:fldChar w:fldCharType="begin"/>
      </w:r>
      <w:r w:rsidR="00902B02">
        <w:instrText xml:space="preserve"> MERGEFIELD R_Br </w:instrText>
      </w:r>
      <w:r w:rsidR="00902B02">
        <w:fldChar w:fldCharType="separate"/>
      </w:r>
      <w:r>
        <w:rPr>
          <w:noProof/>
        </w:rPr>
        <w:t>133</w:t>
      </w:r>
      <w:r w:rsidR="00902B02">
        <w:rPr>
          <w:noProof/>
        </w:rPr>
        <w:fldChar w:fldCharType="end"/>
      </w:r>
      <w:r>
        <w:t xml:space="preserve">. Vjerovnik </w:t>
      </w:r>
      <w:r w:rsidR="00902B02">
        <w:fldChar w:fldCharType="begin"/>
      </w:r>
      <w:r w:rsidR="00902B02">
        <w:instrText xml:space="preserve"> MERGEFIELD Vjerovnik </w:instrText>
      </w:r>
      <w:r w:rsidR="00902B02">
        <w:fldChar w:fldCharType="separate"/>
      </w:r>
      <w:r>
        <w:rPr>
          <w:noProof/>
        </w:rPr>
        <w:t>VULETIĆ VIDE</w:t>
      </w:r>
      <w:r w:rsidR="00902B02">
        <w:rPr>
          <w:noProof/>
        </w:rPr>
        <w:fldChar w:fldCharType="end"/>
      </w:r>
      <w:r>
        <w:t xml:space="preserve">, OIB: </w:t>
      </w:r>
      <w:r w:rsidR="00902B02">
        <w:fldChar w:fldCharType="begin"/>
      </w:r>
      <w:r w:rsidR="00902B02">
        <w:instrText xml:space="preserve"> MERGEFIELD OIB </w:instrText>
      </w:r>
      <w:r w:rsidR="00902B02">
        <w:fldChar w:fldCharType="separate"/>
      </w:r>
      <w:r>
        <w:rPr>
          <w:noProof/>
        </w:rPr>
        <w:t>94869354573</w:t>
      </w:r>
      <w:r w:rsidR="00902B02">
        <w:rPr>
          <w:noProof/>
        </w:rPr>
        <w:fldChar w:fldCharType="end"/>
      </w:r>
      <w:r>
        <w:t xml:space="preserve"> ima utvrđenu tražbinu u iznosu od </w:t>
      </w:r>
      <w:r w:rsidR="00902B02">
        <w:fldChar w:fldCharType="begin"/>
      </w:r>
      <w:r w:rsidR="00902B02">
        <w:instrText xml:space="preserve"> MERGEFIELD Tražbina </w:instrText>
      </w:r>
      <w:r w:rsidR="00902B02">
        <w:fldChar w:fldCharType="separate"/>
      </w:r>
      <w:r>
        <w:rPr>
          <w:noProof/>
        </w:rPr>
        <w:t>39.690,00</w:t>
      </w:r>
      <w:r w:rsidR="00902B02">
        <w:rPr>
          <w:noProof/>
        </w:rPr>
        <w:fldChar w:fldCharType="end"/>
      </w:r>
      <w:r>
        <w:t xml:space="preserve"> kn. Utvrđenu tražbinu Dužnik se obvezuje namiriti u 2 (dvije) jednake godišnje rate kako slijedi:</w:t>
      </w:r>
    </w:p>
    <w:p w:rsidRDefault="008C0EE4" w:rsidP="008C0EE4" w:rsidR="008C0EE4">
      <w:r>
        <w:tab/>
        <w:t xml:space="preserve">1. rata u iznosu od </w:t>
      </w:r>
      <w:r w:rsidR="00902B02">
        <w:fldChar w:fldCharType="begin"/>
      </w:r>
      <w:r w:rsidR="00902B02">
        <w:instrText xml:space="preserve"> MERGEFIELD Rata </w:instrText>
      </w:r>
      <w:r w:rsidR="00902B02">
        <w:fldChar w:fldCharType="separate"/>
      </w:r>
      <w:r>
        <w:rPr>
          <w:noProof/>
        </w:rPr>
        <w:t>19.845,00</w:t>
      </w:r>
      <w:r w:rsidR="00902B02">
        <w:rPr>
          <w:noProof/>
        </w:rPr>
        <w:fldChar w:fldCharType="end"/>
      </w:r>
      <w:r>
        <w:t xml:space="preserve"> kn koja dospijeva u roku od 1 (jedne) godine od </w:t>
      </w:r>
      <w:r>
        <w:tab/>
        <w:t>pravomoćnosti predstečajnog sporazuma</w:t>
      </w:r>
    </w:p>
    <w:p w:rsidRDefault="008C0EE4" w:rsidP="008C0EE4" w:rsidR="008C0EE4">
      <w:r>
        <w:tab/>
        <w:t xml:space="preserve">2. rata u iznosu od </w:t>
      </w:r>
      <w:r w:rsidR="00902B02">
        <w:fldChar w:fldCharType="begin"/>
      </w:r>
      <w:r w:rsidR="00902B02">
        <w:instrText xml:space="preserve"> MERGEFIELD Rata </w:instrText>
      </w:r>
      <w:r w:rsidR="00902B02">
        <w:fldChar w:fldCharType="separate"/>
      </w:r>
      <w:r>
        <w:rPr>
          <w:noProof/>
        </w:rPr>
        <w:t>19.845,00</w:t>
      </w:r>
      <w:r w:rsidR="00902B02">
        <w:rPr>
          <w:noProof/>
        </w:rPr>
        <w:fldChar w:fldCharType="end"/>
      </w:r>
      <w:r>
        <w:t xml:space="preserve"> kn koja dospijeva u roku od 2 (dvije) godine od </w:t>
      </w:r>
      <w:r>
        <w:tab/>
        <w:t>pravomoćnosti predstečajnog sporazuma.</w:t>
      </w:r>
    </w:p>
    <w:p w:rsidRDefault="008C0EE4" w:rsidP="008C0EE4" w:rsidR="008C0EE4">
      <w:pPr>
        <w:rPr>
          <w:b/>
        </w:rPr>
      </w:pPr>
    </w:p>
    <w:p w:rsidRDefault="008C0EE4" w:rsidP="008C0EE4" w:rsidR="008C0EE4">
      <w:pPr>
        <w:rPr>
          <w:lang w:val="en-US"/>
        </w:rPr>
      </w:pPr>
      <w:r>
        <w:rPr>
          <w:b/>
        </w:rPr>
        <w:t>II</w:t>
      </w:r>
      <w:r w:rsidRPr="006A0227">
        <w:t>.  2.SKUPINA</w:t>
      </w:r>
      <w:r>
        <w:rPr>
          <w:lang w:val="en-US"/>
        </w:rPr>
        <w:t xml:space="preserve">  -  Ostali vjerovnici:</w:t>
      </w:r>
    </w:p>
    <w:p w:rsidRDefault="008C0EE4" w:rsidP="008C0EE4" w:rsidR="008C0EE4">
      <w:pPr>
        <w:autoSpaceDE w:val="false"/>
        <w:autoSpaceDN w:val="false"/>
        <w:adjustRightInd w:val="false"/>
      </w:pPr>
    </w:p>
    <w:p w:rsidRDefault="008C0EE4" w:rsidP="008C0EE4" w:rsidR="008C0EE4">
      <w:pPr>
        <w:mirrorIndents/>
      </w:pPr>
      <w:r>
        <w:rPr>
          <w:noProof/>
        </w:rPr>
        <w:t>1</w:t>
      </w:r>
      <w:r>
        <w:t xml:space="preserve">. </w:t>
      </w:r>
      <w:r>
        <w:rPr>
          <w:noProof/>
        </w:rPr>
        <w:t>A.D. PLODOVI CRNE GORE</w:t>
      </w:r>
      <w:r>
        <w:t xml:space="preserve">, OIB: </w:t>
      </w:r>
      <w:r>
        <w:rPr>
          <w:noProof/>
        </w:rPr>
        <w:t>2411016</w:t>
      </w:r>
      <w:r>
        <w:t xml:space="preserve">, </w:t>
      </w:r>
      <w:r>
        <w:rPr>
          <w:noProof/>
        </w:rPr>
        <w:t>ULICA SVETOZARA MARKOVIĆA 30</w:t>
      </w:r>
      <w:r>
        <w:t xml:space="preserve">, </w:t>
      </w:r>
      <w:r>
        <w:rPr>
          <w:noProof/>
        </w:rPr>
        <w:t>PODGORICA</w:t>
      </w:r>
    </w:p>
    <w:p w:rsidRDefault="008C0EE4" w:rsidP="008C0EE4" w:rsidR="008C0EE4">
      <w:pPr>
        <w:mirrorIndents/>
      </w:pPr>
      <w:r>
        <w:rPr>
          <w:noProof/>
        </w:rPr>
        <w:t>2</w:t>
      </w:r>
      <w:r>
        <w:t xml:space="preserve">. </w:t>
      </w:r>
      <w:r>
        <w:rPr>
          <w:noProof/>
        </w:rPr>
        <w:t>AG FIGS CO</w:t>
      </w:r>
      <w:r>
        <w:t xml:space="preserve">, OIB: </w:t>
      </w:r>
      <w:r>
        <w:rPr>
          <w:noProof/>
        </w:rPr>
        <w:t>997317708</w:t>
      </w:r>
      <w:r>
        <w:t xml:space="preserve">, </w:t>
      </w:r>
      <w:r>
        <w:rPr>
          <w:noProof/>
        </w:rPr>
        <w:t>HALKIDA</w:t>
      </w:r>
      <w:r>
        <w:t xml:space="preserve">, </w:t>
      </w:r>
      <w:r>
        <w:rPr>
          <w:noProof/>
        </w:rPr>
        <w:t>HALKIDA</w:t>
      </w:r>
    </w:p>
    <w:p w:rsidRDefault="008C0EE4" w:rsidP="008C0EE4" w:rsidR="008C0EE4">
      <w:pPr>
        <w:mirrorIndents/>
      </w:pPr>
      <w:r>
        <w:rPr>
          <w:noProof/>
        </w:rPr>
        <w:t>3</w:t>
      </w:r>
      <w:r>
        <w:t xml:space="preserve">. </w:t>
      </w:r>
      <w:r>
        <w:rPr>
          <w:noProof/>
        </w:rPr>
        <w:t>AGRO-EL D.O.O.</w:t>
      </w:r>
      <w:r>
        <w:t xml:space="preserve">, OIB: </w:t>
      </w:r>
      <w:r>
        <w:rPr>
          <w:noProof/>
        </w:rPr>
        <w:t>53482668298</w:t>
      </w:r>
      <w:r>
        <w:t xml:space="preserve">, </w:t>
      </w:r>
      <w:r>
        <w:rPr>
          <w:noProof/>
        </w:rPr>
        <w:t>J.SLAVENSKOG 62, IVANOVEC</w:t>
      </w:r>
      <w:r>
        <w:t xml:space="preserve">, </w:t>
      </w:r>
      <w:r>
        <w:rPr>
          <w:noProof/>
        </w:rPr>
        <w:t>ČAKOVEC</w:t>
      </w:r>
    </w:p>
    <w:p w:rsidRDefault="008C0EE4" w:rsidP="008C0EE4" w:rsidR="008C0EE4">
      <w:pPr>
        <w:mirrorIndents/>
      </w:pPr>
      <w:r>
        <w:rPr>
          <w:noProof/>
        </w:rPr>
        <w:t>4</w:t>
      </w:r>
      <w:r>
        <w:t xml:space="preserve">. </w:t>
      </w:r>
      <w:r>
        <w:rPr>
          <w:noProof/>
        </w:rPr>
        <w:t>AGROSIM TRANS D.O.O.</w:t>
      </w:r>
      <w:r>
        <w:t xml:space="preserve">, OIB: </w:t>
      </w:r>
      <w:r>
        <w:rPr>
          <w:noProof/>
        </w:rPr>
        <w:t>402756730008</w:t>
      </w:r>
      <w:r>
        <w:t xml:space="preserve">, </w:t>
      </w:r>
      <w:r>
        <w:rPr>
          <w:noProof/>
        </w:rPr>
        <w:t>KARAĐORĐEVA 105</w:t>
      </w:r>
      <w:r>
        <w:t xml:space="preserve">, </w:t>
      </w:r>
      <w:r>
        <w:rPr>
          <w:noProof/>
        </w:rPr>
        <w:t>BJELJINA</w:t>
      </w:r>
    </w:p>
    <w:p w:rsidRDefault="008C0EE4" w:rsidP="008C0EE4" w:rsidR="008C0EE4">
      <w:pPr>
        <w:mirrorIndents/>
      </w:pPr>
      <w:r>
        <w:rPr>
          <w:noProof/>
        </w:rPr>
        <w:t>5</w:t>
      </w:r>
      <w:r>
        <w:t xml:space="preserve">. </w:t>
      </w:r>
      <w:r>
        <w:rPr>
          <w:noProof/>
        </w:rPr>
        <w:t>ALSA D.O.O.</w:t>
      </w:r>
      <w:r>
        <w:t xml:space="preserve">, OIB: </w:t>
      </w:r>
      <w:r>
        <w:rPr>
          <w:noProof/>
        </w:rPr>
        <w:t>31691882904</w:t>
      </w:r>
      <w:r>
        <w:t xml:space="preserve">, </w:t>
      </w:r>
      <w:r>
        <w:rPr>
          <w:noProof/>
        </w:rPr>
        <w:t>BOLNIČKA CESTA  34/J</w:t>
      </w:r>
      <w:r>
        <w:t xml:space="preserve">, </w:t>
      </w:r>
      <w:r>
        <w:rPr>
          <w:noProof/>
        </w:rPr>
        <w:t>ZAGREB</w:t>
      </w:r>
    </w:p>
    <w:p w:rsidRDefault="008C0EE4" w:rsidP="008C0EE4" w:rsidR="008C0EE4">
      <w:pPr>
        <w:mirrorIndents/>
      </w:pPr>
      <w:r>
        <w:rPr>
          <w:noProof/>
        </w:rPr>
        <w:t>6</w:t>
      </w:r>
      <w:r>
        <w:t xml:space="preserve">. </w:t>
      </w:r>
      <w:r>
        <w:rPr>
          <w:noProof/>
        </w:rPr>
        <w:t>AMBIENT PARK D.O.O.</w:t>
      </w:r>
      <w:r>
        <w:t xml:space="preserve">, OIB: </w:t>
      </w:r>
      <w:r>
        <w:rPr>
          <w:noProof/>
        </w:rPr>
        <w:t>11629135546</w:t>
      </w:r>
      <w:r>
        <w:t xml:space="preserve">, </w:t>
      </w:r>
      <w:r>
        <w:rPr>
          <w:noProof/>
        </w:rPr>
        <w:t>DOMINIĆEV ODVOJAK 6 BUDENEC</w:t>
      </w:r>
      <w:r>
        <w:t xml:space="preserve">, </w:t>
      </w:r>
      <w:r>
        <w:rPr>
          <w:noProof/>
        </w:rPr>
        <w:t>SESVETE</w:t>
      </w:r>
    </w:p>
    <w:p w:rsidRDefault="008C0EE4" w:rsidP="008C0EE4" w:rsidR="008C0EE4">
      <w:pPr>
        <w:mirrorIndents/>
      </w:pPr>
      <w:r>
        <w:rPr>
          <w:noProof/>
        </w:rPr>
        <w:t>7</w:t>
      </w:r>
      <w:r>
        <w:t xml:space="preserve">. </w:t>
      </w:r>
      <w:r>
        <w:rPr>
          <w:noProof/>
        </w:rPr>
        <w:t>UGOSTITELJSKI OBRT "MOON CLUB" vl. ANĐELIĆ KREŠO</w:t>
      </w:r>
      <w:r>
        <w:t xml:space="preserve">, OIB: </w:t>
      </w:r>
      <w:r>
        <w:rPr>
          <w:noProof/>
        </w:rPr>
        <w:t>62180612812</w:t>
      </w:r>
      <w:r>
        <w:t xml:space="preserve">, </w:t>
      </w:r>
      <w:r>
        <w:rPr>
          <w:noProof/>
        </w:rPr>
        <w:t>JORDANOVAC 11</w:t>
      </w:r>
      <w:r>
        <w:t xml:space="preserve">, </w:t>
      </w:r>
      <w:r>
        <w:rPr>
          <w:noProof/>
        </w:rPr>
        <w:t>ZAGREB</w:t>
      </w:r>
    </w:p>
    <w:p w:rsidRDefault="008C0EE4" w:rsidP="008C0EE4" w:rsidR="008C0EE4">
      <w:pPr>
        <w:mirrorIndents/>
      </w:pPr>
      <w:r>
        <w:rPr>
          <w:noProof/>
        </w:rPr>
        <w:t>8</w:t>
      </w:r>
      <w:r>
        <w:t xml:space="preserve">. </w:t>
      </w:r>
      <w:r>
        <w:rPr>
          <w:noProof/>
        </w:rPr>
        <w:t>AUTOAGENT D.O.O.</w:t>
      </w:r>
      <w:r>
        <w:t xml:space="preserve">, OIB: </w:t>
      </w:r>
      <w:r>
        <w:rPr>
          <w:noProof/>
        </w:rPr>
        <w:t>03065874399</w:t>
      </w:r>
      <w:r>
        <w:t xml:space="preserve">, </w:t>
      </w:r>
      <w:r>
        <w:rPr>
          <w:noProof/>
        </w:rPr>
        <w:t>HERCEGOVAČKA 1</w:t>
      </w:r>
      <w:r>
        <w:t xml:space="preserve">, </w:t>
      </w:r>
      <w:r>
        <w:rPr>
          <w:noProof/>
        </w:rPr>
        <w:t>METKOVIĆ</w:t>
      </w:r>
    </w:p>
    <w:p w:rsidRDefault="008C0EE4" w:rsidP="008C0EE4" w:rsidR="008C0EE4">
      <w:pPr>
        <w:mirrorIndents/>
      </w:pPr>
      <w:r>
        <w:rPr>
          <w:noProof/>
        </w:rPr>
        <w:t>12</w:t>
      </w:r>
      <w:r>
        <w:t xml:space="preserve">. </w:t>
      </w:r>
      <w:r>
        <w:rPr>
          <w:noProof/>
        </w:rPr>
        <w:t>TOMISLAV BAĆE</w:t>
      </w:r>
      <w:r>
        <w:t xml:space="preserve">, OIB: </w:t>
      </w:r>
      <w:r>
        <w:rPr>
          <w:noProof/>
        </w:rPr>
        <w:t>73752777375</w:t>
      </w:r>
      <w:r>
        <w:t xml:space="preserve">, </w:t>
      </w:r>
      <w:r>
        <w:rPr>
          <w:noProof/>
        </w:rPr>
        <w:t>KRALJA ZVONIMIRA 49</w:t>
      </w:r>
      <w:r>
        <w:t xml:space="preserve">, </w:t>
      </w:r>
      <w:r>
        <w:rPr>
          <w:noProof/>
        </w:rPr>
        <w:t>METKOVIĆ</w:t>
      </w:r>
    </w:p>
    <w:p w:rsidRDefault="008C0EE4" w:rsidP="008C0EE4" w:rsidR="008C0EE4">
      <w:pPr>
        <w:mirrorIndents/>
      </w:pPr>
      <w:r>
        <w:rPr>
          <w:noProof/>
        </w:rPr>
        <w:t>14</w:t>
      </w:r>
      <w:r>
        <w:t xml:space="preserve">. </w:t>
      </w:r>
      <w:r>
        <w:rPr>
          <w:noProof/>
        </w:rPr>
        <w:t>BEL - CRO TRADE D.O.O.</w:t>
      </w:r>
      <w:r>
        <w:t xml:space="preserve">, OIB: </w:t>
      </w:r>
      <w:r>
        <w:rPr>
          <w:noProof/>
        </w:rPr>
        <w:t>77140534241</w:t>
      </w:r>
      <w:r>
        <w:t xml:space="preserve">, </w:t>
      </w:r>
      <w:r>
        <w:rPr>
          <w:noProof/>
        </w:rPr>
        <w:t>KRALJA ZVONIMIRA 26</w:t>
      </w:r>
      <w:r>
        <w:t xml:space="preserve">, </w:t>
      </w:r>
      <w:r>
        <w:rPr>
          <w:noProof/>
        </w:rPr>
        <w:t>DRNIŠ</w:t>
      </w:r>
    </w:p>
    <w:p w:rsidRDefault="008C0EE4" w:rsidP="008C0EE4" w:rsidR="008C0EE4">
      <w:pPr>
        <w:mirrorIndents/>
      </w:pPr>
      <w:r>
        <w:rPr>
          <w:noProof/>
        </w:rPr>
        <w:t>15</w:t>
      </w:r>
      <w:r>
        <w:t xml:space="preserve">. </w:t>
      </w:r>
      <w:r>
        <w:rPr>
          <w:noProof/>
        </w:rPr>
        <w:t>BENUSSI d.o.o.</w:t>
      </w:r>
      <w:r>
        <w:t xml:space="preserve">, OIB: </w:t>
      </w:r>
      <w:r>
        <w:rPr>
          <w:noProof/>
        </w:rPr>
        <w:t>87971197112</w:t>
      </w:r>
      <w:r>
        <w:t xml:space="preserve">, </w:t>
      </w:r>
      <w:r>
        <w:rPr>
          <w:noProof/>
        </w:rPr>
        <w:t xml:space="preserve">FAŽANSKA CESTA </w:t>
      </w:r>
      <w:r>
        <w:t xml:space="preserve">, </w:t>
      </w:r>
      <w:r>
        <w:rPr>
          <w:noProof/>
        </w:rPr>
        <w:t>FAŽANA</w:t>
      </w:r>
    </w:p>
    <w:p w:rsidRDefault="008C0EE4" w:rsidP="008C0EE4" w:rsidR="008C0EE4">
      <w:pPr>
        <w:mirrorIndents/>
      </w:pPr>
      <w:r>
        <w:rPr>
          <w:noProof/>
        </w:rPr>
        <w:t>16</w:t>
      </w:r>
      <w:r>
        <w:t xml:space="preserve">. </w:t>
      </w:r>
      <w:r>
        <w:rPr>
          <w:noProof/>
        </w:rPr>
        <w:t>BILAJA D.O.O.</w:t>
      </w:r>
      <w:r>
        <w:t xml:space="preserve">, OIB: </w:t>
      </w:r>
      <w:r>
        <w:rPr>
          <w:noProof/>
        </w:rPr>
        <w:t>64338881286</w:t>
      </w:r>
      <w:r>
        <w:t xml:space="preserve">, </w:t>
      </w:r>
      <w:r>
        <w:rPr>
          <w:noProof/>
        </w:rPr>
        <w:t>MARINSKA CESTA 36</w:t>
      </w:r>
      <w:r>
        <w:t xml:space="preserve">, </w:t>
      </w:r>
      <w:r>
        <w:rPr>
          <w:noProof/>
        </w:rPr>
        <w:t>MARINA</w:t>
      </w:r>
    </w:p>
    <w:p w:rsidRDefault="008C0EE4" w:rsidP="008C0EE4" w:rsidR="008C0EE4">
      <w:pPr>
        <w:mirrorIndents/>
      </w:pPr>
      <w:r>
        <w:rPr>
          <w:noProof/>
        </w:rPr>
        <w:t>18</w:t>
      </w:r>
      <w:r>
        <w:t xml:space="preserve">. </w:t>
      </w:r>
      <w:r>
        <w:rPr>
          <w:noProof/>
        </w:rPr>
        <w:t>LUDBREŠKA MLJEKARA "ANTUN BOHNEC" - ĐURO BOHNEC</w:t>
      </w:r>
      <w:r>
        <w:t xml:space="preserve">, OIB: </w:t>
      </w:r>
      <w:r>
        <w:rPr>
          <w:noProof/>
        </w:rPr>
        <w:t>07642766164</w:t>
      </w:r>
      <w:r>
        <w:t xml:space="preserve">, </w:t>
      </w:r>
      <w:r>
        <w:rPr>
          <w:noProof/>
        </w:rPr>
        <w:t>TRG SLOBODE 1</w:t>
      </w:r>
      <w:r>
        <w:t xml:space="preserve">, </w:t>
      </w:r>
      <w:r>
        <w:rPr>
          <w:noProof/>
        </w:rPr>
        <w:t>LUDBREG</w:t>
      </w:r>
    </w:p>
    <w:p w:rsidRDefault="008C0EE4" w:rsidP="008C0EE4" w:rsidR="008C0EE4">
      <w:pPr>
        <w:mirrorIndents/>
      </w:pPr>
      <w:r>
        <w:rPr>
          <w:noProof/>
        </w:rPr>
        <w:t>19</w:t>
      </w:r>
      <w:r>
        <w:t xml:space="preserve">. </w:t>
      </w:r>
      <w:r>
        <w:rPr>
          <w:noProof/>
        </w:rPr>
        <w:t>BOMARK AMBALAŽA D.O.O.</w:t>
      </w:r>
      <w:r>
        <w:t xml:space="preserve">, OIB: </w:t>
      </w:r>
      <w:r>
        <w:rPr>
          <w:noProof/>
        </w:rPr>
        <w:t>26897480147</w:t>
      </w:r>
      <w:r>
        <w:t xml:space="preserve">, </w:t>
      </w:r>
      <w:r>
        <w:rPr>
          <w:noProof/>
        </w:rPr>
        <w:t>IVANA SEVERA 15</w:t>
      </w:r>
      <w:r>
        <w:t xml:space="preserve">, </w:t>
      </w:r>
      <w:r>
        <w:rPr>
          <w:noProof/>
        </w:rPr>
        <w:t>VARAŽDIN</w:t>
      </w:r>
    </w:p>
    <w:p w:rsidRDefault="008C0EE4" w:rsidP="008C0EE4" w:rsidR="008C0EE4">
      <w:pPr>
        <w:mirrorIndents/>
      </w:pPr>
      <w:r>
        <w:rPr>
          <w:noProof/>
        </w:rPr>
        <w:t>20</w:t>
      </w:r>
      <w:r>
        <w:t xml:space="preserve">. </w:t>
      </w:r>
      <w:r>
        <w:rPr>
          <w:noProof/>
        </w:rPr>
        <w:t>LIMMONT vl. IVICA BOROVAC</w:t>
      </w:r>
      <w:r>
        <w:t xml:space="preserve">, OIB: </w:t>
      </w:r>
      <w:r>
        <w:rPr>
          <w:noProof/>
        </w:rPr>
        <w:t>24133442330</w:t>
      </w:r>
      <w:r>
        <w:t xml:space="preserve">, </w:t>
      </w:r>
      <w:r>
        <w:rPr>
          <w:noProof/>
        </w:rPr>
        <w:t>KRALJA ZVONIMIRA  29</w:t>
      </w:r>
      <w:r>
        <w:t xml:space="preserve">, </w:t>
      </w:r>
      <w:r>
        <w:rPr>
          <w:noProof/>
        </w:rPr>
        <w:t>METKOVIĆ</w:t>
      </w:r>
    </w:p>
    <w:p w:rsidRDefault="008C0EE4" w:rsidP="008C0EE4" w:rsidR="008C0EE4">
      <w:pPr>
        <w:mirrorIndents/>
      </w:pPr>
      <w:r>
        <w:rPr>
          <w:noProof/>
        </w:rPr>
        <w:t>21</w:t>
      </w:r>
      <w:r>
        <w:t xml:space="preserve">. </w:t>
      </w:r>
      <w:r>
        <w:rPr>
          <w:noProof/>
        </w:rPr>
        <w:t>BRČIĆ D.O.O.</w:t>
      </w:r>
      <w:r>
        <w:t xml:space="preserve">, OIB: </w:t>
      </w:r>
      <w:r>
        <w:rPr>
          <w:noProof/>
        </w:rPr>
        <w:t>35352875616</w:t>
      </w:r>
      <w:r>
        <w:t xml:space="preserve">, </w:t>
      </w:r>
      <w:r>
        <w:rPr>
          <w:noProof/>
        </w:rPr>
        <w:t>KOLODVORSKA 68</w:t>
      </w:r>
      <w:r>
        <w:t xml:space="preserve">, </w:t>
      </w:r>
      <w:r>
        <w:rPr>
          <w:noProof/>
        </w:rPr>
        <w:t>VRBANJA</w:t>
      </w:r>
    </w:p>
    <w:p w:rsidRDefault="008C0EE4" w:rsidP="008C0EE4" w:rsidR="008C0EE4">
      <w:pPr>
        <w:mirrorIndents/>
      </w:pPr>
      <w:r>
        <w:rPr>
          <w:noProof/>
        </w:rPr>
        <w:t>22</w:t>
      </w:r>
      <w:r>
        <w:t xml:space="preserve">. </w:t>
      </w:r>
      <w:r>
        <w:rPr>
          <w:noProof/>
        </w:rPr>
        <w:t>BREDA I PITA D.O.O.</w:t>
      </w:r>
      <w:r>
        <w:t xml:space="preserve">, OIB: </w:t>
      </w:r>
      <w:r>
        <w:rPr>
          <w:noProof/>
        </w:rPr>
        <w:t>78566880038</w:t>
      </w:r>
      <w:r>
        <w:t xml:space="preserve">, </w:t>
      </w:r>
      <w:r>
        <w:rPr>
          <w:noProof/>
        </w:rPr>
        <w:t>BORČEC  11</w:t>
      </w:r>
      <w:r>
        <w:t xml:space="preserve">, </w:t>
      </w:r>
      <w:r>
        <w:rPr>
          <w:noProof/>
        </w:rPr>
        <w:t>ZAGREB</w:t>
      </w:r>
    </w:p>
    <w:p w:rsidRDefault="008C0EE4" w:rsidP="008C0EE4" w:rsidR="008C0EE4">
      <w:pPr>
        <w:mirrorIndents/>
      </w:pPr>
      <w:r>
        <w:rPr>
          <w:noProof/>
        </w:rPr>
        <w:lastRenderedPageBreak/>
        <w:t>24</w:t>
      </w:r>
      <w:r>
        <w:t xml:space="preserve">. </w:t>
      </w:r>
      <w:r>
        <w:rPr>
          <w:noProof/>
        </w:rPr>
        <w:t>UGOSTITELJSKI OBRT "PIKARO" vl. DAVOR BUNTIĆ</w:t>
      </w:r>
      <w:r>
        <w:t xml:space="preserve">, OIB: </w:t>
      </w:r>
      <w:r>
        <w:rPr>
          <w:noProof/>
        </w:rPr>
        <w:t>86470425542</w:t>
      </w:r>
      <w:r>
        <w:t xml:space="preserve">, </w:t>
      </w:r>
      <w:r>
        <w:rPr>
          <w:noProof/>
        </w:rPr>
        <w:t>VRANIĆEVA ULICA 3</w:t>
      </w:r>
      <w:r>
        <w:t xml:space="preserve">, </w:t>
      </w:r>
      <w:r>
        <w:rPr>
          <w:noProof/>
        </w:rPr>
        <w:t>ZAGREB</w:t>
      </w:r>
    </w:p>
    <w:p w:rsidRDefault="008C0EE4" w:rsidP="008C0EE4" w:rsidR="008C0EE4">
      <w:pPr>
        <w:mirrorIndents/>
      </w:pPr>
      <w:r>
        <w:rPr>
          <w:noProof/>
        </w:rPr>
        <w:t>25</w:t>
      </w:r>
      <w:r>
        <w:t xml:space="preserve">. </w:t>
      </w:r>
      <w:r>
        <w:rPr>
          <w:noProof/>
        </w:rPr>
        <w:t xml:space="preserve">BOŠKO CABUNAC </w:t>
      </w:r>
      <w:r>
        <w:t xml:space="preserve">, OIB: </w:t>
      </w:r>
      <w:r>
        <w:rPr>
          <w:noProof/>
        </w:rPr>
        <w:t>54533053235</w:t>
      </w:r>
      <w:r>
        <w:t xml:space="preserve">, </w:t>
      </w:r>
      <w:r>
        <w:rPr>
          <w:noProof/>
        </w:rPr>
        <w:t>PANTOVČAK 22</w:t>
      </w:r>
      <w:r>
        <w:t xml:space="preserve">, </w:t>
      </w:r>
      <w:r>
        <w:rPr>
          <w:noProof/>
        </w:rPr>
        <w:t>ZAGREB</w:t>
      </w:r>
    </w:p>
    <w:p w:rsidRDefault="008C0EE4" w:rsidP="008C0EE4" w:rsidR="008C0EE4">
      <w:pPr>
        <w:mirrorIndents/>
      </w:pPr>
      <w:r>
        <w:rPr>
          <w:noProof/>
        </w:rPr>
        <w:t>26</w:t>
      </w:r>
      <w:r>
        <w:t xml:space="preserve">. </w:t>
      </w:r>
      <w:r>
        <w:rPr>
          <w:noProof/>
        </w:rPr>
        <w:t>CERMAT D.O.O.</w:t>
      </w:r>
      <w:r>
        <w:t xml:space="preserve">, OIB: </w:t>
      </w:r>
      <w:r>
        <w:rPr>
          <w:noProof/>
        </w:rPr>
        <w:t>96701823382</w:t>
      </w:r>
      <w:r>
        <w:t xml:space="preserve">, </w:t>
      </w:r>
      <w:r>
        <w:rPr>
          <w:noProof/>
        </w:rPr>
        <w:t>SLJEMENSKA 53</w:t>
      </w:r>
      <w:r>
        <w:t xml:space="preserve">, </w:t>
      </w:r>
      <w:r>
        <w:rPr>
          <w:noProof/>
        </w:rPr>
        <w:t>OSIJEK</w:t>
      </w:r>
    </w:p>
    <w:p w:rsidRDefault="008C0EE4" w:rsidP="008C0EE4" w:rsidR="008C0EE4">
      <w:pPr>
        <w:mirrorIndents/>
      </w:pPr>
      <w:r>
        <w:rPr>
          <w:noProof/>
        </w:rPr>
        <w:t>27</w:t>
      </w:r>
      <w:r>
        <w:t xml:space="preserve">. </w:t>
      </w:r>
      <w:r>
        <w:rPr>
          <w:noProof/>
        </w:rPr>
        <w:t>CIAK TRUCK SERVIS d.o.o. (prije: AUTO ŠTRUKELJ)</w:t>
      </w:r>
      <w:r>
        <w:t xml:space="preserve">, OIB: </w:t>
      </w:r>
      <w:r>
        <w:rPr>
          <w:noProof/>
        </w:rPr>
        <w:t>36408239104</w:t>
      </w:r>
      <w:r>
        <w:t xml:space="preserve">, </w:t>
      </w:r>
      <w:r>
        <w:rPr>
          <w:noProof/>
        </w:rPr>
        <w:t>DUGOSELSKA 10, RUGVICA</w:t>
      </w:r>
      <w:r>
        <w:t xml:space="preserve">, </w:t>
      </w:r>
      <w:r>
        <w:rPr>
          <w:noProof/>
        </w:rPr>
        <w:t>DUGO SELO</w:t>
      </w:r>
    </w:p>
    <w:p w:rsidRDefault="008C0EE4" w:rsidP="008C0EE4" w:rsidR="008C0EE4">
      <w:pPr>
        <w:mirrorIndents/>
      </w:pPr>
      <w:r>
        <w:rPr>
          <w:noProof/>
        </w:rPr>
        <w:t>28</w:t>
      </w:r>
      <w:r>
        <w:t xml:space="preserve">. </w:t>
      </w:r>
      <w:r>
        <w:rPr>
          <w:noProof/>
        </w:rPr>
        <w:t>ČISTOĆA METKOVIĆ</w:t>
      </w:r>
      <w:r>
        <w:t xml:space="preserve">, OIB: </w:t>
      </w:r>
      <w:r>
        <w:rPr>
          <w:noProof/>
        </w:rPr>
        <w:t>53973515423</w:t>
      </w:r>
      <w:r>
        <w:t xml:space="preserve">, </w:t>
      </w:r>
      <w:r>
        <w:rPr>
          <w:noProof/>
        </w:rPr>
        <w:t>MOSTARSKA 10</w:t>
      </w:r>
      <w:r>
        <w:t xml:space="preserve">, </w:t>
      </w:r>
      <w:r>
        <w:rPr>
          <w:noProof/>
        </w:rPr>
        <w:t>METKOVIĆ</w:t>
      </w:r>
    </w:p>
    <w:p w:rsidRDefault="008C0EE4" w:rsidP="008C0EE4" w:rsidR="008C0EE4">
      <w:pPr>
        <w:mirrorIndents/>
      </w:pPr>
      <w:r>
        <w:rPr>
          <w:noProof/>
        </w:rPr>
        <w:t>29</w:t>
      </w:r>
      <w:r>
        <w:t xml:space="preserve">. </w:t>
      </w:r>
      <w:r>
        <w:rPr>
          <w:noProof/>
        </w:rPr>
        <w:t>ČISTOĆA OPUZEN</w:t>
      </w:r>
      <w:r>
        <w:t xml:space="preserve">, OIB: </w:t>
      </w:r>
      <w:r>
        <w:rPr>
          <w:noProof/>
        </w:rPr>
        <w:t>76374489207</w:t>
      </w:r>
      <w:r>
        <w:t xml:space="preserve">, </w:t>
      </w:r>
      <w:r>
        <w:rPr>
          <w:noProof/>
        </w:rPr>
        <w:t>MATICE HRVATSKE  5</w:t>
      </w:r>
      <w:r>
        <w:t xml:space="preserve">, </w:t>
      </w:r>
      <w:r>
        <w:rPr>
          <w:noProof/>
        </w:rPr>
        <w:t>OPUZEN</w:t>
      </w:r>
    </w:p>
    <w:p w:rsidRDefault="008C0EE4" w:rsidP="008C0EE4" w:rsidR="008C0EE4">
      <w:pPr>
        <w:mirrorIndents/>
      </w:pPr>
      <w:r>
        <w:rPr>
          <w:noProof/>
        </w:rPr>
        <w:t>31</w:t>
      </w:r>
      <w:r>
        <w:t xml:space="preserve">. </w:t>
      </w:r>
      <w:r>
        <w:rPr>
          <w:noProof/>
        </w:rPr>
        <w:t>DAMJANOVIĆ SPEDING D.O.O.</w:t>
      </w:r>
      <w:r>
        <w:t xml:space="preserve">, OIB: </w:t>
      </w:r>
      <w:r>
        <w:rPr>
          <w:noProof/>
        </w:rPr>
        <w:t>106539985</w:t>
      </w:r>
      <w:r>
        <w:t xml:space="preserve">, </w:t>
      </w:r>
      <w:r>
        <w:rPr>
          <w:noProof/>
        </w:rPr>
        <w:t>VUKA KARADŽIĆA 85</w:t>
      </w:r>
      <w:r>
        <w:t xml:space="preserve">, </w:t>
      </w:r>
      <w:r>
        <w:rPr>
          <w:noProof/>
        </w:rPr>
        <w:t>PLATIČEVO</w:t>
      </w:r>
    </w:p>
    <w:p w:rsidRDefault="008C0EE4" w:rsidP="008C0EE4" w:rsidR="008C0EE4">
      <w:pPr>
        <w:mirrorIndents/>
      </w:pPr>
      <w:r>
        <w:rPr>
          <w:noProof/>
        </w:rPr>
        <w:t>32</w:t>
      </w:r>
      <w:r>
        <w:t xml:space="preserve">. </w:t>
      </w:r>
      <w:r>
        <w:rPr>
          <w:noProof/>
        </w:rPr>
        <w:t>DECCO ITALIA S.R.L.</w:t>
      </w:r>
      <w:r>
        <w:t xml:space="preserve">, OIB: </w:t>
      </w:r>
      <w:r>
        <w:rPr>
          <w:noProof/>
        </w:rPr>
        <w:t>02706010879</w:t>
      </w:r>
      <w:r>
        <w:t xml:space="preserve">, </w:t>
      </w:r>
      <w:r>
        <w:rPr>
          <w:noProof/>
        </w:rPr>
        <w:t>ZONA INDUSTRIALE BIVIO ASPRO 1</w:t>
      </w:r>
      <w:r>
        <w:t xml:space="preserve">, </w:t>
      </w:r>
      <w:r>
        <w:rPr>
          <w:noProof/>
        </w:rPr>
        <w:t>BELPASO</w:t>
      </w:r>
    </w:p>
    <w:p w:rsidRDefault="008C0EE4" w:rsidP="008C0EE4" w:rsidR="008C0EE4">
      <w:pPr>
        <w:mirrorIndents/>
      </w:pPr>
      <w:r>
        <w:rPr>
          <w:noProof/>
        </w:rPr>
        <w:t>33</w:t>
      </w:r>
      <w:r>
        <w:t xml:space="preserve">. </w:t>
      </w:r>
      <w:r>
        <w:rPr>
          <w:noProof/>
        </w:rPr>
        <w:t>DELTA TONERI D.O.O.</w:t>
      </w:r>
      <w:r>
        <w:t xml:space="preserve">, OIB: </w:t>
      </w:r>
      <w:r>
        <w:rPr>
          <w:noProof/>
        </w:rPr>
        <w:t>08747165305</w:t>
      </w:r>
      <w:r>
        <w:t xml:space="preserve">, </w:t>
      </w:r>
      <w:r>
        <w:rPr>
          <w:noProof/>
        </w:rPr>
        <w:t>ZAGREBAČKA 8/1</w:t>
      </w:r>
      <w:r>
        <w:t xml:space="preserve">, </w:t>
      </w:r>
      <w:r>
        <w:rPr>
          <w:noProof/>
        </w:rPr>
        <w:t>OPUZEN</w:t>
      </w:r>
    </w:p>
    <w:p w:rsidRDefault="008C0EE4" w:rsidP="008C0EE4" w:rsidR="008C0EE4">
      <w:pPr>
        <w:mirrorIndents/>
      </w:pPr>
      <w:r>
        <w:rPr>
          <w:noProof/>
        </w:rPr>
        <w:t>34</w:t>
      </w:r>
      <w:r>
        <w:t xml:space="preserve">. </w:t>
      </w:r>
      <w:r>
        <w:rPr>
          <w:noProof/>
        </w:rPr>
        <w:t>DEMO REBUS D.O.O.</w:t>
      </w:r>
      <w:r>
        <w:t xml:space="preserve">, OIB: </w:t>
      </w:r>
      <w:r>
        <w:rPr>
          <w:noProof/>
        </w:rPr>
        <w:t>35410733503</w:t>
      </w:r>
      <w:r>
        <w:t xml:space="preserve">, </w:t>
      </w:r>
      <w:r>
        <w:rPr>
          <w:noProof/>
        </w:rPr>
        <w:t>KAPTOLSKA 45</w:t>
      </w:r>
      <w:r>
        <w:t xml:space="preserve">, </w:t>
      </w:r>
      <w:r>
        <w:rPr>
          <w:noProof/>
        </w:rPr>
        <w:t>ZAGREB</w:t>
      </w:r>
    </w:p>
    <w:p w:rsidRDefault="008C0EE4" w:rsidP="008C0EE4" w:rsidR="008C0EE4">
      <w:pPr>
        <w:mirrorIndents/>
      </w:pPr>
      <w:r>
        <w:rPr>
          <w:noProof/>
        </w:rPr>
        <w:t>35</w:t>
      </w:r>
      <w:r>
        <w:t xml:space="preserve">. </w:t>
      </w:r>
      <w:r>
        <w:rPr>
          <w:noProof/>
        </w:rPr>
        <w:t>TRGOVAČKI OBRT EM-DI vl. DERVIŠEVIĆ SAFET</w:t>
      </w:r>
      <w:r>
        <w:t xml:space="preserve">, OIB: </w:t>
      </w:r>
      <w:r>
        <w:rPr>
          <w:noProof/>
        </w:rPr>
        <w:t>30716663440</w:t>
      </w:r>
      <w:r>
        <w:t xml:space="preserve">, </w:t>
      </w:r>
      <w:r>
        <w:rPr>
          <w:noProof/>
        </w:rPr>
        <w:t>KRALJA ZVONIMIRA 4</w:t>
      </w:r>
      <w:r>
        <w:t xml:space="preserve">, </w:t>
      </w:r>
      <w:r>
        <w:rPr>
          <w:noProof/>
        </w:rPr>
        <w:t>KARLOVAC</w:t>
      </w:r>
    </w:p>
    <w:p w:rsidRDefault="008C0EE4" w:rsidP="008C0EE4" w:rsidR="008C0EE4">
      <w:pPr>
        <w:mirrorIndents/>
      </w:pPr>
      <w:r>
        <w:rPr>
          <w:noProof/>
        </w:rPr>
        <w:t>36</w:t>
      </w:r>
      <w:r>
        <w:t xml:space="preserve">. </w:t>
      </w:r>
      <w:r>
        <w:rPr>
          <w:noProof/>
        </w:rPr>
        <w:t>DINOVA-DIONA D.O.O.</w:t>
      </w:r>
      <w:r>
        <w:t xml:space="preserve">, OIB: </w:t>
      </w:r>
      <w:r>
        <w:rPr>
          <w:noProof/>
        </w:rPr>
        <w:t>41112127430</w:t>
      </w:r>
      <w:r>
        <w:t xml:space="preserve">, </w:t>
      </w:r>
      <w:r>
        <w:rPr>
          <w:noProof/>
        </w:rPr>
        <w:t>DONJE SVETICE 127</w:t>
      </w:r>
      <w:r>
        <w:t xml:space="preserve">, </w:t>
      </w:r>
      <w:r>
        <w:rPr>
          <w:noProof/>
        </w:rPr>
        <w:t>ZAGREB</w:t>
      </w:r>
    </w:p>
    <w:p w:rsidRDefault="008C0EE4" w:rsidP="008C0EE4" w:rsidR="008C0EE4">
      <w:pPr>
        <w:mirrorIndents/>
      </w:pPr>
      <w:r>
        <w:rPr>
          <w:noProof/>
        </w:rPr>
        <w:t>37</w:t>
      </w:r>
      <w:r>
        <w:t xml:space="preserve">. </w:t>
      </w:r>
      <w:r>
        <w:rPr>
          <w:noProof/>
        </w:rPr>
        <w:t>DM TRANS</w:t>
      </w:r>
      <w:r>
        <w:t xml:space="preserve">, OIB: </w:t>
      </w:r>
      <w:r>
        <w:rPr>
          <w:noProof/>
        </w:rPr>
        <w:t>87217465</w:t>
      </w:r>
      <w:r>
        <w:t xml:space="preserve">, </w:t>
      </w:r>
      <w:r>
        <w:rPr>
          <w:noProof/>
        </w:rPr>
        <w:t>MILCINSKEGA  11</w:t>
      </w:r>
      <w:r>
        <w:t xml:space="preserve">, </w:t>
      </w:r>
      <w:r>
        <w:rPr>
          <w:noProof/>
        </w:rPr>
        <w:t>CELJE</w:t>
      </w:r>
    </w:p>
    <w:p w:rsidRDefault="008C0EE4" w:rsidP="008C0EE4" w:rsidR="008C0EE4">
      <w:pPr>
        <w:mirrorIndents/>
      </w:pPr>
      <w:r>
        <w:rPr>
          <w:noProof/>
        </w:rPr>
        <w:t>38</w:t>
      </w:r>
      <w:r>
        <w:t xml:space="preserve">. </w:t>
      </w:r>
      <w:r>
        <w:rPr>
          <w:noProof/>
        </w:rPr>
        <w:t>FINANCIJSKA AGENCIJA</w:t>
      </w:r>
      <w:r>
        <w:t xml:space="preserve">, OIB: </w:t>
      </w:r>
      <w:r>
        <w:rPr>
          <w:noProof/>
        </w:rPr>
        <w:t>85821130368</w:t>
      </w:r>
      <w:r>
        <w:t xml:space="preserve">, </w:t>
      </w:r>
      <w:r>
        <w:rPr>
          <w:noProof/>
        </w:rPr>
        <w:t>ULICA GRADA VUKOVARA 70</w:t>
      </w:r>
      <w:r>
        <w:t xml:space="preserve">, </w:t>
      </w:r>
      <w:r>
        <w:rPr>
          <w:noProof/>
        </w:rPr>
        <w:t>ZAGREB</w:t>
      </w:r>
    </w:p>
    <w:p w:rsidRDefault="008C0EE4" w:rsidP="008C0EE4" w:rsidR="008C0EE4">
      <w:pPr>
        <w:mirrorIndents/>
      </w:pPr>
      <w:r>
        <w:rPr>
          <w:noProof/>
        </w:rPr>
        <w:t>39</w:t>
      </w:r>
      <w:r>
        <w:t xml:space="preserve">. </w:t>
      </w:r>
      <w:r>
        <w:rPr>
          <w:noProof/>
        </w:rPr>
        <w:t>IVANA FILIPOVIĆ</w:t>
      </w:r>
      <w:r>
        <w:t xml:space="preserve">, OIB: </w:t>
      </w:r>
      <w:r>
        <w:rPr>
          <w:noProof/>
        </w:rPr>
        <w:t>20594220071</w:t>
      </w:r>
      <w:r>
        <w:t xml:space="preserve">, </w:t>
      </w:r>
      <w:r>
        <w:rPr>
          <w:noProof/>
        </w:rPr>
        <w:t>ZRINSKO - FRANKOPANSKA 21/1</w:t>
      </w:r>
      <w:r>
        <w:t xml:space="preserve">, </w:t>
      </w:r>
      <w:r>
        <w:rPr>
          <w:noProof/>
        </w:rPr>
        <w:t>OPUZEN</w:t>
      </w:r>
    </w:p>
    <w:p w:rsidRDefault="008C0EE4" w:rsidP="008C0EE4" w:rsidR="008C0EE4">
      <w:pPr>
        <w:mirrorIndents/>
      </w:pPr>
      <w:r>
        <w:rPr>
          <w:noProof/>
        </w:rPr>
        <w:t>41</w:t>
      </w:r>
      <w:r>
        <w:t xml:space="preserve">. </w:t>
      </w:r>
      <w:r>
        <w:rPr>
          <w:noProof/>
        </w:rPr>
        <w:t>FINDRI I ZETOVI d.o.o.</w:t>
      </w:r>
      <w:r>
        <w:t xml:space="preserve">, OIB: </w:t>
      </w:r>
      <w:r>
        <w:rPr>
          <w:noProof/>
        </w:rPr>
        <w:t>78097936516</w:t>
      </w:r>
      <w:r>
        <w:t xml:space="preserve">, </w:t>
      </w:r>
      <w:r>
        <w:rPr>
          <w:noProof/>
        </w:rPr>
        <w:t>BJELOVARSKA  bb</w:t>
      </w:r>
      <w:r>
        <w:t xml:space="preserve">, </w:t>
      </w:r>
      <w:r>
        <w:rPr>
          <w:noProof/>
        </w:rPr>
        <w:t>SESVETE</w:t>
      </w:r>
    </w:p>
    <w:p w:rsidRDefault="008C0EE4" w:rsidP="008C0EE4" w:rsidR="008C0EE4">
      <w:pPr>
        <w:mirrorIndents/>
      </w:pPr>
      <w:r>
        <w:rPr>
          <w:noProof/>
        </w:rPr>
        <w:t>42</w:t>
      </w:r>
      <w:r>
        <w:t xml:space="preserve">. </w:t>
      </w:r>
      <w:r>
        <w:rPr>
          <w:noProof/>
        </w:rPr>
        <w:t>FONDO GONZAGA DI CABRINI</w:t>
      </w:r>
      <w:r>
        <w:t xml:space="preserve">, OIB: </w:t>
      </w:r>
      <w:r>
        <w:rPr>
          <w:noProof/>
        </w:rPr>
        <w:t>02001090204</w:t>
      </w:r>
      <w:r>
        <w:t xml:space="preserve">, </w:t>
      </w:r>
      <w:r>
        <w:rPr>
          <w:noProof/>
        </w:rPr>
        <w:t>VIA GONZAGA  2</w:t>
      </w:r>
      <w:r>
        <w:t xml:space="preserve">, </w:t>
      </w:r>
      <w:r>
        <w:rPr>
          <w:noProof/>
        </w:rPr>
        <w:t>MAGNACAVALLO</w:t>
      </w:r>
    </w:p>
    <w:p w:rsidRDefault="008C0EE4" w:rsidP="008C0EE4" w:rsidR="008C0EE4">
      <w:pPr>
        <w:mirrorIndents/>
      </w:pPr>
      <w:r>
        <w:rPr>
          <w:noProof/>
        </w:rPr>
        <w:t>43</w:t>
      </w:r>
      <w:r>
        <w:t xml:space="preserve">. </w:t>
      </w:r>
      <w:r>
        <w:rPr>
          <w:noProof/>
        </w:rPr>
        <w:t>FOODINVEST ITALIA SPA</w:t>
      </w:r>
      <w:r>
        <w:t xml:space="preserve">, OIB: </w:t>
      </w:r>
      <w:r>
        <w:rPr>
          <w:noProof/>
        </w:rPr>
        <w:t>02698020043</w:t>
      </w:r>
      <w:r>
        <w:t xml:space="preserve">, </w:t>
      </w:r>
      <w:r>
        <w:rPr>
          <w:noProof/>
        </w:rPr>
        <w:t>VIA PALAZZASSO</w:t>
      </w:r>
      <w:r>
        <w:t xml:space="preserve">, </w:t>
      </w:r>
      <w:r>
        <w:rPr>
          <w:noProof/>
        </w:rPr>
        <w:t>CARAGLIO</w:t>
      </w:r>
    </w:p>
    <w:p w:rsidRDefault="008C0EE4" w:rsidP="008C0EE4" w:rsidR="008C0EE4">
      <w:pPr>
        <w:mirrorIndents/>
      </w:pPr>
      <w:r>
        <w:rPr>
          <w:noProof/>
        </w:rPr>
        <w:t>44</w:t>
      </w:r>
      <w:r>
        <w:t xml:space="preserve">. </w:t>
      </w:r>
      <w:r>
        <w:rPr>
          <w:noProof/>
        </w:rPr>
        <w:t>FRANJA OBRT ZA UGOST. Vl. ŽELJKO FRANJA</w:t>
      </w:r>
      <w:r>
        <w:t xml:space="preserve">, OIB: </w:t>
      </w:r>
      <w:r>
        <w:rPr>
          <w:noProof/>
        </w:rPr>
        <w:t>67270344008</w:t>
      </w:r>
      <w:r>
        <w:t xml:space="preserve">, </w:t>
      </w:r>
      <w:r>
        <w:rPr>
          <w:noProof/>
        </w:rPr>
        <w:t>SAMOBORSKA CESTA 214</w:t>
      </w:r>
      <w:r>
        <w:t xml:space="preserve">, </w:t>
      </w:r>
      <w:r>
        <w:rPr>
          <w:noProof/>
        </w:rPr>
        <w:t>RAKOV POTOK</w:t>
      </w:r>
    </w:p>
    <w:p w:rsidRDefault="008C0EE4" w:rsidP="008C0EE4" w:rsidR="008C0EE4">
      <w:pPr>
        <w:mirrorIndents/>
      </w:pPr>
      <w:r>
        <w:rPr>
          <w:noProof/>
        </w:rPr>
        <w:t>45</w:t>
      </w:r>
      <w:r>
        <w:t xml:space="preserve">. </w:t>
      </w:r>
      <w:r>
        <w:rPr>
          <w:noProof/>
        </w:rPr>
        <w:t>FRUKTALI J.D.O.O.</w:t>
      </w:r>
      <w:r>
        <w:t xml:space="preserve">, OIB: </w:t>
      </w:r>
      <w:r>
        <w:rPr>
          <w:noProof/>
        </w:rPr>
        <w:t>55750048850</w:t>
      </w:r>
      <w:r>
        <w:t xml:space="preserve">, </w:t>
      </w:r>
      <w:r>
        <w:rPr>
          <w:noProof/>
        </w:rPr>
        <w:t>KOPRIVNIČKA  9</w:t>
      </w:r>
      <w:r>
        <w:t xml:space="preserve">, </w:t>
      </w:r>
      <w:r>
        <w:rPr>
          <w:noProof/>
        </w:rPr>
        <w:t>VARAŽDIN</w:t>
      </w:r>
    </w:p>
    <w:p w:rsidRDefault="008C0EE4" w:rsidP="008C0EE4" w:rsidR="008C0EE4">
      <w:pPr>
        <w:mirrorIndents/>
      </w:pPr>
      <w:r>
        <w:rPr>
          <w:noProof/>
        </w:rPr>
        <w:t>46</w:t>
      </w:r>
      <w:r>
        <w:t xml:space="preserve">. </w:t>
      </w:r>
      <w:r>
        <w:rPr>
          <w:noProof/>
        </w:rPr>
        <w:t>GASTRAL NATURA D.O.O. u stečaju</w:t>
      </w:r>
      <w:r>
        <w:t xml:space="preserve">, OIB: </w:t>
      </w:r>
      <w:r>
        <w:rPr>
          <w:noProof/>
        </w:rPr>
        <w:t>51023706342</w:t>
      </w:r>
      <w:r>
        <w:t xml:space="preserve">, </w:t>
      </w:r>
      <w:r>
        <w:rPr>
          <w:noProof/>
        </w:rPr>
        <w:t>FRANJE VODOVIĆA  59 d</w:t>
      </w:r>
      <w:r>
        <w:t xml:space="preserve">, </w:t>
      </w:r>
      <w:r>
        <w:rPr>
          <w:noProof/>
        </w:rPr>
        <w:t>ČAZMA</w:t>
      </w:r>
    </w:p>
    <w:p w:rsidRDefault="008C0EE4" w:rsidP="008C0EE4" w:rsidR="008C0EE4">
      <w:pPr>
        <w:mirrorIndents/>
      </w:pPr>
      <w:r>
        <w:rPr>
          <w:noProof/>
        </w:rPr>
        <w:t>47</w:t>
      </w:r>
      <w:r>
        <w:t xml:space="preserve">. </w:t>
      </w:r>
      <w:r>
        <w:rPr>
          <w:noProof/>
        </w:rPr>
        <w:t>GEOFRUIT HELLAS S.A.</w:t>
      </w:r>
      <w:r>
        <w:t xml:space="preserve">, OIB: </w:t>
      </w:r>
      <w:r>
        <w:rPr>
          <w:noProof/>
        </w:rPr>
        <w:t>099152900</w:t>
      </w:r>
      <w:r>
        <w:t xml:space="preserve">, </w:t>
      </w:r>
      <w:r>
        <w:rPr>
          <w:noProof/>
        </w:rPr>
        <w:t>PYRGOS LECHENA ILIAS</w:t>
      </w:r>
      <w:r>
        <w:t xml:space="preserve">, </w:t>
      </w:r>
      <w:r>
        <w:rPr>
          <w:noProof/>
        </w:rPr>
        <w:t>PYRGOS</w:t>
      </w:r>
    </w:p>
    <w:p w:rsidRDefault="008C0EE4" w:rsidP="008C0EE4" w:rsidR="008C0EE4">
      <w:pPr>
        <w:mirrorIndents/>
      </w:pPr>
      <w:r>
        <w:rPr>
          <w:noProof/>
        </w:rPr>
        <w:t>48</w:t>
      </w:r>
      <w:r>
        <w:t xml:space="preserve">. </w:t>
      </w:r>
      <w:r>
        <w:rPr>
          <w:noProof/>
        </w:rPr>
        <w:t>GOMOLAVA ŠPED D.O.O.</w:t>
      </w:r>
      <w:r>
        <w:t xml:space="preserve">, OIB: </w:t>
      </w:r>
      <w:r>
        <w:rPr>
          <w:noProof/>
        </w:rPr>
        <w:t>38075265298</w:t>
      </w:r>
      <w:r>
        <w:t xml:space="preserve">, </w:t>
      </w:r>
      <w:r>
        <w:rPr>
          <w:noProof/>
        </w:rPr>
        <w:t>ŠEFEROVA  10</w:t>
      </w:r>
      <w:r>
        <w:t xml:space="preserve">, </w:t>
      </w:r>
      <w:r>
        <w:rPr>
          <w:noProof/>
        </w:rPr>
        <w:t>ZAGREB</w:t>
      </w:r>
    </w:p>
    <w:p w:rsidRDefault="008C0EE4" w:rsidP="008C0EE4" w:rsidR="008C0EE4">
      <w:pPr>
        <w:mirrorIndents/>
      </w:pPr>
      <w:r>
        <w:rPr>
          <w:noProof/>
        </w:rPr>
        <w:t>49</w:t>
      </w:r>
      <w:r>
        <w:t xml:space="preserve">. </w:t>
      </w:r>
      <w:r>
        <w:rPr>
          <w:noProof/>
        </w:rPr>
        <w:t>GRAD OPUZEN</w:t>
      </w:r>
      <w:r>
        <w:t xml:space="preserve">, OIB: </w:t>
      </w:r>
      <w:r>
        <w:rPr>
          <w:noProof/>
        </w:rPr>
        <w:t>31464373259</w:t>
      </w:r>
      <w:r>
        <w:t xml:space="preserve">, </w:t>
      </w:r>
      <w:r>
        <w:rPr>
          <w:noProof/>
        </w:rPr>
        <w:t>TRG KRALJA TOMISLAVA 1</w:t>
      </w:r>
      <w:r>
        <w:t xml:space="preserve">, </w:t>
      </w:r>
      <w:r>
        <w:rPr>
          <w:noProof/>
        </w:rPr>
        <w:t>OPUZEN</w:t>
      </w:r>
    </w:p>
    <w:p w:rsidRDefault="008C0EE4" w:rsidP="008C0EE4" w:rsidR="008C0EE4">
      <w:pPr>
        <w:mirrorIndents/>
      </w:pPr>
      <w:r>
        <w:rPr>
          <w:noProof/>
        </w:rPr>
        <w:t>51</w:t>
      </w:r>
      <w:r>
        <w:t xml:space="preserve">. </w:t>
      </w:r>
      <w:r>
        <w:rPr>
          <w:noProof/>
        </w:rPr>
        <w:t>GS1 CROATIA</w:t>
      </w:r>
      <w:r>
        <w:t xml:space="preserve">, OIB: </w:t>
      </w:r>
      <w:r>
        <w:rPr>
          <w:noProof/>
        </w:rPr>
        <w:t>03365973101</w:t>
      </w:r>
      <w:r>
        <w:t xml:space="preserve">, </w:t>
      </w:r>
      <w:r>
        <w:rPr>
          <w:noProof/>
        </w:rPr>
        <w:t>PRERADOVIĆEVA  35</w:t>
      </w:r>
      <w:r>
        <w:t xml:space="preserve">, </w:t>
      </w:r>
      <w:r>
        <w:rPr>
          <w:noProof/>
        </w:rPr>
        <w:t>ZAGREB</w:t>
      </w:r>
    </w:p>
    <w:p w:rsidRDefault="008C0EE4" w:rsidP="008C0EE4" w:rsidR="008C0EE4">
      <w:pPr>
        <w:mirrorIndents/>
      </w:pPr>
      <w:r>
        <w:rPr>
          <w:noProof/>
        </w:rPr>
        <w:t>52</w:t>
      </w:r>
      <w:r>
        <w:t xml:space="preserve">. </w:t>
      </w:r>
      <w:r>
        <w:rPr>
          <w:noProof/>
        </w:rPr>
        <w:t>GUMIIMPEX -GRP DD</w:t>
      </w:r>
      <w:r>
        <w:t xml:space="preserve">, OIB: </w:t>
      </w:r>
      <w:r>
        <w:rPr>
          <w:noProof/>
        </w:rPr>
        <w:t>82298562620</w:t>
      </w:r>
      <w:r>
        <w:t xml:space="preserve">, </w:t>
      </w:r>
      <w:r>
        <w:rPr>
          <w:noProof/>
        </w:rPr>
        <w:t>PAVLEKA MIŠKINE  64 c</w:t>
      </w:r>
      <w:r>
        <w:t xml:space="preserve">, </w:t>
      </w:r>
      <w:r>
        <w:rPr>
          <w:noProof/>
        </w:rPr>
        <w:t>VARAŽDIN</w:t>
      </w:r>
    </w:p>
    <w:p w:rsidRDefault="008C0EE4" w:rsidP="008C0EE4" w:rsidR="008C0EE4">
      <w:pPr>
        <w:mirrorIndents/>
      </w:pPr>
      <w:r>
        <w:rPr>
          <w:noProof/>
        </w:rPr>
        <w:t>53</w:t>
      </w:r>
      <w:r>
        <w:t xml:space="preserve">. </w:t>
      </w:r>
      <w:r>
        <w:rPr>
          <w:noProof/>
        </w:rPr>
        <w:t>HEAVY DUTY D.O.O.</w:t>
      </w:r>
      <w:r>
        <w:t xml:space="preserve">, OIB: </w:t>
      </w:r>
      <w:r>
        <w:rPr>
          <w:noProof/>
        </w:rPr>
        <w:t>80583016213</w:t>
      </w:r>
      <w:r>
        <w:t xml:space="preserve">, </w:t>
      </w:r>
      <w:r>
        <w:rPr>
          <w:noProof/>
        </w:rPr>
        <w:t>SLAVONSKA AVENIJA 26/1</w:t>
      </w:r>
      <w:r>
        <w:t xml:space="preserve">, </w:t>
      </w:r>
      <w:r>
        <w:rPr>
          <w:noProof/>
        </w:rPr>
        <w:t>ZAGREB</w:t>
      </w:r>
    </w:p>
    <w:p w:rsidRDefault="008C0EE4" w:rsidP="008C0EE4" w:rsidR="008C0EE4">
      <w:pPr>
        <w:mirrorIndents/>
      </w:pPr>
      <w:r>
        <w:rPr>
          <w:noProof/>
        </w:rPr>
        <w:t>54</w:t>
      </w:r>
      <w:r>
        <w:t xml:space="preserve">. </w:t>
      </w:r>
      <w:r>
        <w:rPr>
          <w:noProof/>
        </w:rPr>
        <w:t>HEDONA D.O.O.</w:t>
      </w:r>
      <w:r>
        <w:t xml:space="preserve">, OIB: </w:t>
      </w:r>
      <w:r>
        <w:rPr>
          <w:noProof/>
        </w:rPr>
        <w:t>94041624698</w:t>
      </w:r>
      <w:r>
        <w:t xml:space="preserve">, </w:t>
      </w:r>
      <w:r>
        <w:rPr>
          <w:noProof/>
        </w:rPr>
        <w:t>TRG ANTUNA NEMČIĆA 7</w:t>
      </w:r>
      <w:r>
        <w:t xml:space="preserve">, </w:t>
      </w:r>
      <w:r>
        <w:rPr>
          <w:noProof/>
        </w:rPr>
        <w:t>KRIŽEVCI</w:t>
      </w:r>
    </w:p>
    <w:p w:rsidRDefault="008C0EE4" w:rsidP="008C0EE4" w:rsidR="008C0EE4">
      <w:pPr>
        <w:mirrorIndents/>
      </w:pPr>
      <w:r>
        <w:rPr>
          <w:noProof/>
        </w:rPr>
        <w:t>55</w:t>
      </w:r>
      <w:r>
        <w:t xml:space="preserve">. </w:t>
      </w:r>
      <w:r>
        <w:rPr>
          <w:noProof/>
        </w:rPr>
        <w:t>SERVIS MEŠTAR HENDIĆ vl. MIHO HENDIĆ</w:t>
      </w:r>
      <w:r>
        <w:t xml:space="preserve">, OIB: </w:t>
      </w:r>
      <w:r>
        <w:rPr>
          <w:noProof/>
        </w:rPr>
        <w:t>76266131122</w:t>
      </w:r>
      <w:r>
        <w:t xml:space="preserve">, </w:t>
      </w:r>
      <w:r>
        <w:rPr>
          <w:noProof/>
        </w:rPr>
        <w:t>A.STARČEVIĆA 72</w:t>
      </w:r>
      <w:r>
        <w:t xml:space="preserve">, </w:t>
      </w:r>
      <w:r>
        <w:rPr>
          <w:noProof/>
        </w:rPr>
        <w:t>DUBROVNIK</w:t>
      </w:r>
    </w:p>
    <w:p w:rsidRDefault="008C0EE4" w:rsidP="008C0EE4" w:rsidR="008C0EE4">
      <w:pPr>
        <w:mirrorIndents/>
      </w:pPr>
      <w:r>
        <w:rPr>
          <w:noProof/>
        </w:rPr>
        <w:t>56</w:t>
      </w:r>
      <w:r>
        <w:t xml:space="preserve">. </w:t>
      </w:r>
      <w:r>
        <w:rPr>
          <w:noProof/>
        </w:rPr>
        <w:t>HRVATSKE VODE</w:t>
      </w:r>
      <w:r>
        <w:t xml:space="preserve">, OIB: </w:t>
      </w:r>
      <w:r>
        <w:rPr>
          <w:noProof/>
        </w:rPr>
        <w:t>28921383001</w:t>
      </w:r>
      <w:r>
        <w:t xml:space="preserve">, </w:t>
      </w:r>
      <w:r>
        <w:rPr>
          <w:noProof/>
        </w:rPr>
        <w:t>GRADA VUKOVARA 220</w:t>
      </w:r>
      <w:r>
        <w:t xml:space="preserve">, </w:t>
      </w:r>
      <w:r>
        <w:rPr>
          <w:noProof/>
        </w:rPr>
        <w:t>ZAGREB</w:t>
      </w:r>
    </w:p>
    <w:p w:rsidRDefault="008C0EE4" w:rsidP="008C0EE4" w:rsidR="008C0EE4">
      <w:pPr>
        <w:mirrorIndents/>
      </w:pPr>
      <w:r>
        <w:rPr>
          <w:noProof/>
        </w:rPr>
        <w:t>57</w:t>
      </w:r>
      <w:r>
        <w:t xml:space="preserve">. </w:t>
      </w:r>
      <w:r>
        <w:rPr>
          <w:noProof/>
        </w:rPr>
        <w:t>HRVATSKI TELEKOM d.d.</w:t>
      </w:r>
      <w:r>
        <w:t xml:space="preserve">, OIB: </w:t>
      </w:r>
      <w:r>
        <w:rPr>
          <w:noProof/>
        </w:rPr>
        <w:t>81793146560</w:t>
      </w:r>
      <w:r>
        <w:t xml:space="preserve">, </w:t>
      </w:r>
      <w:r>
        <w:rPr>
          <w:noProof/>
        </w:rPr>
        <w:t>R.F. MIHANOVIĆA 9</w:t>
      </w:r>
      <w:r>
        <w:t xml:space="preserve">, </w:t>
      </w:r>
      <w:r>
        <w:rPr>
          <w:noProof/>
        </w:rPr>
        <w:t>ZAGREB</w:t>
      </w:r>
    </w:p>
    <w:p w:rsidRDefault="008C0EE4" w:rsidP="008C0EE4" w:rsidR="008C0EE4">
      <w:pPr>
        <w:mirrorIndents/>
      </w:pPr>
      <w:r>
        <w:rPr>
          <w:noProof/>
        </w:rPr>
        <w:t>58</w:t>
      </w:r>
      <w:r>
        <w:t xml:space="preserve">. </w:t>
      </w:r>
      <w:r>
        <w:rPr>
          <w:noProof/>
        </w:rPr>
        <w:t>OBRT ZA PRIJEVOZ I USLUGE "HRABAR TRANSPORT"</w:t>
      </w:r>
      <w:r>
        <w:t xml:space="preserve">, OIB: </w:t>
      </w:r>
      <w:r>
        <w:rPr>
          <w:noProof/>
        </w:rPr>
        <w:t>82759963942</w:t>
      </w:r>
      <w:r>
        <w:t xml:space="preserve">, </w:t>
      </w:r>
      <w:r>
        <w:rPr>
          <w:noProof/>
        </w:rPr>
        <w:t>KNEZA DOMAGOJA 9</w:t>
      </w:r>
      <w:r>
        <w:t xml:space="preserve">, </w:t>
      </w:r>
      <w:r>
        <w:rPr>
          <w:noProof/>
        </w:rPr>
        <w:t>SEGET-TROGIR</w:t>
      </w:r>
    </w:p>
    <w:p w:rsidRDefault="008C0EE4" w:rsidP="008C0EE4" w:rsidR="008C0EE4">
      <w:pPr>
        <w:mirrorIndents/>
      </w:pPr>
      <w:r>
        <w:rPr>
          <w:noProof/>
        </w:rPr>
        <w:t>59</w:t>
      </w:r>
      <w:r>
        <w:t xml:space="preserve">. </w:t>
      </w:r>
      <w:r>
        <w:rPr>
          <w:noProof/>
        </w:rPr>
        <w:t>HRVATSKE ŠUME</w:t>
      </w:r>
      <w:r>
        <w:t xml:space="preserve">, OIB: </w:t>
      </w:r>
      <w:r>
        <w:rPr>
          <w:noProof/>
        </w:rPr>
        <w:t>69693144506</w:t>
      </w:r>
      <w:r>
        <w:t xml:space="preserve">, </w:t>
      </w:r>
      <w:r>
        <w:rPr>
          <w:noProof/>
        </w:rPr>
        <w:t>ULICA KNEZA BRANIMIRA 1</w:t>
      </w:r>
      <w:r>
        <w:t xml:space="preserve">, </w:t>
      </w:r>
      <w:r>
        <w:rPr>
          <w:noProof/>
        </w:rPr>
        <w:t>ZAGREB</w:t>
      </w:r>
    </w:p>
    <w:p w:rsidRDefault="008C0EE4" w:rsidP="008C0EE4" w:rsidR="008C0EE4">
      <w:pPr>
        <w:mirrorIndents/>
      </w:pPr>
      <w:r>
        <w:rPr>
          <w:noProof/>
        </w:rPr>
        <w:t>60</w:t>
      </w:r>
      <w:r>
        <w:t xml:space="preserve">. </w:t>
      </w:r>
      <w:r>
        <w:rPr>
          <w:noProof/>
        </w:rPr>
        <w:t>IMPORTANE CENTAR D.O.O.</w:t>
      </w:r>
      <w:r>
        <w:t xml:space="preserve">, OIB: </w:t>
      </w:r>
      <w:r>
        <w:rPr>
          <w:noProof/>
        </w:rPr>
        <w:t>85644690123</w:t>
      </w:r>
      <w:r>
        <w:t xml:space="preserve">, </w:t>
      </w:r>
      <w:r>
        <w:rPr>
          <w:noProof/>
        </w:rPr>
        <w:t>TRG A.STARČEVIĆA 7</w:t>
      </w:r>
      <w:r>
        <w:t xml:space="preserve">, </w:t>
      </w:r>
      <w:r>
        <w:rPr>
          <w:noProof/>
        </w:rPr>
        <w:t>ZAGREB</w:t>
      </w:r>
    </w:p>
    <w:p w:rsidRDefault="008C0EE4" w:rsidP="008C0EE4" w:rsidR="008C0EE4">
      <w:pPr>
        <w:mirrorIndents/>
      </w:pPr>
      <w:r>
        <w:rPr>
          <w:noProof/>
        </w:rPr>
        <w:t>61</w:t>
      </w:r>
      <w:r>
        <w:t xml:space="preserve">. </w:t>
      </w:r>
      <w:r>
        <w:rPr>
          <w:noProof/>
        </w:rPr>
        <w:t>INSPECTO D.O.O.</w:t>
      </w:r>
      <w:r>
        <w:t xml:space="preserve">, OIB: </w:t>
      </w:r>
      <w:r>
        <w:rPr>
          <w:noProof/>
        </w:rPr>
        <w:t>52975458232</w:t>
      </w:r>
      <w:r>
        <w:t xml:space="preserve">, </w:t>
      </w:r>
      <w:r>
        <w:rPr>
          <w:noProof/>
        </w:rPr>
        <w:t>MARTINA DIVALTA 193</w:t>
      </w:r>
      <w:r>
        <w:t xml:space="preserve">, </w:t>
      </w:r>
      <w:r>
        <w:rPr>
          <w:noProof/>
        </w:rPr>
        <w:t>OSIJEK</w:t>
      </w:r>
    </w:p>
    <w:p w:rsidRDefault="008C0EE4" w:rsidP="008C0EE4" w:rsidR="008C0EE4">
      <w:pPr>
        <w:mirrorIndents/>
      </w:pPr>
      <w:r>
        <w:rPr>
          <w:noProof/>
        </w:rPr>
        <w:t>62</w:t>
      </w:r>
      <w:r>
        <w:t xml:space="preserve">. </w:t>
      </w:r>
      <w:r>
        <w:rPr>
          <w:noProof/>
        </w:rPr>
        <w:t>IVICA IVANČIĆ</w:t>
      </w:r>
      <w:r>
        <w:t xml:space="preserve">, OIB: </w:t>
      </w:r>
      <w:r>
        <w:rPr>
          <w:noProof/>
        </w:rPr>
        <w:t>31544231017</w:t>
      </w:r>
      <w:r>
        <w:t xml:space="preserve">, </w:t>
      </w:r>
      <w:r>
        <w:rPr>
          <w:noProof/>
        </w:rPr>
        <w:t>TALANI 26</w:t>
      </w:r>
      <w:r>
        <w:t xml:space="preserve">, </w:t>
      </w:r>
      <w:r>
        <w:rPr>
          <w:noProof/>
        </w:rPr>
        <w:t>ZAGREB</w:t>
      </w:r>
    </w:p>
    <w:p w:rsidRDefault="008C0EE4" w:rsidP="008C0EE4" w:rsidR="008C0EE4">
      <w:pPr>
        <w:mirrorIndents/>
      </w:pPr>
      <w:r>
        <w:rPr>
          <w:noProof/>
        </w:rPr>
        <w:lastRenderedPageBreak/>
        <w:t>63</w:t>
      </w:r>
      <w:r>
        <w:t xml:space="preserve">. </w:t>
      </w:r>
      <w:r>
        <w:rPr>
          <w:noProof/>
        </w:rPr>
        <w:t>TRGOVINA "ZLATARNA JERAMAZ" vl. DARIJA JERAMAZ</w:t>
      </w:r>
      <w:r>
        <w:t xml:space="preserve">, OIB: </w:t>
      </w:r>
      <w:r>
        <w:rPr>
          <w:noProof/>
        </w:rPr>
        <w:t>91152726636</w:t>
      </w:r>
      <w:r>
        <w:t xml:space="preserve">, </w:t>
      </w:r>
      <w:r>
        <w:rPr>
          <w:noProof/>
        </w:rPr>
        <w:t>A.G. MATOŠA 12/1</w:t>
      </w:r>
      <w:r>
        <w:t xml:space="preserve">, </w:t>
      </w:r>
      <w:r>
        <w:rPr>
          <w:noProof/>
        </w:rPr>
        <w:t>METKOVIĆ</w:t>
      </w:r>
    </w:p>
    <w:p w:rsidRDefault="008C0EE4" w:rsidP="008C0EE4" w:rsidR="008C0EE4">
      <w:pPr>
        <w:mirrorIndents/>
      </w:pPr>
      <w:r>
        <w:rPr>
          <w:noProof/>
        </w:rPr>
        <w:t>64</w:t>
      </w:r>
      <w:r>
        <w:t xml:space="preserve">. </w:t>
      </w:r>
      <w:r>
        <w:rPr>
          <w:noProof/>
        </w:rPr>
        <w:t xml:space="preserve">JOSIP JERAMAZ </w:t>
      </w:r>
      <w:r>
        <w:t xml:space="preserve">, OIB: </w:t>
      </w:r>
      <w:r>
        <w:rPr>
          <w:noProof/>
        </w:rPr>
        <w:t>92561041189</w:t>
      </w:r>
      <w:r>
        <w:t xml:space="preserve">, </w:t>
      </w:r>
      <w:r>
        <w:rPr>
          <w:noProof/>
        </w:rPr>
        <w:t>A.G. MATOŠA 12/1</w:t>
      </w:r>
      <w:r>
        <w:t xml:space="preserve">, </w:t>
      </w:r>
      <w:r>
        <w:rPr>
          <w:noProof/>
        </w:rPr>
        <w:t>METKOVIĆ</w:t>
      </w:r>
    </w:p>
    <w:p w:rsidRDefault="008C0EE4" w:rsidP="008C0EE4" w:rsidR="008C0EE4">
      <w:pPr>
        <w:mirrorIndents/>
      </w:pPr>
      <w:r>
        <w:rPr>
          <w:noProof/>
        </w:rPr>
        <w:t>65</w:t>
      </w:r>
      <w:r>
        <w:t xml:space="preserve">. </w:t>
      </w:r>
      <w:r>
        <w:rPr>
          <w:noProof/>
        </w:rPr>
        <w:t xml:space="preserve">NIKOLA JERAMAZ </w:t>
      </w:r>
      <w:r>
        <w:t xml:space="preserve">, OIB: </w:t>
      </w:r>
      <w:r>
        <w:rPr>
          <w:noProof/>
        </w:rPr>
        <w:t>45660845927</w:t>
      </w:r>
      <w:r>
        <w:t xml:space="preserve">, </w:t>
      </w:r>
      <w:r>
        <w:rPr>
          <w:noProof/>
        </w:rPr>
        <w:t>A.G. MATOŠA 12/1</w:t>
      </w:r>
      <w:r>
        <w:t xml:space="preserve">, </w:t>
      </w:r>
      <w:r>
        <w:rPr>
          <w:noProof/>
        </w:rPr>
        <w:t>METKOVIĆ</w:t>
      </w:r>
    </w:p>
    <w:p w:rsidRDefault="008C0EE4" w:rsidP="008C0EE4" w:rsidR="008C0EE4">
      <w:pPr>
        <w:mirrorIndents/>
      </w:pPr>
      <w:r>
        <w:rPr>
          <w:noProof/>
        </w:rPr>
        <w:t>66</w:t>
      </w:r>
      <w:r>
        <w:t xml:space="preserve">. </w:t>
      </w:r>
      <w:r>
        <w:rPr>
          <w:noProof/>
        </w:rPr>
        <w:t xml:space="preserve">PARKING vl. VIDO JERAMAZ </w:t>
      </w:r>
      <w:r>
        <w:t xml:space="preserve">, OIB: </w:t>
      </w:r>
      <w:r>
        <w:rPr>
          <w:noProof/>
        </w:rPr>
        <w:t>96206436241</w:t>
      </w:r>
      <w:r>
        <w:t xml:space="preserve">, </w:t>
      </w:r>
      <w:r>
        <w:rPr>
          <w:noProof/>
        </w:rPr>
        <w:t>A.G. MATOŠA 12/1</w:t>
      </w:r>
      <w:r>
        <w:t xml:space="preserve">, </w:t>
      </w:r>
      <w:r>
        <w:rPr>
          <w:noProof/>
        </w:rPr>
        <w:t>METKOVIĆ</w:t>
      </w:r>
    </w:p>
    <w:p w:rsidRDefault="008C0EE4" w:rsidP="008C0EE4" w:rsidR="008C0EE4">
      <w:pPr>
        <w:mirrorIndents/>
      </w:pPr>
      <w:r>
        <w:rPr>
          <w:noProof/>
        </w:rPr>
        <w:t>72</w:t>
      </w:r>
      <w:r>
        <w:t xml:space="preserve">. </w:t>
      </w:r>
      <w:r>
        <w:rPr>
          <w:noProof/>
        </w:rPr>
        <w:t>KOKOŠ D.O.O.</w:t>
      </w:r>
      <w:r>
        <w:t xml:space="preserve">, OIB: </w:t>
      </w:r>
      <w:r>
        <w:rPr>
          <w:noProof/>
        </w:rPr>
        <w:t>01500486569</w:t>
      </w:r>
      <w:r>
        <w:t xml:space="preserve">, </w:t>
      </w:r>
      <w:r>
        <w:rPr>
          <w:noProof/>
        </w:rPr>
        <w:t>MOSLAVAČKA  86 a</w:t>
      </w:r>
      <w:r>
        <w:t xml:space="preserve">, </w:t>
      </w:r>
      <w:r>
        <w:rPr>
          <w:noProof/>
        </w:rPr>
        <w:t xml:space="preserve">KRIŽ </w:t>
      </w:r>
    </w:p>
    <w:p w:rsidRDefault="008C0EE4" w:rsidP="008C0EE4" w:rsidR="008C0EE4">
      <w:pPr>
        <w:mirrorIndents/>
      </w:pPr>
      <w:r>
        <w:rPr>
          <w:noProof/>
        </w:rPr>
        <w:t>73</w:t>
      </w:r>
      <w:r>
        <w:t xml:space="preserve">. </w:t>
      </w:r>
      <w:r>
        <w:rPr>
          <w:noProof/>
        </w:rPr>
        <w:t xml:space="preserve">IVANA KRISTIĆ BUNTIĆ </w:t>
      </w:r>
      <w:r>
        <w:t xml:space="preserve">, OIB: </w:t>
      </w:r>
      <w:r>
        <w:rPr>
          <w:noProof/>
        </w:rPr>
        <w:t>68206931396</w:t>
      </w:r>
      <w:r>
        <w:t xml:space="preserve">, </w:t>
      </w:r>
      <w:r>
        <w:rPr>
          <w:noProof/>
        </w:rPr>
        <w:t>VRANIĆEVA ULICA 3</w:t>
      </w:r>
      <w:r>
        <w:t xml:space="preserve">, </w:t>
      </w:r>
      <w:r>
        <w:rPr>
          <w:noProof/>
        </w:rPr>
        <w:t>ZAGREB</w:t>
      </w:r>
    </w:p>
    <w:p w:rsidRDefault="008C0EE4" w:rsidP="008C0EE4" w:rsidR="008C0EE4">
      <w:pPr>
        <w:mirrorIndents/>
      </w:pPr>
      <w:r>
        <w:rPr>
          <w:noProof/>
        </w:rPr>
        <w:t>74</w:t>
      </w:r>
      <w:r>
        <w:t xml:space="preserve">. </w:t>
      </w:r>
      <w:r>
        <w:rPr>
          <w:noProof/>
        </w:rPr>
        <w:t>FRIZERSKI SALON MILICA vl. KRISTIĆ MILICA</w:t>
      </w:r>
      <w:r>
        <w:t xml:space="preserve">, OIB: </w:t>
      </w:r>
      <w:r>
        <w:rPr>
          <w:noProof/>
        </w:rPr>
        <w:t>37728629426</w:t>
      </w:r>
      <w:r>
        <w:t xml:space="preserve">, </w:t>
      </w:r>
      <w:r>
        <w:rPr>
          <w:noProof/>
        </w:rPr>
        <w:t>UZ KUK 3</w:t>
      </w:r>
      <w:r>
        <w:t xml:space="preserve">, </w:t>
      </w:r>
      <w:r>
        <w:rPr>
          <w:noProof/>
        </w:rPr>
        <w:t>GRADAC</w:t>
      </w:r>
    </w:p>
    <w:p w:rsidRDefault="008C0EE4" w:rsidP="008C0EE4" w:rsidR="008C0EE4">
      <w:pPr>
        <w:mirrorIndents/>
      </w:pPr>
      <w:r>
        <w:rPr>
          <w:noProof/>
        </w:rPr>
        <w:t>75</w:t>
      </w:r>
      <w:r>
        <w:t xml:space="preserve">. </w:t>
      </w:r>
      <w:r>
        <w:rPr>
          <w:noProof/>
        </w:rPr>
        <w:t>LATINAC SERVIS vl. ZORAN LATINAC</w:t>
      </w:r>
      <w:r>
        <w:t xml:space="preserve">, OIB: </w:t>
      </w:r>
      <w:r>
        <w:rPr>
          <w:noProof/>
        </w:rPr>
        <w:t>43524287266</w:t>
      </w:r>
      <w:r>
        <w:t xml:space="preserve">, </w:t>
      </w:r>
      <w:r>
        <w:rPr>
          <w:noProof/>
        </w:rPr>
        <w:t>PUT OKOLIŠTA 42</w:t>
      </w:r>
      <w:r>
        <w:t xml:space="preserve">, </w:t>
      </w:r>
      <w:r>
        <w:rPr>
          <w:noProof/>
        </w:rPr>
        <w:t>TRILJ</w:t>
      </w:r>
    </w:p>
    <w:p w:rsidRDefault="008C0EE4" w:rsidP="008C0EE4" w:rsidR="008C0EE4">
      <w:pPr>
        <w:mirrorIndents/>
      </w:pPr>
      <w:r>
        <w:rPr>
          <w:noProof/>
        </w:rPr>
        <w:t>76</w:t>
      </w:r>
      <w:r>
        <w:t xml:space="preserve">. </w:t>
      </w:r>
      <w:r>
        <w:rPr>
          <w:noProof/>
        </w:rPr>
        <w:t>ORGANICA VITA zajednički obrt vl. ŽARKO LAZIĆ I MAJA LAZIĆ</w:t>
      </w:r>
      <w:r>
        <w:t xml:space="preserve">, OIB: </w:t>
      </w:r>
      <w:r>
        <w:rPr>
          <w:noProof/>
        </w:rPr>
        <w:t>19243581987</w:t>
      </w:r>
      <w:r>
        <w:t xml:space="preserve">, </w:t>
      </w:r>
      <w:r>
        <w:rPr>
          <w:noProof/>
        </w:rPr>
        <w:t>VRANEŠEVCI 2 a</w:t>
      </w:r>
      <w:r>
        <w:t xml:space="preserve">, </w:t>
      </w:r>
      <w:r>
        <w:rPr>
          <w:noProof/>
        </w:rPr>
        <w:t>ČAĐAVICA</w:t>
      </w:r>
    </w:p>
    <w:p w:rsidRDefault="008C0EE4" w:rsidP="008C0EE4" w:rsidR="008C0EE4">
      <w:pPr>
        <w:mirrorIndents/>
      </w:pPr>
      <w:r>
        <w:rPr>
          <w:noProof/>
        </w:rPr>
        <w:t>77</w:t>
      </w:r>
      <w:r>
        <w:t xml:space="preserve">. </w:t>
      </w:r>
      <w:r>
        <w:rPr>
          <w:noProof/>
        </w:rPr>
        <w:t>LC PACKAGING TPI KFT</w:t>
      </w:r>
      <w:r>
        <w:t xml:space="preserve">, OIB: , </w:t>
      </w:r>
      <w:r>
        <w:rPr>
          <w:noProof/>
        </w:rPr>
        <w:t>ROSZKEI UT 52</w:t>
      </w:r>
      <w:r>
        <w:t xml:space="preserve">, </w:t>
      </w:r>
      <w:r>
        <w:rPr>
          <w:noProof/>
        </w:rPr>
        <w:t>MORAHALOM</w:t>
      </w:r>
    </w:p>
    <w:p w:rsidRDefault="008C0EE4" w:rsidP="008C0EE4" w:rsidR="008C0EE4">
      <w:pPr>
        <w:mirrorIndents/>
      </w:pPr>
      <w:r>
        <w:rPr>
          <w:noProof/>
        </w:rPr>
        <w:t>78</w:t>
      </w:r>
      <w:r>
        <w:t xml:space="preserve">. </w:t>
      </w:r>
      <w:r>
        <w:rPr>
          <w:noProof/>
        </w:rPr>
        <w:t>LIDL HRVATSKA D.O.O. K.D.</w:t>
      </w:r>
      <w:r>
        <w:t xml:space="preserve">, OIB: </w:t>
      </w:r>
      <w:r>
        <w:rPr>
          <w:noProof/>
        </w:rPr>
        <w:t>66089976432</w:t>
      </w:r>
      <w:r>
        <w:t xml:space="preserve">, </w:t>
      </w:r>
      <w:r>
        <w:rPr>
          <w:noProof/>
        </w:rPr>
        <w:t>ULICA KNEZA LJ. POSAVSKOG 53</w:t>
      </w:r>
      <w:r>
        <w:t xml:space="preserve">, </w:t>
      </w:r>
      <w:r>
        <w:rPr>
          <w:noProof/>
        </w:rPr>
        <w:t>VELIKA GORICA</w:t>
      </w:r>
    </w:p>
    <w:p w:rsidRDefault="008C0EE4" w:rsidP="008C0EE4" w:rsidR="008C0EE4">
      <w:pPr>
        <w:mirrorIndents/>
      </w:pPr>
      <w:r>
        <w:rPr>
          <w:noProof/>
        </w:rPr>
        <w:t>79</w:t>
      </w:r>
      <w:r>
        <w:t xml:space="preserve">. </w:t>
      </w:r>
      <w:r>
        <w:rPr>
          <w:noProof/>
        </w:rPr>
        <w:t>LM COMMERCE D.O.O.</w:t>
      </w:r>
      <w:r>
        <w:t xml:space="preserve">, OIB: </w:t>
      </w:r>
      <w:r>
        <w:rPr>
          <w:noProof/>
        </w:rPr>
        <w:t>48536898235</w:t>
      </w:r>
      <w:r>
        <w:t xml:space="preserve">, </w:t>
      </w:r>
      <w:r>
        <w:rPr>
          <w:noProof/>
        </w:rPr>
        <w:t>HRVATSKIH VELIKANA 4</w:t>
      </w:r>
      <w:r>
        <w:t xml:space="preserve">, </w:t>
      </w:r>
      <w:r>
        <w:rPr>
          <w:noProof/>
        </w:rPr>
        <w:t>VRGORAC</w:t>
      </w:r>
    </w:p>
    <w:p w:rsidRDefault="008C0EE4" w:rsidP="008C0EE4" w:rsidR="008C0EE4">
      <w:pPr>
        <w:mirrorIndents/>
      </w:pPr>
      <w:r>
        <w:rPr>
          <w:noProof/>
        </w:rPr>
        <w:t>80</w:t>
      </w:r>
      <w:r>
        <w:t xml:space="preserve">. </w:t>
      </w:r>
      <w:r>
        <w:rPr>
          <w:noProof/>
        </w:rPr>
        <w:t>LORIPAK D.O.O.</w:t>
      </w:r>
      <w:r>
        <w:t xml:space="preserve">, OIB: </w:t>
      </w:r>
      <w:r>
        <w:rPr>
          <w:noProof/>
        </w:rPr>
        <w:t>59124811938</w:t>
      </w:r>
      <w:r>
        <w:t xml:space="preserve">, </w:t>
      </w:r>
      <w:r>
        <w:rPr>
          <w:noProof/>
        </w:rPr>
        <w:t>TRAMPOV BREG 21</w:t>
      </w:r>
      <w:r>
        <w:t xml:space="preserve">, </w:t>
      </w:r>
      <w:r>
        <w:rPr>
          <w:noProof/>
        </w:rPr>
        <w:t>VIŠKOVO</w:t>
      </w:r>
    </w:p>
    <w:p w:rsidRDefault="008C0EE4" w:rsidP="008C0EE4" w:rsidR="008C0EE4">
      <w:pPr>
        <w:mirrorIndents/>
      </w:pPr>
      <w:r>
        <w:rPr>
          <w:noProof/>
        </w:rPr>
        <w:t>81</w:t>
      </w:r>
      <w:r>
        <w:t xml:space="preserve">. </w:t>
      </w:r>
      <w:r>
        <w:rPr>
          <w:noProof/>
        </w:rPr>
        <w:t>MACK - M.K. D.O.O.</w:t>
      </w:r>
      <w:r>
        <w:t xml:space="preserve">, OIB: </w:t>
      </w:r>
      <w:r>
        <w:rPr>
          <w:noProof/>
        </w:rPr>
        <w:t>88145820908</w:t>
      </w:r>
      <w:r>
        <w:t xml:space="preserve">, </w:t>
      </w:r>
      <w:r>
        <w:rPr>
          <w:noProof/>
        </w:rPr>
        <w:t>ORANICE  26</w:t>
      </w:r>
      <w:r>
        <w:t xml:space="preserve">, </w:t>
      </w:r>
      <w:r>
        <w:rPr>
          <w:noProof/>
        </w:rPr>
        <w:t>ZAGREB</w:t>
      </w:r>
    </w:p>
    <w:p w:rsidRDefault="008C0EE4" w:rsidP="008C0EE4" w:rsidR="008C0EE4">
      <w:pPr>
        <w:mirrorIndents/>
      </w:pPr>
      <w:r>
        <w:rPr>
          <w:noProof/>
        </w:rPr>
        <w:t>82</w:t>
      </w:r>
      <w:r>
        <w:t xml:space="preserve">. </w:t>
      </w:r>
      <w:r>
        <w:rPr>
          <w:noProof/>
        </w:rPr>
        <w:t>MAJUKA D.O.O.</w:t>
      </w:r>
      <w:r>
        <w:t xml:space="preserve">, OIB: </w:t>
      </w:r>
      <w:r>
        <w:rPr>
          <w:noProof/>
        </w:rPr>
        <w:t>11829439336</w:t>
      </w:r>
      <w:r>
        <w:t xml:space="preserve">, </w:t>
      </w:r>
      <w:r>
        <w:rPr>
          <w:noProof/>
        </w:rPr>
        <w:t>GUSTAVA KRKLECA 14</w:t>
      </w:r>
      <w:r>
        <w:t xml:space="preserve">, </w:t>
      </w:r>
      <w:r>
        <w:rPr>
          <w:noProof/>
        </w:rPr>
        <w:t>ZAGREB</w:t>
      </w:r>
    </w:p>
    <w:p w:rsidRDefault="008C0EE4" w:rsidP="008C0EE4" w:rsidR="008C0EE4">
      <w:pPr>
        <w:mirrorIndents/>
      </w:pPr>
      <w:r>
        <w:rPr>
          <w:noProof/>
        </w:rPr>
        <w:t>83</w:t>
      </w:r>
      <w:r>
        <w:t xml:space="preserve">. </w:t>
      </w:r>
      <w:r>
        <w:rPr>
          <w:noProof/>
        </w:rPr>
        <w:t>MANŠPED D.O.O.</w:t>
      </w:r>
      <w:r>
        <w:t xml:space="preserve">, OIB: </w:t>
      </w:r>
      <w:r>
        <w:rPr>
          <w:noProof/>
        </w:rPr>
        <w:t>76154765407</w:t>
      </w:r>
      <w:r>
        <w:t xml:space="preserve">, </w:t>
      </w:r>
      <w:r>
        <w:rPr>
          <w:noProof/>
        </w:rPr>
        <w:t>KUKULJANOVO  387</w:t>
      </w:r>
      <w:r>
        <w:t xml:space="preserve">, </w:t>
      </w:r>
      <w:r>
        <w:rPr>
          <w:noProof/>
        </w:rPr>
        <w:t>KUKULJANOVO</w:t>
      </w:r>
    </w:p>
    <w:p w:rsidRDefault="008C0EE4" w:rsidP="008C0EE4" w:rsidR="008C0EE4">
      <w:pPr>
        <w:mirrorIndents/>
      </w:pPr>
      <w:r>
        <w:rPr>
          <w:noProof/>
        </w:rPr>
        <w:t>84</w:t>
      </w:r>
      <w:r>
        <w:t xml:space="preserve">. </w:t>
      </w:r>
      <w:r>
        <w:rPr>
          <w:noProof/>
        </w:rPr>
        <w:t>MARŠIĆ D.O.O.</w:t>
      </w:r>
      <w:r>
        <w:t xml:space="preserve">, OIB: </w:t>
      </w:r>
      <w:r>
        <w:rPr>
          <w:noProof/>
        </w:rPr>
        <w:t>73334529004</w:t>
      </w:r>
      <w:r>
        <w:t xml:space="preserve">, </w:t>
      </w:r>
      <w:r>
        <w:rPr>
          <w:noProof/>
        </w:rPr>
        <w:t>BJELOVARSKA 35</w:t>
      </w:r>
      <w:r>
        <w:t xml:space="preserve">, </w:t>
      </w:r>
      <w:r>
        <w:rPr>
          <w:noProof/>
        </w:rPr>
        <w:t>SESVETE</w:t>
      </w:r>
    </w:p>
    <w:p w:rsidRDefault="008C0EE4" w:rsidP="008C0EE4" w:rsidR="008C0EE4">
      <w:pPr>
        <w:mirrorIndents/>
      </w:pPr>
      <w:r>
        <w:rPr>
          <w:noProof/>
        </w:rPr>
        <w:t>88</w:t>
      </w:r>
      <w:r>
        <w:t xml:space="preserve">. </w:t>
      </w:r>
      <w:r>
        <w:rPr>
          <w:noProof/>
        </w:rPr>
        <w:t>OBRT ZA AUTO ŠKOLU ŽABAC vl. IVICA MIJOČ</w:t>
      </w:r>
      <w:r>
        <w:t xml:space="preserve">, OIB: </w:t>
      </w:r>
      <w:r>
        <w:rPr>
          <w:noProof/>
        </w:rPr>
        <w:t>95771360321</w:t>
      </w:r>
      <w:r>
        <w:t xml:space="preserve">, </w:t>
      </w:r>
      <w:r>
        <w:rPr>
          <w:noProof/>
        </w:rPr>
        <w:t>KRALJA ZVONIMIRA bb</w:t>
      </w:r>
      <w:r>
        <w:t xml:space="preserve">, </w:t>
      </w:r>
      <w:r>
        <w:rPr>
          <w:noProof/>
        </w:rPr>
        <w:t>METKOVIĆ</w:t>
      </w:r>
    </w:p>
    <w:p w:rsidRDefault="008C0EE4" w:rsidP="008C0EE4" w:rsidR="008C0EE4">
      <w:pPr>
        <w:mirrorIndents/>
      </w:pPr>
      <w:r>
        <w:rPr>
          <w:noProof/>
        </w:rPr>
        <w:t>90</w:t>
      </w:r>
      <w:r>
        <w:t xml:space="preserve">. </w:t>
      </w:r>
      <w:r>
        <w:rPr>
          <w:noProof/>
        </w:rPr>
        <w:t>MINSITARSTVO FINACIJA - POREZNA UPRAVA</w:t>
      </w:r>
      <w:r>
        <w:t xml:space="preserve">, OIB: </w:t>
      </w:r>
      <w:r>
        <w:rPr>
          <w:noProof/>
        </w:rPr>
        <w:t>18683136487</w:t>
      </w:r>
      <w:r>
        <w:t xml:space="preserve">, </w:t>
      </w:r>
      <w:r>
        <w:rPr>
          <w:noProof/>
        </w:rPr>
        <w:t>BOŠKOVIĆEVA 5</w:t>
      </w:r>
      <w:r>
        <w:t xml:space="preserve">, </w:t>
      </w:r>
      <w:r>
        <w:rPr>
          <w:noProof/>
        </w:rPr>
        <w:t>ZAGREB</w:t>
      </w:r>
    </w:p>
    <w:p w:rsidRDefault="008C0EE4" w:rsidP="008C0EE4" w:rsidR="008C0EE4">
      <w:pPr>
        <w:mirrorIndents/>
      </w:pPr>
      <w:r>
        <w:rPr>
          <w:noProof/>
        </w:rPr>
        <w:t>93</w:t>
      </w:r>
      <w:r>
        <w:t xml:space="preserve">. </w:t>
      </w:r>
      <w:r>
        <w:rPr>
          <w:noProof/>
        </w:rPr>
        <w:t>ELEKTRORADIONICA MUSULIN</w:t>
      </w:r>
      <w:r>
        <w:t xml:space="preserve">, OIB: </w:t>
      </w:r>
      <w:r>
        <w:rPr>
          <w:noProof/>
        </w:rPr>
        <w:t>22671029793</w:t>
      </w:r>
      <w:r>
        <w:t xml:space="preserve">, </w:t>
      </w:r>
      <w:r>
        <w:rPr>
          <w:noProof/>
        </w:rPr>
        <w:t>SPLITSKA  58</w:t>
      </w:r>
      <w:r>
        <w:t xml:space="preserve">, </w:t>
      </w:r>
      <w:r>
        <w:rPr>
          <w:noProof/>
        </w:rPr>
        <w:t>METKOVIĆ</w:t>
      </w:r>
    </w:p>
    <w:p w:rsidRDefault="008C0EE4" w:rsidP="008C0EE4" w:rsidR="008C0EE4">
      <w:pPr>
        <w:mirrorIndents/>
      </w:pPr>
      <w:r>
        <w:rPr>
          <w:noProof/>
        </w:rPr>
        <w:t>94</w:t>
      </w:r>
      <w:r>
        <w:t xml:space="preserve">. </w:t>
      </w:r>
      <w:r>
        <w:rPr>
          <w:noProof/>
        </w:rPr>
        <w:t>OBITELJ JUKIĆ D.O.O.</w:t>
      </w:r>
      <w:r>
        <w:t xml:space="preserve">, OIB: </w:t>
      </w:r>
      <w:r>
        <w:rPr>
          <w:noProof/>
        </w:rPr>
        <w:t>53256317686</w:t>
      </w:r>
      <w:r>
        <w:t xml:space="preserve">, </w:t>
      </w:r>
      <w:r>
        <w:rPr>
          <w:noProof/>
        </w:rPr>
        <w:t>MARTINA TARTAGLIE 7</w:t>
      </w:r>
      <w:r>
        <w:t xml:space="preserve">, </w:t>
      </w:r>
      <w:r>
        <w:rPr>
          <w:noProof/>
        </w:rPr>
        <w:t>ZAGREB</w:t>
      </w:r>
    </w:p>
    <w:p w:rsidRDefault="008C0EE4" w:rsidP="008C0EE4" w:rsidR="008C0EE4">
      <w:pPr>
        <w:mirrorIndents/>
      </w:pPr>
      <w:r>
        <w:rPr>
          <w:noProof/>
        </w:rPr>
        <w:t>95</w:t>
      </w:r>
      <w:r>
        <w:t xml:space="preserve">. </w:t>
      </w:r>
      <w:r>
        <w:rPr>
          <w:noProof/>
        </w:rPr>
        <w:t>ODVODNJA OPUZEN D.O.O.</w:t>
      </w:r>
      <w:r>
        <w:t xml:space="preserve">, OIB: </w:t>
      </w:r>
      <w:r>
        <w:rPr>
          <w:noProof/>
        </w:rPr>
        <w:t>99530936939</w:t>
      </w:r>
      <w:r>
        <w:t xml:space="preserve">, </w:t>
      </w:r>
      <w:r>
        <w:rPr>
          <w:noProof/>
        </w:rPr>
        <w:t>MATICE HRVATSKE 9</w:t>
      </w:r>
      <w:r>
        <w:t xml:space="preserve">, </w:t>
      </w:r>
      <w:r>
        <w:rPr>
          <w:noProof/>
        </w:rPr>
        <w:t>OPUZEN</w:t>
      </w:r>
    </w:p>
    <w:p w:rsidRDefault="008C0EE4" w:rsidP="008C0EE4" w:rsidR="008C0EE4">
      <w:pPr>
        <w:mirrorIndents/>
      </w:pPr>
      <w:r>
        <w:rPr>
          <w:noProof/>
        </w:rPr>
        <w:t>98</w:t>
      </w:r>
      <w:r>
        <w:t xml:space="preserve">. </w:t>
      </w:r>
      <w:r>
        <w:rPr>
          <w:noProof/>
        </w:rPr>
        <w:t>JAVNI BILJEŽNIK JOŠKO PANDŽA</w:t>
      </w:r>
      <w:r>
        <w:t xml:space="preserve">, OIB: </w:t>
      </w:r>
      <w:r>
        <w:rPr>
          <w:noProof/>
        </w:rPr>
        <w:t>22975292900</w:t>
      </w:r>
      <w:r>
        <w:t xml:space="preserve">, </w:t>
      </w:r>
      <w:r>
        <w:rPr>
          <w:noProof/>
        </w:rPr>
        <w:t>A.STARČEVIĆA 9</w:t>
      </w:r>
      <w:r>
        <w:t xml:space="preserve">, </w:t>
      </w:r>
      <w:r>
        <w:rPr>
          <w:noProof/>
        </w:rPr>
        <w:t>METKOVIĆ</w:t>
      </w:r>
    </w:p>
    <w:p w:rsidRDefault="008C0EE4" w:rsidP="008C0EE4" w:rsidR="008C0EE4">
      <w:pPr>
        <w:mirrorIndents/>
      </w:pPr>
      <w:r>
        <w:rPr>
          <w:noProof/>
        </w:rPr>
        <w:t>99</w:t>
      </w:r>
      <w:r>
        <w:t xml:space="preserve">. </w:t>
      </w:r>
      <w:r>
        <w:rPr>
          <w:noProof/>
        </w:rPr>
        <w:t>PARTNER GRUPA D.O.O.</w:t>
      </w:r>
      <w:r>
        <w:t xml:space="preserve">, OIB: </w:t>
      </w:r>
      <w:r>
        <w:rPr>
          <w:noProof/>
        </w:rPr>
        <w:t>17102697854</w:t>
      </w:r>
      <w:r>
        <w:t xml:space="preserve">, </w:t>
      </w:r>
      <w:r>
        <w:rPr>
          <w:noProof/>
        </w:rPr>
        <w:t>A.STARČEVIĆA 9</w:t>
      </w:r>
      <w:r>
        <w:t xml:space="preserve">, </w:t>
      </w:r>
      <w:r>
        <w:rPr>
          <w:noProof/>
        </w:rPr>
        <w:t>METKOVIĆ</w:t>
      </w:r>
    </w:p>
    <w:p w:rsidRDefault="008C0EE4" w:rsidP="008C0EE4" w:rsidR="008C0EE4">
      <w:pPr>
        <w:mirrorIndents/>
      </w:pPr>
      <w:r>
        <w:rPr>
          <w:noProof/>
        </w:rPr>
        <w:t>100</w:t>
      </w:r>
      <w:r>
        <w:t xml:space="preserve">. </w:t>
      </w:r>
      <w:r>
        <w:rPr>
          <w:noProof/>
        </w:rPr>
        <w:t>PBZ LEASING D.O.O.</w:t>
      </w:r>
      <w:r>
        <w:t xml:space="preserve">, OIB: </w:t>
      </w:r>
      <w:r>
        <w:rPr>
          <w:noProof/>
        </w:rPr>
        <w:t>57270798205</w:t>
      </w:r>
      <w:r>
        <w:t xml:space="preserve">, </w:t>
      </w:r>
      <w:r>
        <w:rPr>
          <w:noProof/>
        </w:rPr>
        <w:t>RADNIČKA CESTA 44</w:t>
      </w:r>
      <w:r>
        <w:t xml:space="preserve">, </w:t>
      </w:r>
      <w:r>
        <w:rPr>
          <w:noProof/>
        </w:rPr>
        <w:t>ZAGREB</w:t>
      </w:r>
    </w:p>
    <w:p w:rsidRDefault="008C0EE4" w:rsidP="008C0EE4" w:rsidR="008C0EE4">
      <w:pPr>
        <w:mirrorIndents/>
      </w:pPr>
      <w:r>
        <w:rPr>
          <w:noProof/>
        </w:rPr>
        <w:t>101</w:t>
      </w:r>
      <w:r>
        <w:t xml:space="preserve">. </w:t>
      </w:r>
      <w:r>
        <w:rPr>
          <w:noProof/>
        </w:rPr>
        <w:t>PELJEŠAC VINO D.O.O.</w:t>
      </w:r>
      <w:r>
        <w:t xml:space="preserve">, OIB: </w:t>
      </w:r>
      <w:r>
        <w:rPr>
          <w:noProof/>
        </w:rPr>
        <w:t>42079461002</w:t>
      </w:r>
      <w:r>
        <w:t xml:space="preserve">, </w:t>
      </w:r>
      <w:r>
        <w:rPr>
          <w:noProof/>
        </w:rPr>
        <w:t>F.ALFIREVIĆA 2</w:t>
      </w:r>
      <w:r>
        <w:t xml:space="preserve">, </w:t>
      </w:r>
      <w:r>
        <w:rPr>
          <w:noProof/>
        </w:rPr>
        <w:t>ZAGREB</w:t>
      </w:r>
    </w:p>
    <w:p w:rsidRDefault="008C0EE4" w:rsidP="008C0EE4" w:rsidR="008C0EE4">
      <w:pPr>
        <w:mirrorIndents/>
      </w:pPr>
      <w:r>
        <w:rPr>
          <w:noProof/>
        </w:rPr>
        <w:t>102</w:t>
      </w:r>
      <w:r>
        <w:t xml:space="preserve">. </w:t>
      </w:r>
      <w:r>
        <w:rPr>
          <w:noProof/>
        </w:rPr>
        <w:t>PETRUZALEK D.O.O.</w:t>
      </w:r>
      <w:r>
        <w:t xml:space="preserve">, OIB: </w:t>
      </w:r>
      <w:r>
        <w:rPr>
          <w:noProof/>
        </w:rPr>
        <w:t>76786412969</w:t>
      </w:r>
      <w:r>
        <w:t xml:space="preserve">, </w:t>
      </w:r>
      <w:r>
        <w:rPr>
          <w:noProof/>
        </w:rPr>
        <w:t>GUBAŠEVO BB, INDUSTRIJSKA ZONA</w:t>
      </w:r>
      <w:r>
        <w:t xml:space="preserve">, </w:t>
      </w:r>
      <w:r>
        <w:rPr>
          <w:noProof/>
        </w:rPr>
        <w:t>ZABOK</w:t>
      </w:r>
    </w:p>
    <w:p w:rsidRDefault="008C0EE4" w:rsidP="008C0EE4" w:rsidR="008C0EE4">
      <w:pPr>
        <w:mirrorIndents/>
      </w:pPr>
      <w:r>
        <w:rPr>
          <w:noProof/>
        </w:rPr>
        <w:t>103</w:t>
      </w:r>
      <w:r>
        <w:t xml:space="preserve">. </w:t>
      </w:r>
      <w:r>
        <w:rPr>
          <w:noProof/>
        </w:rPr>
        <w:t>PLASTISIN D.O.O.</w:t>
      </w:r>
      <w:r>
        <w:t xml:space="preserve">, OIB: </w:t>
      </w:r>
      <w:r>
        <w:rPr>
          <w:noProof/>
        </w:rPr>
        <w:t>99216855246</w:t>
      </w:r>
      <w:r>
        <w:t xml:space="preserve">, </w:t>
      </w:r>
      <w:r>
        <w:rPr>
          <w:noProof/>
        </w:rPr>
        <w:t>ZAGREBAČKA 16</w:t>
      </w:r>
      <w:r>
        <w:t xml:space="preserve">, </w:t>
      </w:r>
      <w:r>
        <w:rPr>
          <w:noProof/>
        </w:rPr>
        <w:t>DUGO SELO</w:t>
      </w:r>
    </w:p>
    <w:p w:rsidRDefault="008C0EE4" w:rsidP="008C0EE4" w:rsidR="008C0EE4">
      <w:pPr>
        <w:mirrorIndents/>
      </w:pPr>
      <w:r>
        <w:rPr>
          <w:noProof/>
        </w:rPr>
        <w:t>104</w:t>
      </w:r>
      <w:r>
        <w:t xml:space="preserve">. </w:t>
      </w:r>
      <w:r>
        <w:rPr>
          <w:noProof/>
        </w:rPr>
        <w:t>POLJOPRIVREDNO GOSPODARSTVO BISTROVIĆ D.O.O.</w:t>
      </w:r>
      <w:r>
        <w:t xml:space="preserve">, OIB: </w:t>
      </w:r>
      <w:r>
        <w:rPr>
          <w:noProof/>
        </w:rPr>
        <w:t>80143131651</w:t>
      </w:r>
      <w:r>
        <w:t xml:space="preserve">, </w:t>
      </w:r>
      <w:r>
        <w:rPr>
          <w:noProof/>
        </w:rPr>
        <w:t>VARAŽDINSKA 94B, GORNJE VRATNO</w:t>
      </w:r>
      <w:r>
        <w:t xml:space="preserve">, </w:t>
      </w:r>
      <w:r>
        <w:rPr>
          <w:noProof/>
        </w:rPr>
        <w:t>CESTICA</w:t>
      </w:r>
    </w:p>
    <w:p w:rsidRDefault="008C0EE4" w:rsidP="008C0EE4" w:rsidR="008C0EE4">
      <w:pPr>
        <w:mirrorIndents/>
      </w:pPr>
      <w:r>
        <w:rPr>
          <w:noProof/>
        </w:rPr>
        <w:t>105</w:t>
      </w:r>
      <w:r>
        <w:t xml:space="preserve">. </w:t>
      </w:r>
      <w:r>
        <w:rPr>
          <w:noProof/>
        </w:rPr>
        <w:t>POLJOPROMET D.O.O.</w:t>
      </w:r>
      <w:r>
        <w:t xml:space="preserve">, OIB: </w:t>
      </w:r>
      <w:r>
        <w:rPr>
          <w:noProof/>
        </w:rPr>
        <w:t>12302967911</w:t>
      </w:r>
      <w:r>
        <w:t xml:space="preserve">, </w:t>
      </w:r>
      <w:r>
        <w:rPr>
          <w:noProof/>
        </w:rPr>
        <w:t>SPLITSKA  27 b</w:t>
      </w:r>
      <w:r>
        <w:t xml:space="preserve">, </w:t>
      </w:r>
      <w:r>
        <w:rPr>
          <w:noProof/>
        </w:rPr>
        <w:t>METKOVIĆ</w:t>
      </w:r>
    </w:p>
    <w:p w:rsidRDefault="008C0EE4" w:rsidP="008C0EE4" w:rsidR="008C0EE4">
      <w:pPr>
        <w:mirrorIndents/>
      </w:pPr>
      <w:r>
        <w:rPr>
          <w:noProof/>
        </w:rPr>
        <w:t>106</w:t>
      </w:r>
      <w:r>
        <w:t xml:space="preserve">. </w:t>
      </w:r>
      <w:r>
        <w:rPr>
          <w:noProof/>
        </w:rPr>
        <w:t>POMORSKI SERVIS - LUKA PLOČE D.O.O.</w:t>
      </w:r>
      <w:r>
        <w:t xml:space="preserve">, OIB: </w:t>
      </w:r>
      <w:r>
        <w:rPr>
          <w:noProof/>
        </w:rPr>
        <w:t>18875024938</w:t>
      </w:r>
      <w:r>
        <w:t xml:space="preserve">, </w:t>
      </w:r>
      <w:r>
        <w:rPr>
          <w:noProof/>
        </w:rPr>
        <w:t>LUČKA BOSANSKA OBALA</w:t>
      </w:r>
      <w:r>
        <w:t xml:space="preserve">, </w:t>
      </w:r>
      <w:r>
        <w:rPr>
          <w:noProof/>
        </w:rPr>
        <w:t>PLOČE</w:t>
      </w:r>
    </w:p>
    <w:p w:rsidRDefault="008C0EE4" w:rsidP="008C0EE4" w:rsidR="008C0EE4">
      <w:pPr>
        <w:mirrorIndents/>
      </w:pPr>
      <w:r>
        <w:rPr>
          <w:noProof/>
        </w:rPr>
        <w:t>108</w:t>
      </w:r>
      <w:r>
        <w:t xml:space="preserve">. </w:t>
      </w:r>
      <w:r>
        <w:rPr>
          <w:noProof/>
        </w:rPr>
        <w:t>PRAEVENIRE D.O.O.</w:t>
      </w:r>
      <w:r>
        <w:t xml:space="preserve">, OIB: </w:t>
      </w:r>
      <w:r>
        <w:rPr>
          <w:noProof/>
        </w:rPr>
        <w:t>98008125662</w:t>
      </w:r>
      <w:r>
        <w:t xml:space="preserve">, </w:t>
      </w:r>
      <w:r>
        <w:rPr>
          <w:noProof/>
        </w:rPr>
        <w:t>MOSEĆKA 78</w:t>
      </w:r>
      <w:r>
        <w:t xml:space="preserve">, </w:t>
      </w:r>
      <w:r>
        <w:rPr>
          <w:noProof/>
        </w:rPr>
        <w:t>SPLIT</w:t>
      </w:r>
    </w:p>
    <w:p w:rsidRDefault="008C0EE4" w:rsidP="008C0EE4" w:rsidR="008C0EE4">
      <w:pPr>
        <w:mirrorIndents/>
      </w:pPr>
      <w:r>
        <w:rPr>
          <w:noProof/>
        </w:rPr>
        <w:t>109</w:t>
      </w:r>
      <w:r>
        <w:t xml:space="preserve">. </w:t>
      </w:r>
      <w:r>
        <w:rPr>
          <w:noProof/>
        </w:rPr>
        <w:t>PUĐA D.O.O.</w:t>
      </w:r>
      <w:r>
        <w:t xml:space="preserve">, OIB: </w:t>
      </w:r>
      <w:r>
        <w:rPr>
          <w:noProof/>
        </w:rPr>
        <w:t>72892044648</w:t>
      </w:r>
      <w:r>
        <w:t xml:space="preserve">, </w:t>
      </w:r>
      <w:r>
        <w:rPr>
          <w:noProof/>
        </w:rPr>
        <w:t>ČAPORICE 133</w:t>
      </w:r>
      <w:r>
        <w:t xml:space="preserve">, </w:t>
      </w:r>
      <w:r>
        <w:rPr>
          <w:noProof/>
        </w:rPr>
        <w:t>TRILJ</w:t>
      </w:r>
    </w:p>
    <w:p w:rsidRDefault="008C0EE4" w:rsidP="008C0EE4" w:rsidR="008C0EE4">
      <w:pPr>
        <w:mirrorIndents/>
      </w:pPr>
      <w:r>
        <w:rPr>
          <w:noProof/>
        </w:rPr>
        <w:t>110</w:t>
      </w:r>
      <w:r>
        <w:t xml:space="preserve">. </w:t>
      </w:r>
      <w:r>
        <w:rPr>
          <w:noProof/>
        </w:rPr>
        <w:t>RURIS D.O.O.</w:t>
      </w:r>
      <w:r>
        <w:t xml:space="preserve">, OIB: </w:t>
      </w:r>
      <w:r>
        <w:rPr>
          <w:noProof/>
        </w:rPr>
        <w:t>07325934721</w:t>
      </w:r>
      <w:r>
        <w:t xml:space="preserve">, </w:t>
      </w:r>
      <w:r>
        <w:rPr>
          <w:noProof/>
        </w:rPr>
        <w:t>MATIJE GUPCA 44</w:t>
      </w:r>
      <w:r>
        <w:t xml:space="preserve">, </w:t>
      </w:r>
      <w:r>
        <w:rPr>
          <w:noProof/>
        </w:rPr>
        <w:t>ŽUPANJA</w:t>
      </w:r>
    </w:p>
    <w:p w:rsidRDefault="008C0EE4" w:rsidP="008C0EE4" w:rsidR="008C0EE4">
      <w:pPr>
        <w:mirrorIndents/>
      </w:pPr>
      <w:r>
        <w:rPr>
          <w:noProof/>
        </w:rPr>
        <w:t>111</w:t>
      </w:r>
      <w:r>
        <w:t xml:space="preserve">. </w:t>
      </w:r>
      <w:r>
        <w:rPr>
          <w:noProof/>
        </w:rPr>
        <w:t>RWE ENERGIJA D.O.O.</w:t>
      </w:r>
      <w:r>
        <w:t xml:space="preserve">, OIB: </w:t>
      </w:r>
      <w:r>
        <w:rPr>
          <w:noProof/>
        </w:rPr>
        <w:t>81103558092</w:t>
      </w:r>
      <w:r>
        <w:t xml:space="preserve">, </w:t>
      </w:r>
      <w:r>
        <w:rPr>
          <w:noProof/>
        </w:rPr>
        <w:t>CAPRAŠKA 6</w:t>
      </w:r>
      <w:r>
        <w:t xml:space="preserve">, </w:t>
      </w:r>
      <w:r>
        <w:rPr>
          <w:noProof/>
        </w:rPr>
        <w:t>ZAGREB</w:t>
      </w:r>
    </w:p>
    <w:p w:rsidRDefault="008C0EE4" w:rsidP="008C0EE4" w:rsidR="008C0EE4">
      <w:pPr>
        <w:mirrorIndents/>
      </w:pPr>
      <w:r>
        <w:rPr>
          <w:noProof/>
        </w:rPr>
        <w:t>112</w:t>
      </w:r>
      <w:r>
        <w:t xml:space="preserve">. </w:t>
      </w:r>
      <w:r>
        <w:rPr>
          <w:noProof/>
        </w:rPr>
        <w:t>SAFARIS D.O.O.</w:t>
      </w:r>
      <w:r>
        <w:t xml:space="preserve">, OIB: </w:t>
      </w:r>
      <w:r>
        <w:rPr>
          <w:noProof/>
        </w:rPr>
        <w:t>19666934</w:t>
      </w:r>
      <w:r>
        <w:t xml:space="preserve">, </w:t>
      </w:r>
      <w:r>
        <w:rPr>
          <w:noProof/>
        </w:rPr>
        <w:t>LESKOVEC  7</w:t>
      </w:r>
      <w:r>
        <w:t xml:space="preserve">, </w:t>
      </w:r>
      <w:r>
        <w:rPr>
          <w:noProof/>
        </w:rPr>
        <w:t>LJUBECNA</w:t>
      </w:r>
    </w:p>
    <w:p w:rsidRDefault="008C0EE4" w:rsidP="008C0EE4" w:rsidR="008C0EE4">
      <w:pPr>
        <w:mirrorIndents/>
      </w:pPr>
      <w:r>
        <w:rPr>
          <w:noProof/>
        </w:rPr>
        <w:t>113</w:t>
      </w:r>
      <w:r>
        <w:t xml:space="preserve">. </w:t>
      </w:r>
      <w:r>
        <w:rPr>
          <w:noProof/>
        </w:rPr>
        <w:t>SEMERING D.O.O.</w:t>
      </w:r>
      <w:r>
        <w:t xml:space="preserve">, OIB: </w:t>
      </w:r>
      <w:r>
        <w:rPr>
          <w:noProof/>
        </w:rPr>
        <w:t>03721032412</w:t>
      </w:r>
      <w:r>
        <w:t xml:space="preserve">, </w:t>
      </w:r>
      <w:r>
        <w:rPr>
          <w:noProof/>
        </w:rPr>
        <w:t>TRONDHEIMSKA 13</w:t>
      </w:r>
      <w:r>
        <w:t xml:space="preserve">, </w:t>
      </w:r>
      <w:r>
        <w:rPr>
          <w:noProof/>
        </w:rPr>
        <w:t>SPLIT</w:t>
      </w:r>
    </w:p>
    <w:p w:rsidRDefault="008C0EE4" w:rsidP="008C0EE4" w:rsidR="008C0EE4">
      <w:pPr>
        <w:mirrorIndents/>
      </w:pPr>
      <w:r>
        <w:rPr>
          <w:noProof/>
        </w:rPr>
        <w:lastRenderedPageBreak/>
        <w:t>114</w:t>
      </w:r>
      <w:r>
        <w:t xml:space="preserve">. </w:t>
      </w:r>
      <w:r>
        <w:rPr>
          <w:noProof/>
        </w:rPr>
        <w:t>SER - KO FRUIT</w:t>
      </w:r>
      <w:r>
        <w:t xml:space="preserve">, OIB: </w:t>
      </w:r>
      <w:r>
        <w:rPr>
          <w:noProof/>
        </w:rPr>
        <w:t>120603063</w:t>
      </w:r>
      <w:r>
        <w:t xml:space="preserve">, </w:t>
      </w:r>
      <w:r>
        <w:rPr>
          <w:noProof/>
        </w:rPr>
        <w:t>EVAGELI L.SERETI</w:t>
      </w:r>
      <w:r>
        <w:t xml:space="preserve">, </w:t>
      </w:r>
      <w:r>
        <w:rPr>
          <w:noProof/>
        </w:rPr>
        <w:t>ANEZA - ARTAS</w:t>
      </w:r>
    </w:p>
    <w:p w:rsidRDefault="008C0EE4" w:rsidP="008C0EE4" w:rsidR="008C0EE4">
      <w:pPr>
        <w:mirrorIndents/>
      </w:pPr>
      <w:r>
        <w:rPr>
          <w:noProof/>
        </w:rPr>
        <w:t>115</w:t>
      </w:r>
      <w:r>
        <w:t xml:space="preserve">. </w:t>
      </w:r>
      <w:r>
        <w:rPr>
          <w:noProof/>
        </w:rPr>
        <w:t>SPECIJALNI AMBALAŽNI PROGRAM D.O.O.</w:t>
      </w:r>
      <w:r>
        <w:t xml:space="preserve">, OIB: </w:t>
      </w:r>
      <w:r>
        <w:rPr>
          <w:noProof/>
        </w:rPr>
        <w:t>73967405079</w:t>
      </w:r>
      <w:r>
        <w:t xml:space="preserve">, </w:t>
      </w:r>
      <w:r>
        <w:rPr>
          <w:noProof/>
        </w:rPr>
        <w:t>IVANA KRALJA 6</w:t>
      </w:r>
      <w:r>
        <w:t xml:space="preserve">, </w:t>
      </w:r>
      <w:r>
        <w:rPr>
          <w:noProof/>
        </w:rPr>
        <w:t>ZAGREB</w:t>
      </w:r>
    </w:p>
    <w:p w:rsidRDefault="008C0EE4" w:rsidP="008C0EE4" w:rsidR="008C0EE4">
      <w:pPr>
        <w:mirrorIndents/>
      </w:pPr>
      <w:r>
        <w:rPr>
          <w:noProof/>
        </w:rPr>
        <w:t>121</w:t>
      </w:r>
      <w:r>
        <w:t xml:space="preserve">. </w:t>
      </w:r>
      <w:r>
        <w:rPr>
          <w:noProof/>
        </w:rPr>
        <w:t>ŠPANDAU D.O.O.</w:t>
      </w:r>
      <w:r>
        <w:t xml:space="preserve">, OIB: </w:t>
      </w:r>
      <w:r>
        <w:rPr>
          <w:noProof/>
        </w:rPr>
        <w:t>18020556957</w:t>
      </w:r>
      <w:r>
        <w:t xml:space="preserve">, </w:t>
      </w:r>
      <w:r>
        <w:rPr>
          <w:noProof/>
        </w:rPr>
        <w:t>BREGOVITA  9</w:t>
      </w:r>
      <w:r>
        <w:t xml:space="preserve">, </w:t>
      </w:r>
      <w:r>
        <w:rPr>
          <w:noProof/>
        </w:rPr>
        <w:t>SINJ</w:t>
      </w:r>
    </w:p>
    <w:p w:rsidRDefault="008C0EE4" w:rsidP="008C0EE4" w:rsidR="008C0EE4">
      <w:pPr>
        <w:mirrorIndents/>
      </w:pPr>
      <w:r>
        <w:rPr>
          <w:noProof/>
        </w:rPr>
        <w:t>122</w:t>
      </w:r>
      <w:r>
        <w:t xml:space="preserve">. </w:t>
      </w:r>
      <w:r>
        <w:rPr>
          <w:noProof/>
        </w:rPr>
        <w:t>POLJOPRIVREDNO GOSPODARSTVO ŠPECI vl. DARKO ŠUMAN</w:t>
      </w:r>
      <w:r>
        <w:t xml:space="preserve">, OIB: </w:t>
      </w:r>
      <w:r>
        <w:rPr>
          <w:noProof/>
        </w:rPr>
        <w:t>18018057906</w:t>
      </w:r>
      <w:r>
        <w:t xml:space="preserve">, </w:t>
      </w:r>
      <w:r>
        <w:rPr>
          <w:noProof/>
        </w:rPr>
        <w:t>LUČICA  8</w:t>
      </w:r>
      <w:r>
        <w:t xml:space="preserve">, </w:t>
      </w:r>
      <w:r>
        <w:rPr>
          <w:noProof/>
        </w:rPr>
        <w:t>KOMIN</w:t>
      </w:r>
    </w:p>
    <w:p w:rsidRDefault="008C0EE4" w:rsidP="008C0EE4" w:rsidR="008C0EE4">
      <w:pPr>
        <w:mirrorIndents/>
      </w:pPr>
      <w:r>
        <w:rPr>
          <w:noProof/>
        </w:rPr>
        <w:t>123</w:t>
      </w:r>
      <w:r>
        <w:t xml:space="preserve">. </w:t>
      </w:r>
      <w:r>
        <w:rPr>
          <w:noProof/>
        </w:rPr>
        <w:t>TEMPO D.O.O.</w:t>
      </w:r>
      <w:r>
        <w:t xml:space="preserve">, OIB: </w:t>
      </w:r>
      <w:r>
        <w:rPr>
          <w:noProof/>
        </w:rPr>
        <w:t>48743301312</w:t>
      </w:r>
      <w:r>
        <w:t xml:space="preserve">, </w:t>
      </w:r>
      <w:r>
        <w:rPr>
          <w:noProof/>
        </w:rPr>
        <w:t>TITOV TRG 7</w:t>
      </w:r>
      <w:r>
        <w:t xml:space="preserve">, </w:t>
      </w:r>
      <w:r>
        <w:rPr>
          <w:noProof/>
        </w:rPr>
        <w:t>LABIN</w:t>
      </w:r>
    </w:p>
    <w:p w:rsidRDefault="008C0EE4" w:rsidP="008C0EE4" w:rsidR="008C0EE4">
      <w:pPr>
        <w:mirrorIndents/>
      </w:pPr>
      <w:r>
        <w:rPr>
          <w:noProof/>
        </w:rPr>
        <w:t>124</w:t>
      </w:r>
      <w:r>
        <w:t xml:space="preserve">. </w:t>
      </w:r>
      <w:r>
        <w:rPr>
          <w:noProof/>
        </w:rPr>
        <w:t>TMR PAŠKO D.O.O.</w:t>
      </w:r>
      <w:r>
        <w:t xml:space="preserve">, OIB: </w:t>
      </w:r>
      <w:r>
        <w:rPr>
          <w:noProof/>
        </w:rPr>
        <w:t>77501343665</w:t>
      </w:r>
      <w:r>
        <w:t xml:space="preserve">, </w:t>
      </w:r>
      <w:r>
        <w:rPr>
          <w:noProof/>
        </w:rPr>
        <w:t>SLAVONSKA AVENIJA 7 BOX 6</w:t>
      </w:r>
      <w:r>
        <w:t xml:space="preserve">, </w:t>
      </w:r>
      <w:r>
        <w:rPr>
          <w:noProof/>
        </w:rPr>
        <w:t>ZAGREB</w:t>
      </w:r>
    </w:p>
    <w:p w:rsidRDefault="008C0EE4" w:rsidP="008C0EE4" w:rsidR="008C0EE4">
      <w:pPr>
        <w:mirrorIndents/>
      </w:pPr>
      <w:r>
        <w:rPr>
          <w:noProof/>
        </w:rPr>
        <w:t>125</w:t>
      </w:r>
      <w:r>
        <w:t xml:space="preserve">. </w:t>
      </w:r>
      <w:r>
        <w:rPr>
          <w:noProof/>
        </w:rPr>
        <w:t>TOP KAN D.O.O.</w:t>
      </w:r>
      <w:r>
        <w:t xml:space="preserve">, OIB: </w:t>
      </w:r>
      <w:r>
        <w:rPr>
          <w:noProof/>
        </w:rPr>
        <w:t>65349675278</w:t>
      </w:r>
      <w:r>
        <w:t xml:space="preserve">, </w:t>
      </w:r>
      <w:r>
        <w:rPr>
          <w:noProof/>
        </w:rPr>
        <w:t>KOZARI BOK 57</w:t>
      </w:r>
      <w:r>
        <w:t xml:space="preserve">, </w:t>
      </w:r>
      <w:r>
        <w:rPr>
          <w:noProof/>
        </w:rPr>
        <w:t>ZAGREB</w:t>
      </w:r>
    </w:p>
    <w:p w:rsidRDefault="008C0EE4" w:rsidP="008C0EE4" w:rsidR="008C0EE4">
      <w:pPr>
        <w:mirrorIndents/>
      </w:pPr>
      <w:r>
        <w:rPr>
          <w:noProof/>
        </w:rPr>
        <w:t>127</w:t>
      </w:r>
      <w:r>
        <w:t xml:space="preserve">. </w:t>
      </w:r>
      <w:r>
        <w:rPr>
          <w:noProof/>
        </w:rPr>
        <w:t>TRGOMETAL D.O.O.</w:t>
      </w:r>
      <w:r>
        <w:t xml:space="preserve">, OIB: </w:t>
      </w:r>
      <w:r>
        <w:rPr>
          <w:noProof/>
        </w:rPr>
        <w:t>26004523816</w:t>
      </w:r>
      <w:r>
        <w:t xml:space="preserve">, </w:t>
      </w:r>
      <w:r>
        <w:rPr>
          <w:noProof/>
        </w:rPr>
        <w:t>KOVINSKA 4</w:t>
      </w:r>
      <w:r>
        <w:t xml:space="preserve">, </w:t>
      </w:r>
      <w:r>
        <w:rPr>
          <w:noProof/>
        </w:rPr>
        <w:t>ZAGREB</w:t>
      </w:r>
    </w:p>
    <w:p w:rsidRDefault="008C0EE4" w:rsidP="008C0EE4" w:rsidR="008C0EE4">
      <w:pPr>
        <w:mirrorIndents/>
      </w:pPr>
      <w:r>
        <w:rPr>
          <w:noProof/>
        </w:rPr>
        <w:t>128</w:t>
      </w:r>
      <w:r>
        <w:t xml:space="preserve">. </w:t>
      </w:r>
      <w:r>
        <w:rPr>
          <w:noProof/>
        </w:rPr>
        <w:t>USTANOVA ZA OBRAZOVANJE ODRASLIH ZIRS UČILIŠTE</w:t>
      </w:r>
      <w:r>
        <w:t xml:space="preserve">, OIB: </w:t>
      </w:r>
      <w:r>
        <w:rPr>
          <w:noProof/>
        </w:rPr>
        <w:t>22228764473</w:t>
      </w:r>
      <w:r>
        <w:t xml:space="preserve">, </w:t>
      </w:r>
      <w:r>
        <w:rPr>
          <w:noProof/>
        </w:rPr>
        <w:t>UL.GRADA VUKOVARA 68</w:t>
      </w:r>
      <w:r>
        <w:t xml:space="preserve">, </w:t>
      </w:r>
      <w:r>
        <w:rPr>
          <w:noProof/>
        </w:rPr>
        <w:t>ZAGREB</w:t>
      </w:r>
    </w:p>
    <w:p w:rsidRDefault="008C0EE4" w:rsidP="008C0EE4" w:rsidR="008C0EE4">
      <w:pPr>
        <w:mirrorIndents/>
      </w:pPr>
      <w:r>
        <w:rPr>
          <w:noProof/>
        </w:rPr>
        <w:t>129</w:t>
      </w:r>
      <w:r>
        <w:t xml:space="preserve">. </w:t>
      </w:r>
      <w:r>
        <w:rPr>
          <w:noProof/>
        </w:rPr>
        <w:t>UTP - ULJANIK TEHNIČKI PLINOVI D.O.O.</w:t>
      </w:r>
      <w:r>
        <w:t xml:space="preserve">, OIB: </w:t>
      </w:r>
      <w:r>
        <w:rPr>
          <w:noProof/>
        </w:rPr>
        <w:t>78830943478</w:t>
      </w:r>
      <w:r>
        <w:t xml:space="preserve">, </w:t>
      </w:r>
      <w:r>
        <w:rPr>
          <w:noProof/>
        </w:rPr>
        <w:t>SV. POLIKARPA 4</w:t>
      </w:r>
      <w:r>
        <w:t xml:space="preserve">, </w:t>
      </w:r>
      <w:r>
        <w:rPr>
          <w:noProof/>
        </w:rPr>
        <w:t>PULA</w:t>
      </w:r>
    </w:p>
    <w:p w:rsidRDefault="008C0EE4" w:rsidP="008C0EE4" w:rsidR="008C0EE4">
      <w:pPr>
        <w:mirrorIndents/>
      </w:pPr>
      <w:r>
        <w:rPr>
          <w:noProof/>
        </w:rPr>
        <w:t>130</w:t>
      </w:r>
      <w:r>
        <w:t xml:space="preserve">. </w:t>
      </w:r>
      <w:r>
        <w:rPr>
          <w:noProof/>
        </w:rPr>
        <w:t>VIPnet D.O.O.</w:t>
      </w:r>
      <w:r>
        <w:t xml:space="preserve">, OIB: </w:t>
      </w:r>
      <w:r>
        <w:rPr>
          <w:noProof/>
        </w:rPr>
        <w:t>29524210204</w:t>
      </w:r>
      <w:r>
        <w:t xml:space="preserve">, </w:t>
      </w:r>
      <w:r>
        <w:rPr>
          <w:noProof/>
        </w:rPr>
        <w:t>VRTNI  PUT  1</w:t>
      </w:r>
      <w:r>
        <w:t xml:space="preserve">, </w:t>
      </w:r>
      <w:r>
        <w:rPr>
          <w:noProof/>
        </w:rPr>
        <w:t>ZAGREB</w:t>
      </w:r>
    </w:p>
    <w:p w:rsidRDefault="008C0EE4" w:rsidP="008C0EE4" w:rsidR="008C0EE4">
      <w:pPr>
        <w:mirrorIndents/>
      </w:pPr>
      <w:r>
        <w:rPr>
          <w:noProof/>
        </w:rPr>
        <w:t>131</w:t>
      </w:r>
      <w:r>
        <w:t xml:space="preserve">. </w:t>
      </w:r>
      <w:r>
        <w:rPr>
          <w:noProof/>
        </w:rPr>
        <w:t>VODOVOD OPUZEN D.O.O.</w:t>
      </w:r>
      <w:r>
        <w:t xml:space="preserve">, OIB: </w:t>
      </w:r>
      <w:r>
        <w:rPr>
          <w:noProof/>
        </w:rPr>
        <w:t>27183486113</w:t>
      </w:r>
      <w:r>
        <w:t xml:space="preserve">, </w:t>
      </w:r>
      <w:r>
        <w:rPr>
          <w:noProof/>
        </w:rPr>
        <w:t>MATICE HRVATSKE  9   P.P. 19</w:t>
      </w:r>
      <w:r>
        <w:t xml:space="preserve">, </w:t>
      </w:r>
      <w:r>
        <w:rPr>
          <w:noProof/>
        </w:rPr>
        <w:t>OPUZEN</w:t>
      </w:r>
    </w:p>
    <w:p w:rsidRDefault="008C0EE4" w:rsidP="008C0EE4" w:rsidR="008C0EE4">
      <w:pPr>
        <w:mirrorIndents/>
      </w:pPr>
      <w:r>
        <w:rPr>
          <w:noProof/>
        </w:rPr>
        <w:t>135</w:t>
      </w:r>
      <w:r>
        <w:t xml:space="preserve">. </w:t>
      </w:r>
      <w:r>
        <w:rPr>
          <w:noProof/>
        </w:rPr>
        <w:t>ZAGREBAČKI HOLDING D.O.O.</w:t>
      </w:r>
      <w:r>
        <w:t xml:space="preserve">, OIB: </w:t>
      </w:r>
      <w:r>
        <w:rPr>
          <w:noProof/>
        </w:rPr>
        <w:t>85584865987</w:t>
      </w:r>
      <w:r>
        <w:t xml:space="preserve">, </w:t>
      </w:r>
      <w:r>
        <w:rPr>
          <w:noProof/>
        </w:rPr>
        <w:t>ŠUBIČEVA 40/V</w:t>
      </w:r>
      <w:r>
        <w:t xml:space="preserve">, </w:t>
      </w:r>
      <w:r>
        <w:rPr>
          <w:noProof/>
        </w:rPr>
        <w:t>ZAGREB</w:t>
      </w:r>
    </w:p>
    <w:p w:rsidRDefault="008C0EE4" w:rsidP="008C0EE4" w:rsidR="008C0EE4">
      <w:pPr>
        <w:mirrorIndents/>
      </w:pPr>
      <w:r>
        <w:rPr>
          <w:noProof/>
        </w:rPr>
        <w:t>136</w:t>
      </w:r>
      <w:r>
        <w:t xml:space="preserve">. </w:t>
      </w:r>
      <w:r>
        <w:rPr>
          <w:noProof/>
        </w:rPr>
        <w:t>ZAGREBINSPEKT D.O.O.</w:t>
      </w:r>
      <w:r>
        <w:t xml:space="preserve">, OIB: </w:t>
      </w:r>
      <w:r>
        <w:rPr>
          <w:noProof/>
        </w:rPr>
        <w:t>82752153530</w:t>
      </w:r>
      <w:r>
        <w:t xml:space="preserve">, </w:t>
      </w:r>
      <w:r>
        <w:rPr>
          <w:noProof/>
        </w:rPr>
        <w:t>DRAŠKOVIĆEVA  29</w:t>
      </w:r>
      <w:r>
        <w:t xml:space="preserve">, </w:t>
      </w:r>
      <w:r>
        <w:rPr>
          <w:noProof/>
        </w:rPr>
        <w:t>ZAGREB</w:t>
      </w:r>
    </w:p>
    <w:p w:rsidRDefault="008C0EE4" w:rsidP="008C0EE4" w:rsidR="008C0EE4">
      <w:pPr>
        <w:mirrorIndents/>
      </w:pPr>
      <w:r>
        <w:rPr>
          <w:noProof/>
        </w:rPr>
        <w:t>137</w:t>
      </w:r>
      <w:r>
        <w:t xml:space="preserve">. </w:t>
      </w:r>
      <w:r>
        <w:rPr>
          <w:noProof/>
        </w:rPr>
        <w:t>ŽITNJAK DD</w:t>
      </w:r>
      <w:r>
        <w:t xml:space="preserve">, OIB: </w:t>
      </w:r>
      <w:r>
        <w:rPr>
          <w:noProof/>
        </w:rPr>
        <w:t>25435300118</w:t>
      </w:r>
      <w:r>
        <w:t xml:space="preserve">, </w:t>
      </w:r>
      <w:r>
        <w:rPr>
          <w:noProof/>
        </w:rPr>
        <w:t>RADNIČKA CESTA 210</w:t>
      </w:r>
      <w:r>
        <w:t xml:space="preserve">, </w:t>
      </w:r>
      <w:r>
        <w:rPr>
          <w:noProof/>
        </w:rPr>
        <w:t>ZAGREB</w:t>
      </w:r>
    </w:p>
    <w:p w:rsidRDefault="008C0EE4" w:rsidP="008C0EE4" w:rsidR="008C0EE4">
      <w:pPr>
        <w:mirrorIndents/>
      </w:pPr>
    </w:p>
    <w:p w:rsidRDefault="006A0227" w:rsidP="006A0227" w:rsidR="008C0EE4">
      <w:pPr>
        <w:autoSpaceDE w:val="false"/>
        <w:autoSpaceDN w:val="false"/>
        <w:adjustRightInd w:val="false"/>
        <w:jc w:val="both"/>
        <w:rPr>
          <w:lang w:val="en-US"/>
        </w:rPr>
      </w:pPr>
      <w:r>
        <w:rPr>
          <w:lang w:val="en-US"/>
        </w:rPr>
        <w:t xml:space="preserve">Dužnik se </w:t>
      </w:r>
      <w:r w:rsidR="008C0EE4">
        <w:rPr>
          <w:lang w:val="en-US"/>
        </w:rPr>
        <w:t>obvezuje preostali dio tražbine koji preostane nakon otpisa 60% (šezdeset posto) utvrđene tražbine otplatiti u 8 (osam) jednakih godišnjih rata od kojih 1. (prva) godišnja rata dospijeva u roku od 2 (dvije) godine od pravomoćnosti rješenja o potvrdi predstečajnog sporazuma, a pojedinačno kako slijedi:</w:t>
      </w:r>
    </w:p>
    <w:p w:rsidRDefault="008C0EE4" w:rsidP="008C0EE4" w:rsidR="008C0EE4">
      <w:pPr>
        <w:rPr>
          <w:noProof/>
        </w:rPr>
      </w:pPr>
    </w:p>
    <w:p w:rsidRDefault="008C0EE4" w:rsidP="008C0EE4" w:rsidR="008C0EE4">
      <w:r>
        <w:rPr>
          <w:noProof/>
        </w:rPr>
        <w:t>1</w:t>
      </w:r>
      <w:r>
        <w:t xml:space="preserve">. Vjerovnik </w:t>
      </w:r>
      <w:r>
        <w:rPr>
          <w:noProof/>
        </w:rPr>
        <w:t>A.D. PLODOVI CRNE GORE</w:t>
      </w:r>
      <w:r>
        <w:t xml:space="preserve">, OIB: </w:t>
      </w:r>
      <w:r>
        <w:rPr>
          <w:noProof/>
        </w:rPr>
        <w:t>2411016</w:t>
      </w:r>
      <w:r>
        <w:t xml:space="preserve"> ima utvrđenu tražbinu u iznosu od  </w:t>
      </w:r>
      <w:r>
        <w:rPr>
          <w:noProof/>
        </w:rPr>
        <w:t>61.959,88</w:t>
      </w:r>
      <w:r>
        <w:t xml:space="preserve"> kn. Vjerovnik otpušta Dužnik</w:t>
      </w:r>
      <w:r w:rsidR="006A0227">
        <w:t>u</w:t>
      </w:r>
      <w:r>
        <w:t xml:space="preserve"> dio tražbine u iznosu od </w:t>
      </w:r>
      <w:r>
        <w:rPr>
          <w:noProof/>
        </w:rPr>
        <w:t>37.175,93</w:t>
      </w:r>
      <w:r>
        <w:t xml:space="preserve"> kn, a Dužnik pristaje na takav otpust duga. Preostali dio tražbine koji ostaje za namirenje u iznosu od </w:t>
      </w:r>
      <w:r>
        <w:rPr>
          <w:noProof/>
        </w:rPr>
        <w:t>24.783,95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3.097,99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3.097,99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3.097,99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3.097,99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3.097,99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3.097,99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3.097,99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3.097,99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w:t>
      </w:r>
      <w:r>
        <w:t xml:space="preserve">. Vjerovnik </w:t>
      </w:r>
      <w:r>
        <w:rPr>
          <w:noProof/>
        </w:rPr>
        <w:t>AG FIGS CO</w:t>
      </w:r>
      <w:r>
        <w:t xml:space="preserve">, OIB: </w:t>
      </w:r>
      <w:r>
        <w:rPr>
          <w:noProof/>
        </w:rPr>
        <w:t>997317708</w:t>
      </w:r>
      <w:r>
        <w:t xml:space="preserve"> ima utvrđenu tražbinu u iznosu od  </w:t>
      </w:r>
      <w:r>
        <w:rPr>
          <w:noProof/>
        </w:rPr>
        <w:t>1.800,50</w:t>
      </w:r>
      <w:r>
        <w:t xml:space="preserve"> kn. Vjerovnik otpušta Dužnik dio tražbine u iznosu od </w:t>
      </w:r>
      <w:r>
        <w:rPr>
          <w:noProof/>
        </w:rPr>
        <w:t>1.080,30</w:t>
      </w:r>
      <w:r>
        <w:t xml:space="preserve"> kn, a Dužnik pristaje na takav </w:t>
      </w:r>
      <w:r>
        <w:lastRenderedPageBreak/>
        <w:t xml:space="preserve">otpust duga. Preostali dio tražbine koji ostaje za namirenje u iznosu od </w:t>
      </w:r>
      <w:r>
        <w:rPr>
          <w:noProof/>
        </w:rPr>
        <w:t>720,20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90,03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90,03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90,03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90,03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90,03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90,03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90,03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90,03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w:t>
      </w:r>
      <w:r>
        <w:t xml:space="preserve">. Vjerovnik </w:t>
      </w:r>
      <w:r>
        <w:rPr>
          <w:noProof/>
        </w:rPr>
        <w:t>AGRO-EL D.O.O.</w:t>
      </w:r>
      <w:r>
        <w:t xml:space="preserve">, OIB: </w:t>
      </w:r>
      <w:r>
        <w:rPr>
          <w:noProof/>
        </w:rPr>
        <w:t>53482668298</w:t>
      </w:r>
      <w:r>
        <w:t xml:space="preserve"> ima utvrđenu tražbinu u iznosu od  </w:t>
      </w:r>
      <w:r>
        <w:rPr>
          <w:noProof/>
        </w:rPr>
        <w:t>2.167,96</w:t>
      </w:r>
      <w:r>
        <w:t xml:space="preserve"> kn. Vjerovnik otpušta Dužnik</w:t>
      </w:r>
      <w:r w:rsidR="006A0227">
        <w:t>u</w:t>
      </w:r>
      <w:r>
        <w:t xml:space="preserve"> dio tražbine u iznosu od </w:t>
      </w:r>
      <w:r>
        <w:rPr>
          <w:noProof/>
        </w:rPr>
        <w:t>1.300,78</w:t>
      </w:r>
      <w:r>
        <w:t xml:space="preserve"> kn, a Dužnik pristaje na takav otpust duga. Preostali dio tražbine koji ostaje za namirenje u iznosu od </w:t>
      </w:r>
      <w:r>
        <w:rPr>
          <w:noProof/>
        </w:rPr>
        <w:t>867,18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108,40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108,40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108,40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108,40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108,40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108,40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108,40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108,40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w:t>
      </w:r>
      <w:r>
        <w:t xml:space="preserve">. Vjerovnik </w:t>
      </w:r>
      <w:r>
        <w:rPr>
          <w:noProof/>
        </w:rPr>
        <w:t>AGROSIM TRANS D.O.O.</w:t>
      </w:r>
      <w:r>
        <w:t xml:space="preserve">, OIB: </w:t>
      </w:r>
      <w:r>
        <w:rPr>
          <w:noProof/>
        </w:rPr>
        <w:t>402756730008</w:t>
      </w:r>
      <w:r>
        <w:t xml:space="preserve"> ima utvrđenu tražbinu u iznosu od  </w:t>
      </w:r>
      <w:r>
        <w:rPr>
          <w:noProof/>
        </w:rPr>
        <w:t>25.500,00</w:t>
      </w:r>
      <w:r>
        <w:t xml:space="preserve"> kn. Vjerovnik otpušta Dužnik dio tražbine u iznosu od </w:t>
      </w:r>
      <w:r>
        <w:rPr>
          <w:noProof/>
        </w:rPr>
        <w:t>15.300,00</w:t>
      </w:r>
      <w:r>
        <w:t xml:space="preserve"> kn, a Dužnik pristaje na takav otpust duga. Preostali dio tražbine koji ostaje za namirenje u iznosu od </w:t>
      </w:r>
      <w:r>
        <w:rPr>
          <w:noProof/>
        </w:rPr>
        <w:t>10.200,00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1.275,00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1.275,00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1.275,00</w:t>
      </w:r>
      <w:r>
        <w:t xml:space="preserve"> koja dospijeva u roku od 4 (četiri) godine od pravomoćnosti predstečajnog sporazuma</w:t>
      </w:r>
    </w:p>
    <w:p w:rsidRDefault="008C0EE4" w:rsidP="008C0EE4" w:rsidR="008C0EE4">
      <w:pPr>
        <w:ind w:hanging="1418" w:left="1418"/>
      </w:pPr>
      <w:r>
        <w:lastRenderedPageBreak/>
        <w:tab/>
        <w:t xml:space="preserve">4. rata u iznosu od </w:t>
      </w:r>
      <w:r>
        <w:rPr>
          <w:noProof/>
        </w:rPr>
        <w:t>1.275,00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1.275,00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1.275,00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1.275,00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1.275,00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w:t>
      </w:r>
      <w:r>
        <w:t xml:space="preserve">. Vjerovnik </w:t>
      </w:r>
      <w:r>
        <w:rPr>
          <w:noProof/>
        </w:rPr>
        <w:t>ALSA D.O.O.</w:t>
      </w:r>
      <w:r>
        <w:t xml:space="preserve">, OIB: </w:t>
      </w:r>
      <w:r>
        <w:rPr>
          <w:noProof/>
        </w:rPr>
        <w:t>31691882904</w:t>
      </w:r>
      <w:r>
        <w:t xml:space="preserve"> ima utvrđenu tražbinu u iznosu od  </w:t>
      </w:r>
      <w:r>
        <w:rPr>
          <w:noProof/>
        </w:rPr>
        <w:t>7.000,00</w:t>
      </w:r>
      <w:r>
        <w:t xml:space="preserve"> kn. Vjerovnik otpušta Dužnik dio tražbine u iznosu od </w:t>
      </w:r>
      <w:r>
        <w:rPr>
          <w:noProof/>
        </w:rPr>
        <w:t>4.200,00</w:t>
      </w:r>
      <w:r>
        <w:t xml:space="preserve"> kn, a Dužnik pristaje na takav otpust duga. Preostali dio tražbine koji ostaje za namirenje u iznosu od </w:t>
      </w:r>
      <w:r>
        <w:rPr>
          <w:noProof/>
        </w:rPr>
        <w:t>2.800,00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350,00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350,00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350,00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350,00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350,00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350,00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350,00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350,00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w:t>
      </w:r>
      <w:r>
        <w:t xml:space="preserve">. Vjerovnik </w:t>
      </w:r>
      <w:r>
        <w:rPr>
          <w:noProof/>
        </w:rPr>
        <w:t>AMBIENT PARK D.O.O.</w:t>
      </w:r>
      <w:r>
        <w:t xml:space="preserve">, OIB: </w:t>
      </w:r>
      <w:r>
        <w:rPr>
          <w:noProof/>
        </w:rPr>
        <w:t>11629135546</w:t>
      </w:r>
      <w:r>
        <w:t xml:space="preserve"> ima utvrđenu tražbinu u iznosu od  </w:t>
      </w:r>
      <w:r>
        <w:rPr>
          <w:noProof/>
        </w:rPr>
        <w:t>3.099,03</w:t>
      </w:r>
      <w:r>
        <w:t xml:space="preserve"> kn. Vjerovnik otpušta Dužnik dio tražbine u iznosu od </w:t>
      </w:r>
      <w:r>
        <w:rPr>
          <w:noProof/>
        </w:rPr>
        <w:t>1.859,42</w:t>
      </w:r>
      <w:r>
        <w:t xml:space="preserve"> kn, a Dužnik pristaje na takav otpust duga. Preostali dio tražbine koji ostaje za namirenje u iznosu od </w:t>
      </w:r>
      <w:r>
        <w:rPr>
          <w:noProof/>
        </w:rPr>
        <w:t>1.239,61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154,95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154,95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154,95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154,95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154,95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154,95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154,95</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154,95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w:t>
      </w:r>
      <w:r>
        <w:t xml:space="preserve">. Vjerovnik </w:t>
      </w:r>
      <w:r>
        <w:rPr>
          <w:noProof/>
        </w:rPr>
        <w:t>UGOSTITELJSKI OBRT "MOON CLUB" vl. ANĐELIĆ KREŠO</w:t>
      </w:r>
      <w:r>
        <w:t xml:space="preserve">, OIB: </w:t>
      </w:r>
      <w:r>
        <w:rPr>
          <w:noProof/>
        </w:rPr>
        <w:t>62180612812</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w:t>
      </w:r>
      <w:r>
        <w:t xml:space="preserve">. Vjerovnik </w:t>
      </w:r>
      <w:r>
        <w:rPr>
          <w:noProof/>
        </w:rPr>
        <w:t>AUTOAGENT D.O.O.</w:t>
      </w:r>
      <w:r>
        <w:t xml:space="preserve">, OIB: </w:t>
      </w:r>
      <w:r>
        <w:rPr>
          <w:noProof/>
        </w:rPr>
        <w:t>03065874399</w:t>
      </w:r>
      <w:r>
        <w:t xml:space="preserve"> ima utvrđenu tražbinu u iznosu od  </w:t>
      </w:r>
      <w:r>
        <w:rPr>
          <w:noProof/>
        </w:rPr>
        <w:t>3.091,90</w:t>
      </w:r>
      <w:r>
        <w:t xml:space="preserve"> kn. Vjerovnik otpušta Dužnik dio tražbine u iznosu od </w:t>
      </w:r>
      <w:r>
        <w:rPr>
          <w:noProof/>
        </w:rPr>
        <w:t>1.855,14</w:t>
      </w:r>
      <w:r>
        <w:t xml:space="preserve"> kn, a Dužnik pristaje na takav otpust duga. Preostali dio tražbine koji ostaje za namirenje u iznosu od </w:t>
      </w:r>
      <w:r>
        <w:rPr>
          <w:noProof/>
        </w:rPr>
        <w:t>1.236,76</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154,60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154,60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154,60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154,60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154,60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154,60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154,60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154,60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w:t>
      </w:r>
      <w:r>
        <w:t xml:space="preserve">. Vjerovnik </w:t>
      </w:r>
      <w:r>
        <w:rPr>
          <w:noProof/>
        </w:rPr>
        <w:t>TOMISLAV BAĆE</w:t>
      </w:r>
      <w:r>
        <w:t xml:space="preserve">, OIB: </w:t>
      </w:r>
      <w:r>
        <w:rPr>
          <w:noProof/>
        </w:rPr>
        <w:t>73752777375</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lastRenderedPageBreak/>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14</w:t>
      </w:r>
      <w:r>
        <w:t xml:space="preserve">. Vjerovnik </w:t>
      </w:r>
      <w:r>
        <w:rPr>
          <w:noProof/>
        </w:rPr>
        <w:t>BEL - CRO TRADE D.O.O.</w:t>
      </w:r>
      <w:r>
        <w:t xml:space="preserve">, OIB: </w:t>
      </w:r>
      <w:r>
        <w:rPr>
          <w:noProof/>
        </w:rPr>
        <w:t>77140534241</w:t>
      </w:r>
      <w:r>
        <w:t xml:space="preserve"> ima utvrđenu tražbinu u iznosu od  </w:t>
      </w:r>
      <w:r>
        <w:rPr>
          <w:noProof/>
        </w:rPr>
        <w:t>13.508,32</w:t>
      </w:r>
      <w:r>
        <w:t xml:space="preserve"> kn. Vjerovnik otpušta Dužnik dio tražbine u iznosu od </w:t>
      </w:r>
      <w:r>
        <w:rPr>
          <w:noProof/>
        </w:rPr>
        <w:t>8.104,99</w:t>
      </w:r>
      <w:r>
        <w:t xml:space="preserve"> kn, a Dužnik pristaje na takav otpust duga. Preostali dio tražbine koji ostaje za namirenje u iznosu od </w:t>
      </w:r>
      <w:r>
        <w:rPr>
          <w:noProof/>
        </w:rPr>
        <w:t>5.403,33</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675,42</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675,42</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675,42</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675,42</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675,42</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675,42</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675,42</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675,42</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15</w:t>
      </w:r>
      <w:r>
        <w:t xml:space="preserve">. Vjerovnik </w:t>
      </w:r>
      <w:r>
        <w:rPr>
          <w:noProof/>
        </w:rPr>
        <w:t>BENUSSI d.o.o.</w:t>
      </w:r>
      <w:r>
        <w:t xml:space="preserve">, OIB: </w:t>
      </w:r>
      <w:r>
        <w:rPr>
          <w:noProof/>
        </w:rPr>
        <w:t>87971197112</w:t>
      </w:r>
      <w:r>
        <w:t xml:space="preserve"> ima utvrđenu tražbinu u iznosu od  </w:t>
      </w:r>
      <w:r>
        <w:rPr>
          <w:noProof/>
        </w:rPr>
        <w:t>1.812,72</w:t>
      </w:r>
      <w:r>
        <w:t xml:space="preserve"> kn. Vjerovnik otpušta Dužnik dio tražbine u iznosu od </w:t>
      </w:r>
      <w:r>
        <w:rPr>
          <w:noProof/>
        </w:rPr>
        <w:t>1.087,63</w:t>
      </w:r>
      <w:r>
        <w:t xml:space="preserve"> kn, a Dužnik pristaje na takav otpust duga. Preostali dio tražbine koji ostaje za namirenje u iznosu od </w:t>
      </w:r>
      <w:r>
        <w:rPr>
          <w:noProof/>
        </w:rPr>
        <w:t>725,09</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90,64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90,64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90,64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90,64</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90,64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90,64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90,64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90,64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16</w:t>
      </w:r>
      <w:r>
        <w:t xml:space="preserve">. Vjerovnik </w:t>
      </w:r>
      <w:r>
        <w:rPr>
          <w:noProof/>
        </w:rPr>
        <w:t>BILAJA D.O.O.</w:t>
      </w:r>
      <w:r>
        <w:t xml:space="preserve">, OIB: </w:t>
      </w:r>
      <w:r>
        <w:rPr>
          <w:noProof/>
        </w:rPr>
        <w:t>64338881286</w:t>
      </w:r>
      <w:r>
        <w:t xml:space="preserve"> ima utvrđenu tražbinu u iznosu od  </w:t>
      </w:r>
      <w:r>
        <w:rPr>
          <w:noProof/>
        </w:rPr>
        <w:t>1.139,04</w:t>
      </w:r>
      <w:r>
        <w:t xml:space="preserve"> kn. Vjerovnik otpušta Dužnik dio tražbine u iznosu od </w:t>
      </w:r>
      <w:r>
        <w:rPr>
          <w:noProof/>
        </w:rPr>
        <w:t>683,42</w:t>
      </w:r>
      <w:r>
        <w:t xml:space="preserve"> kn, a Dužnik pristaje na takav otpust duga. Preostali dio tražbine koji ostaje za namirenje u iznosu od </w:t>
      </w:r>
      <w:r>
        <w:rPr>
          <w:noProof/>
        </w:rPr>
        <w:t>455,62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56,95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56,95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56,95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56,95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56,95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56,95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56,95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56,95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18</w:t>
      </w:r>
      <w:r>
        <w:t xml:space="preserve">. Vjerovnik </w:t>
      </w:r>
      <w:r>
        <w:rPr>
          <w:noProof/>
        </w:rPr>
        <w:t>LUDBREŠKA MLJEKARA "ANTUN BOHNEC" - ĐURO BOHNEC</w:t>
      </w:r>
      <w:r>
        <w:t xml:space="preserve">, OIB: </w:t>
      </w:r>
      <w:r>
        <w:rPr>
          <w:noProof/>
        </w:rPr>
        <w:t>07642766164</w:t>
      </w:r>
      <w:r>
        <w:t xml:space="preserve"> ima utvrđenu tražbinu u iznosu od  </w:t>
      </w:r>
      <w:r>
        <w:rPr>
          <w:noProof/>
        </w:rPr>
        <w:t>8.418,19</w:t>
      </w:r>
      <w:r>
        <w:t xml:space="preserve"> kn. Vjerovnik otpušta Dužnik dio tražbine u iznosu od </w:t>
      </w:r>
      <w:r>
        <w:rPr>
          <w:noProof/>
        </w:rPr>
        <w:t>5.050,91</w:t>
      </w:r>
      <w:r>
        <w:t xml:space="preserve"> kn, a Dužnik pristaje na takav otpust duga. Preostali dio tražbine koji ostaje za namirenje u iznosu od </w:t>
      </w:r>
      <w:r>
        <w:rPr>
          <w:noProof/>
        </w:rPr>
        <w:t>3.367,28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420,91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420,91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420,91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420,91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420,91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420,91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420,91</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420,91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19</w:t>
      </w:r>
      <w:r>
        <w:t xml:space="preserve">. Vjerovnik </w:t>
      </w:r>
      <w:r>
        <w:rPr>
          <w:noProof/>
        </w:rPr>
        <w:t>BOMARK AMBALAŽA D.O.O.</w:t>
      </w:r>
      <w:r>
        <w:t xml:space="preserve">, OIB: </w:t>
      </w:r>
      <w:r>
        <w:rPr>
          <w:noProof/>
        </w:rPr>
        <w:t>26897480147</w:t>
      </w:r>
      <w:r>
        <w:t xml:space="preserve"> ima utvrđenu tražbinu u iznosu od  </w:t>
      </w:r>
      <w:r>
        <w:rPr>
          <w:noProof/>
        </w:rPr>
        <w:t>817,30</w:t>
      </w:r>
      <w:r>
        <w:t xml:space="preserve"> kn. Vjerovnik otpušta Dužnik dio tražbine u iznosu od </w:t>
      </w:r>
      <w:r>
        <w:rPr>
          <w:noProof/>
        </w:rPr>
        <w:t>490,38</w:t>
      </w:r>
      <w:r>
        <w:t xml:space="preserve"> kn, a Dužnik pristaje na takav otpust duga. Preostali dio tražbine koji ostaje za namirenje u iznosu od </w:t>
      </w:r>
      <w:r>
        <w:rPr>
          <w:noProof/>
        </w:rPr>
        <w:t>326,92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40,87</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40,87</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40,87</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40,87</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40,87</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40,87</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40,87</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40,87</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20</w:t>
      </w:r>
      <w:r>
        <w:t xml:space="preserve">. Vjerovnik </w:t>
      </w:r>
      <w:r>
        <w:rPr>
          <w:noProof/>
        </w:rPr>
        <w:t>LIMMONT vl. IVICA BOROVAC</w:t>
      </w:r>
      <w:r>
        <w:t xml:space="preserve">, OIB: </w:t>
      </w:r>
      <w:r>
        <w:rPr>
          <w:noProof/>
        </w:rPr>
        <w:t>24133442330</w:t>
      </w:r>
      <w:r>
        <w:t xml:space="preserve"> ima utvrđenu tražbinu u iznosu od  </w:t>
      </w:r>
      <w:r>
        <w:rPr>
          <w:noProof/>
        </w:rPr>
        <w:t>5.468,75</w:t>
      </w:r>
      <w:r>
        <w:t xml:space="preserve"> kn. Vjerovnik otpušta Dužnik dio tražbine u iznosu od </w:t>
      </w:r>
      <w:r>
        <w:rPr>
          <w:noProof/>
        </w:rPr>
        <w:t>3.281,25</w:t>
      </w:r>
      <w:r>
        <w:t xml:space="preserve"> kn, a Dužnik pristaje na takav otpust duga. Preostali dio tražbine koji ostaje za namirenje u iznosu od </w:t>
      </w:r>
      <w:r>
        <w:rPr>
          <w:noProof/>
        </w:rPr>
        <w:t>2.187,50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273,44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273,44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273,44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273,44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273,44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273,44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273,44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273,44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21</w:t>
      </w:r>
      <w:r>
        <w:t xml:space="preserve">. Vjerovnik </w:t>
      </w:r>
      <w:r>
        <w:rPr>
          <w:noProof/>
        </w:rPr>
        <w:t>BRČIĆ D.O.O.</w:t>
      </w:r>
      <w:r>
        <w:t xml:space="preserve">, OIB: </w:t>
      </w:r>
      <w:r>
        <w:rPr>
          <w:noProof/>
        </w:rPr>
        <w:t>35352875616</w:t>
      </w:r>
      <w:r>
        <w:t xml:space="preserve"> ima utvrđenu tražbinu u iznosu od  </w:t>
      </w:r>
      <w:r>
        <w:rPr>
          <w:noProof/>
        </w:rPr>
        <w:t>1.007,65</w:t>
      </w:r>
      <w:r>
        <w:t xml:space="preserve"> kn. Vjerovnik otpušta Dužnik dio tražbine u iznosu od </w:t>
      </w:r>
      <w:r>
        <w:rPr>
          <w:noProof/>
        </w:rPr>
        <w:t>604,59</w:t>
      </w:r>
      <w:r>
        <w:t xml:space="preserve"> kn, a Dužnik pristaje na takav otpust duga. Preostali dio tražbine koji ostaje za namirenje u iznosu od </w:t>
      </w:r>
      <w:r>
        <w:rPr>
          <w:noProof/>
        </w:rPr>
        <w:t>403,06</w:t>
      </w:r>
      <w:r>
        <w:t xml:space="preserve"> kn Dužnik se obvezuje podmiriti u 8 (osam) jednakih godišnjih rata kako slijedi:</w:t>
      </w:r>
    </w:p>
    <w:p w:rsidRDefault="008C0EE4" w:rsidP="008C0EE4" w:rsidR="008C0EE4">
      <w:pPr>
        <w:ind w:hanging="1418" w:left="1418"/>
      </w:pPr>
      <w:r>
        <w:lastRenderedPageBreak/>
        <w:tab/>
        <w:t xml:space="preserve">1. rata u iznosu od </w:t>
      </w:r>
      <w:r>
        <w:rPr>
          <w:noProof/>
        </w:rPr>
        <w:t>50,38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50,38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50,38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50,38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50,38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50,38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50,38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50,38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22</w:t>
      </w:r>
      <w:r>
        <w:t xml:space="preserve">. Vjerovnik </w:t>
      </w:r>
      <w:r>
        <w:rPr>
          <w:noProof/>
        </w:rPr>
        <w:t>BREDA I PITA D.O.O.</w:t>
      </w:r>
      <w:r>
        <w:t xml:space="preserve">, OIB: </w:t>
      </w:r>
      <w:r>
        <w:rPr>
          <w:noProof/>
        </w:rPr>
        <w:t>78566880038</w:t>
      </w:r>
      <w:r>
        <w:t xml:space="preserve"> ima utvrđenu tražbinu u iznosu od  </w:t>
      </w:r>
      <w:r>
        <w:rPr>
          <w:noProof/>
        </w:rPr>
        <w:t>21,38</w:t>
      </w:r>
      <w:r>
        <w:t xml:space="preserve"> kn. Vjerovnik otpušta Dužnik dio tražbine u iznosu od </w:t>
      </w:r>
      <w:r>
        <w:rPr>
          <w:noProof/>
        </w:rPr>
        <w:t>12,83</w:t>
      </w:r>
      <w:r>
        <w:t xml:space="preserve"> kn, a Dužnik pristaje na takav otpust duga. Preostali dio tražbine koji ostaje za namirenje u iznosu od </w:t>
      </w:r>
      <w:r>
        <w:rPr>
          <w:noProof/>
        </w:rPr>
        <w:t>8,55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1,07</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1,07</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1,07</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1,07</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1,07</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1,07</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1,07</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1,07</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24</w:t>
      </w:r>
      <w:r>
        <w:t xml:space="preserve">. Vjerovnik </w:t>
      </w:r>
      <w:r>
        <w:rPr>
          <w:noProof/>
        </w:rPr>
        <w:t>UGOSTITELJSKI OBRT "PIKARO" vl. DAVOR BUNTIĆ</w:t>
      </w:r>
      <w:r>
        <w:t xml:space="preserve">, OIB: </w:t>
      </w:r>
      <w:r>
        <w:rPr>
          <w:noProof/>
        </w:rPr>
        <w:t>86470425542</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lastRenderedPageBreak/>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25</w:t>
      </w:r>
      <w:r>
        <w:t xml:space="preserve">. Vjerovnik </w:t>
      </w:r>
      <w:r>
        <w:rPr>
          <w:noProof/>
        </w:rPr>
        <w:t xml:space="preserve">BOŠKO CABUNAC </w:t>
      </w:r>
      <w:r>
        <w:t xml:space="preserve">, OIB: </w:t>
      </w:r>
      <w:r>
        <w:rPr>
          <w:noProof/>
        </w:rPr>
        <w:t>54533053235</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26</w:t>
      </w:r>
      <w:r>
        <w:t xml:space="preserve">. Vjerovnik </w:t>
      </w:r>
      <w:r>
        <w:rPr>
          <w:noProof/>
        </w:rPr>
        <w:t>CERMAT D.O.O.</w:t>
      </w:r>
      <w:r>
        <w:t xml:space="preserve">, OIB: </w:t>
      </w:r>
      <w:r>
        <w:rPr>
          <w:noProof/>
        </w:rPr>
        <w:t>96701823382</w:t>
      </w:r>
      <w:r>
        <w:t xml:space="preserve"> ima utvrđenu tražbinu u iznosu od  </w:t>
      </w:r>
      <w:r>
        <w:rPr>
          <w:noProof/>
        </w:rPr>
        <w:t>5.426,73</w:t>
      </w:r>
      <w:r>
        <w:t xml:space="preserve"> kn. Vjerovnik otpušta Dužnik dio tražbine u iznosu od </w:t>
      </w:r>
      <w:r>
        <w:rPr>
          <w:noProof/>
        </w:rPr>
        <w:t>3.256,04</w:t>
      </w:r>
      <w:r>
        <w:t xml:space="preserve"> kn, a Dužnik pristaje na takav otpust duga. Preostali dio tražbine koji ostaje za namirenje u iznosu od </w:t>
      </w:r>
      <w:r>
        <w:rPr>
          <w:noProof/>
        </w:rPr>
        <w:t>2.170,69</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271,34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271,34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271,34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271,34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271,34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271,34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271,34</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271,34</w:t>
      </w:r>
      <w:r>
        <w:t xml:space="preserve"> koja dospijeva u roku od 9 (devet) godina od  pravomoćnosti predstečajnog sporazuma.</w:t>
      </w:r>
    </w:p>
    <w:p w:rsidRDefault="008C0EE4" w:rsidP="008C0EE4" w:rsidR="008C0EE4"/>
    <w:p w:rsidRDefault="008C0EE4" w:rsidP="008C0EE4" w:rsidR="008C0EE4">
      <w:r>
        <w:rPr>
          <w:noProof/>
        </w:rPr>
        <w:t>27</w:t>
      </w:r>
      <w:r>
        <w:t xml:space="preserve">. Vjerovnik </w:t>
      </w:r>
      <w:r>
        <w:rPr>
          <w:noProof/>
        </w:rPr>
        <w:t>CIAK TRUCK SERVIS d.o.o. (prije: AUTO ŠTRUKELJ)</w:t>
      </w:r>
      <w:r>
        <w:t xml:space="preserve">, OIB: </w:t>
      </w:r>
      <w:r>
        <w:rPr>
          <w:noProof/>
        </w:rPr>
        <w:t>36408239104</w:t>
      </w:r>
      <w:r>
        <w:t xml:space="preserve"> ima utvrđenu tražbinu u iznosu od  </w:t>
      </w:r>
      <w:r>
        <w:rPr>
          <w:noProof/>
        </w:rPr>
        <w:t>11.994,00</w:t>
      </w:r>
      <w:r>
        <w:t xml:space="preserve"> kn. Vjerovnik otpušta Dužnik dio tražbine u iznosu od </w:t>
      </w:r>
      <w:r>
        <w:rPr>
          <w:noProof/>
        </w:rPr>
        <w:t>7.196,40</w:t>
      </w:r>
      <w:r>
        <w:t xml:space="preserve"> kn, a Dužnik pristaje na takav otpust duga. Preostali dio tražbine koji ostaje za namirenje u iznosu od </w:t>
      </w:r>
      <w:r>
        <w:rPr>
          <w:noProof/>
        </w:rPr>
        <w:t>4.797,60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599,70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599,70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599,70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599,70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599,70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599,70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599,70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599,70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28</w:t>
      </w:r>
      <w:r>
        <w:t xml:space="preserve">. Vjerovnik </w:t>
      </w:r>
      <w:r>
        <w:rPr>
          <w:noProof/>
        </w:rPr>
        <w:t>ČISTOĆA METKOVIĆ</w:t>
      </w:r>
      <w:r>
        <w:t xml:space="preserve">, OIB: </w:t>
      </w:r>
      <w:r>
        <w:rPr>
          <w:noProof/>
        </w:rPr>
        <w:t>53973515423</w:t>
      </w:r>
      <w:r>
        <w:t xml:space="preserve"> ima utvrđenu tražbinu u iznosu od  </w:t>
      </w:r>
      <w:r>
        <w:rPr>
          <w:noProof/>
        </w:rPr>
        <w:t>3.480,00</w:t>
      </w:r>
      <w:r>
        <w:t xml:space="preserve"> kn. Vjerovnik otpušta Dužnik dio tražbine u iznosu od </w:t>
      </w:r>
      <w:r>
        <w:rPr>
          <w:noProof/>
        </w:rPr>
        <w:t>2.088,00</w:t>
      </w:r>
      <w:r>
        <w:t xml:space="preserve"> kn, a Dužnik pristaje na takav otpust duga. Preostali dio tražbine koji ostaje za namirenje u iznosu od </w:t>
      </w:r>
      <w:r>
        <w:rPr>
          <w:noProof/>
        </w:rPr>
        <w:t>1.392,00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174,00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174,00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174,00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174,00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174,00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174,00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174,00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174,00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29</w:t>
      </w:r>
      <w:r>
        <w:t xml:space="preserve">. Vjerovnik </w:t>
      </w:r>
      <w:r>
        <w:rPr>
          <w:noProof/>
        </w:rPr>
        <w:t>ČISTOĆA OPUZEN</w:t>
      </w:r>
      <w:r>
        <w:t xml:space="preserve">, OIB: </w:t>
      </w:r>
      <w:r>
        <w:rPr>
          <w:noProof/>
        </w:rPr>
        <w:t>76374489207</w:t>
      </w:r>
      <w:r>
        <w:t xml:space="preserve"> ima utvrđenu tražbinu u iznosu od  </w:t>
      </w:r>
      <w:r>
        <w:rPr>
          <w:noProof/>
        </w:rPr>
        <w:t>5.940,75</w:t>
      </w:r>
      <w:r>
        <w:t xml:space="preserve"> kn. Vjerovnik otpušta Dužnik dio tražbine u iznosu od </w:t>
      </w:r>
      <w:r>
        <w:rPr>
          <w:noProof/>
        </w:rPr>
        <w:t>3.564,45</w:t>
      </w:r>
      <w:r>
        <w:t xml:space="preserve"> kn, a Dužnik pristaje na takav otpust duga. Preostali dio tražbine koji ostaje za namirenje u iznosu od </w:t>
      </w:r>
      <w:r>
        <w:rPr>
          <w:noProof/>
        </w:rPr>
        <w:t>2.376,30</w:t>
      </w:r>
      <w:r>
        <w:t xml:space="preserve"> kn Dužnik se obvezuje podmiriti u 8 (osam) jednakih godišnjih rata kako slijedi:</w:t>
      </w:r>
    </w:p>
    <w:p w:rsidRDefault="008C0EE4" w:rsidP="008C0EE4" w:rsidR="008C0EE4">
      <w:pPr>
        <w:ind w:hanging="1418" w:left="1418"/>
      </w:pPr>
      <w:r>
        <w:lastRenderedPageBreak/>
        <w:tab/>
        <w:t xml:space="preserve">1. rata u iznosu od </w:t>
      </w:r>
      <w:r>
        <w:rPr>
          <w:noProof/>
        </w:rPr>
        <w:t>297,04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297,04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297,04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297,04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297,04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297,04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297,04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297,04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31</w:t>
      </w:r>
      <w:r>
        <w:t xml:space="preserve">. Vjerovnik </w:t>
      </w:r>
      <w:r>
        <w:rPr>
          <w:noProof/>
        </w:rPr>
        <w:t>DAMJANOVIĆ SPEDING D.O.O.</w:t>
      </w:r>
      <w:r>
        <w:t xml:space="preserve">, OIB: </w:t>
      </w:r>
      <w:r>
        <w:rPr>
          <w:noProof/>
        </w:rPr>
        <w:t>106539985</w:t>
      </w:r>
      <w:r>
        <w:t xml:space="preserve"> ima utvrđenu tražbinu u iznosu od  </w:t>
      </w:r>
      <w:r>
        <w:rPr>
          <w:noProof/>
        </w:rPr>
        <w:t>26.404,75</w:t>
      </w:r>
      <w:r>
        <w:t xml:space="preserve"> kn. Vjerovnik otpušta Dužnik dio tražbine u iznosu od </w:t>
      </w:r>
      <w:r>
        <w:rPr>
          <w:noProof/>
        </w:rPr>
        <w:t>15.842,85</w:t>
      </w:r>
      <w:r>
        <w:t xml:space="preserve"> kn, a Dužnik pristaje na takav otpust duga. Preostali dio tražbine koji ostaje za namirenje u iznosu od </w:t>
      </w:r>
      <w:r>
        <w:rPr>
          <w:noProof/>
        </w:rPr>
        <w:t>10.561,90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1.320,24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1.320,24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1.320,24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1.320,24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1.320,24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1.320,24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1.320,24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1.320,24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32</w:t>
      </w:r>
      <w:r>
        <w:t xml:space="preserve">. Vjerovnik </w:t>
      </w:r>
      <w:r>
        <w:rPr>
          <w:noProof/>
        </w:rPr>
        <w:t>DECCO ITALIA S.R.L.</w:t>
      </w:r>
      <w:r>
        <w:t xml:space="preserve">, OIB: </w:t>
      </w:r>
      <w:r>
        <w:rPr>
          <w:noProof/>
        </w:rPr>
        <w:t>02706010879</w:t>
      </w:r>
      <w:r>
        <w:t xml:space="preserve"> ima utvrđenu tražbinu u iznosu od  </w:t>
      </w:r>
      <w:r>
        <w:rPr>
          <w:noProof/>
        </w:rPr>
        <w:t>44.100,00</w:t>
      </w:r>
      <w:r>
        <w:t xml:space="preserve"> kn. Vjerovnik otpušta Dužnik dio tražbine u iznosu od </w:t>
      </w:r>
      <w:r>
        <w:rPr>
          <w:noProof/>
        </w:rPr>
        <w:t>26.460,00</w:t>
      </w:r>
      <w:r>
        <w:t xml:space="preserve"> kn, a Dužnik pristaje na takav otpust duga. Preostali dio tražbine koji ostaje za namirenje u iznosu od </w:t>
      </w:r>
      <w:r>
        <w:rPr>
          <w:noProof/>
        </w:rPr>
        <w:t>17.640,00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2.205,00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2.205,00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2.205,00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2.205,00</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2.205,00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2.205,00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2.205,00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2.205,00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33</w:t>
      </w:r>
      <w:r>
        <w:t xml:space="preserve">. Vjerovnik </w:t>
      </w:r>
      <w:r>
        <w:rPr>
          <w:noProof/>
        </w:rPr>
        <w:t>DELTA TONERI D.O.O.</w:t>
      </w:r>
      <w:r>
        <w:t xml:space="preserve">, OIB: </w:t>
      </w:r>
      <w:r>
        <w:rPr>
          <w:noProof/>
        </w:rPr>
        <w:t>08747165305</w:t>
      </w:r>
      <w:r>
        <w:t xml:space="preserve"> ima utvrđenu tražbinu u iznosu od  </w:t>
      </w:r>
      <w:r>
        <w:rPr>
          <w:noProof/>
        </w:rPr>
        <w:t>572,50</w:t>
      </w:r>
      <w:r>
        <w:t xml:space="preserve"> kn. Vjerovnik otpušta Dužnik dio tražbine u iznosu od </w:t>
      </w:r>
      <w:r>
        <w:rPr>
          <w:noProof/>
        </w:rPr>
        <w:t>343,50</w:t>
      </w:r>
      <w:r>
        <w:t xml:space="preserve"> kn, a Dužnik pristaje na takav otpust duga. Preostali dio tražbine koji ostaje za namirenje u iznosu od </w:t>
      </w:r>
      <w:r>
        <w:rPr>
          <w:noProof/>
        </w:rPr>
        <w:t>229,00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28,63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28,63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28,63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28,63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28,63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28,63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28,63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28,63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34</w:t>
      </w:r>
      <w:r>
        <w:t xml:space="preserve">. Vjerovnik </w:t>
      </w:r>
      <w:r>
        <w:rPr>
          <w:noProof/>
        </w:rPr>
        <w:t>DEMO REBUS D.O.O.</w:t>
      </w:r>
      <w:r>
        <w:t xml:space="preserve">, OIB: </w:t>
      </w:r>
      <w:r>
        <w:rPr>
          <w:noProof/>
        </w:rPr>
        <w:t>35410733503</w:t>
      </w:r>
      <w:r>
        <w:t xml:space="preserve"> ima utvrđenu tražbinu u iznosu od  </w:t>
      </w:r>
      <w:r>
        <w:rPr>
          <w:noProof/>
        </w:rPr>
        <w:t>3.125,00</w:t>
      </w:r>
      <w:r>
        <w:t xml:space="preserve"> kn. Vjerovnik otpušta Dužnik dio tražbine u iznosu od </w:t>
      </w:r>
      <w:r>
        <w:rPr>
          <w:noProof/>
        </w:rPr>
        <w:t>1.875,00</w:t>
      </w:r>
      <w:r>
        <w:t xml:space="preserve"> kn, a Dužnik pristaje na takav otpust duga. Preostali dio tražbine koji ostaje za namirenje u iznosu od </w:t>
      </w:r>
      <w:r>
        <w:rPr>
          <w:noProof/>
        </w:rPr>
        <w:t>1.250,00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156,25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156,25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156,25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156,25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156,25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156,25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156,25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156,25</w:t>
      </w:r>
      <w:r>
        <w:t xml:space="preserve"> koja dospijeva u roku od 9 (devet) godina od  pravomoćnosti predstečajnog sporazuma.</w:t>
      </w:r>
    </w:p>
    <w:p w:rsidRDefault="008C0EE4" w:rsidP="008C0EE4" w:rsidR="008C0EE4"/>
    <w:p w:rsidRDefault="008C0EE4" w:rsidP="008C0EE4" w:rsidR="008C0EE4">
      <w:r>
        <w:rPr>
          <w:noProof/>
        </w:rPr>
        <w:t>35</w:t>
      </w:r>
      <w:r>
        <w:t xml:space="preserve">. Vjerovnik </w:t>
      </w:r>
      <w:r>
        <w:rPr>
          <w:noProof/>
        </w:rPr>
        <w:t>TRGOVAČKI OBRT EM-DI vl. DERVIŠEVIĆ SAFET</w:t>
      </w:r>
      <w:r>
        <w:t xml:space="preserve">, OIB: </w:t>
      </w:r>
      <w:r>
        <w:rPr>
          <w:noProof/>
        </w:rPr>
        <w:t>30716663440</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36</w:t>
      </w:r>
      <w:r>
        <w:t xml:space="preserve">. Vjerovnik </w:t>
      </w:r>
      <w:r>
        <w:rPr>
          <w:noProof/>
        </w:rPr>
        <w:t>DINOVA-DIONA D.O.O.</w:t>
      </w:r>
      <w:r>
        <w:t xml:space="preserve">, OIB: </w:t>
      </w:r>
      <w:r>
        <w:rPr>
          <w:noProof/>
        </w:rPr>
        <w:t>41112127430</w:t>
      </w:r>
      <w:r>
        <w:t xml:space="preserve"> ima utvrđenu tražbinu u iznosu od  </w:t>
      </w:r>
      <w:r>
        <w:rPr>
          <w:noProof/>
        </w:rPr>
        <w:t>7.944,46</w:t>
      </w:r>
      <w:r>
        <w:t xml:space="preserve"> kn. Vjerovnik otpušta Dužnik dio tražbine u iznosu od </w:t>
      </w:r>
      <w:r>
        <w:rPr>
          <w:noProof/>
        </w:rPr>
        <w:t>4.766,68</w:t>
      </w:r>
      <w:r>
        <w:t xml:space="preserve"> kn, a Dužnik pristaje na takav otpust duga. Preostali dio tražbine koji ostaje za namirenje u iznosu od </w:t>
      </w:r>
      <w:r>
        <w:rPr>
          <w:noProof/>
        </w:rPr>
        <w:t>3.177,78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397,22</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397,22</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397,22</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397,22</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397,22</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397,22</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397,22</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397,22</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37</w:t>
      </w:r>
      <w:r>
        <w:t xml:space="preserve">. Vjerovnik </w:t>
      </w:r>
      <w:r>
        <w:rPr>
          <w:noProof/>
        </w:rPr>
        <w:t>DM TRANS</w:t>
      </w:r>
      <w:r>
        <w:t xml:space="preserve">, OIB: </w:t>
      </w:r>
      <w:r>
        <w:rPr>
          <w:noProof/>
        </w:rPr>
        <w:t>87217465</w:t>
      </w:r>
      <w:r>
        <w:t xml:space="preserve"> ima utvrđenu tražbinu u iznosu od  </w:t>
      </w:r>
      <w:r>
        <w:rPr>
          <w:noProof/>
        </w:rPr>
        <w:t>19.500,00</w:t>
      </w:r>
      <w:r>
        <w:t xml:space="preserve"> kn. Vjerovnik otpušta Dužnik dio tražbine u iznosu od </w:t>
      </w:r>
      <w:r>
        <w:rPr>
          <w:noProof/>
        </w:rPr>
        <w:t>11.700,00</w:t>
      </w:r>
      <w:r>
        <w:t xml:space="preserve"> kn, a Dužnik pristaje na takav otpust duga. Preostali dio tražbine koji ostaje za namirenje u iznosu od </w:t>
      </w:r>
      <w:r>
        <w:rPr>
          <w:noProof/>
        </w:rPr>
        <w:t>7.800,00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975,00</w:t>
      </w:r>
      <w:r>
        <w:t xml:space="preserve"> koja dospijeva u roku od 2 (dvije) godine od pravomoćnosti predstečajnog sporazuma</w:t>
      </w:r>
    </w:p>
    <w:p w:rsidRDefault="008C0EE4" w:rsidP="008C0EE4" w:rsidR="008C0EE4">
      <w:pPr>
        <w:ind w:hanging="1418" w:left="1418"/>
      </w:pPr>
      <w:r>
        <w:lastRenderedPageBreak/>
        <w:tab/>
        <w:t xml:space="preserve">2. rata u iznosu od </w:t>
      </w:r>
      <w:r>
        <w:rPr>
          <w:noProof/>
        </w:rPr>
        <w:t>975,00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975,00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975,00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975,00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975,00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975,00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975,00</w:t>
      </w:r>
      <w:r>
        <w:t xml:space="preserve"> koja dospijeva u roku od 9 (devet) godina od  pravomoćnosti predstečajnog sporazuma.</w:t>
      </w:r>
    </w:p>
    <w:p w:rsidRDefault="008C0EE4" w:rsidP="008C0EE4" w:rsidR="008C0EE4"/>
    <w:p w:rsidRDefault="008C0EE4" w:rsidP="008C0EE4" w:rsidR="008C0EE4">
      <w:pPr>
        <w:rPr>
          <w:noProof/>
        </w:rPr>
      </w:pPr>
    </w:p>
    <w:p w:rsidRDefault="008C0EE4" w:rsidP="008C0EE4" w:rsidR="008C0EE4">
      <w:r>
        <w:rPr>
          <w:noProof/>
        </w:rPr>
        <w:t>38</w:t>
      </w:r>
      <w:r>
        <w:t xml:space="preserve">. Vjerovnik </w:t>
      </w:r>
      <w:r>
        <w:rPr>
          <w:noProof/>
        </w:rPr>
        <w:t>FINANCIJSKA AGENCIJA</w:t>
      </w:r>
      <w:r>
        <w:t xml:space="preserve">, OIB: </w:t>
      </w:r>
      <w:r>
        <w:rPr>
          <w:noProof/>
        </w:rPr>
        <w:t>85821130368</w:t>
      </w:r>
      <w:r>
        <w:t xml:space="preserve"> ima utvrđenu tražbinu u iznosu od  </w:t>
      </w:r>
      <w:r>
        <w:rPr>
          <w:noProof/>
        </w:rPr>
        <w:t>155,49</w:t>
      </w:r>
      <w:r>
        <w:t xml:space="preserve"> kn. Vjerovnik otpušta Dužnik dio tražbine u iznosu od </w:t>
      </w:r>
      <w:r>
        <w:rPr>
          <w:noProof/>
        </w:rPr>
        <w:t>93,29</w:t>
      </w:r>
      <w:r>
        <w:t xml:space="preserve"> kn, a Dužnik pristaje na takav otpust duga. Preostali dio tražbine koji ostaje za namirenje u iznosu od </w:t>
      </w:r>
      <w:r>
        <w:rPr>
          <w:noProof/>
        </w:rPr>
        <w:t>62,20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7,77</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7,77</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7,77</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7,77</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7,77</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7,77</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7,77</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7,77</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39</w:t>
      </w:r>
      <w:r>
        <w:t xml:space="preserve">. Vjerovnik </w:t>
      </w:r>
      <w:r>
        <w:rPr>
          <w:noProof/>
        </w:rPr>
        <w:t>IVANA FILIPOVIĆ</w:t>
      </w:r>
      <w:r>
        <w:t xml:space="preserve">, OIB: </w:t>
      </w:r>
      <w:r>
        <w:rPr>
          <w:noProof/>
        </w:rPr>
        <w:t>20594220071</w:t>
      </w:r>
      <w:r>
        <w:t xml:space="preserve"> ima utvrđenu tražbinu u iznosu od  </w:t>
      </w:r>
      <w:r>
        <w:rPr>
          <w:noProof/>
        </w:rPr>
        <w:t>136.000,00</w:t>
      </w:r>
      <w:r>
        <w:t xml:space="preserve"> kn. Vjerovnik otpušta Dužnik dio tražbine u iznosu od </w:t>
      </w:r>
      <w:r>
        <w:rPr>
          <w:noProof/>
        </w:rPr>
        <w:t>81.600,00</w:t>
      </w:r>
      <w:r>
        <w:t xml:space="preserve"> kn, a Dužnik pristaje na takav otpust duga. Preostali dio tražbine koji ostaje za namirenje u iznosu od </w:t>
      </w:r>
      <w:r>
        <w:rPr>
          <w:noProof/>
        </w:rPr>
        <w:t>54.400,00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6.800,00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6.800,00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6.800,00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6.800,00</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6.800,00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6.800,00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6.800,00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6.800,00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41</w:t>
      </w:r>
      <w:r>
        <w:t xml:space="preserve">. Vjerovnik </w:t>
      </w:r>
      <w:r>
        <w:rPr>
          <w:noProof/>
        </w:rPr>
        <w:t>FINDRI I ZETOVI d.o.o.</w:t>
      </w:r>
      <w:r>
        <w:t xml:space="preserve">, OIB: </w:t>
      </w:r>
      <w:r>
        <w:rPr>
          <w:noProof/>
        </w:rPr>
        <w:t>78097936516</w:t>
      </w:r>
      <w:r>
        <w:t xml:space="preserve"> ima utvrđenu tražbinu u iznosu od  </w:t>
      </w:r>
      <w:r>
        <w:rPr>
          <w:noProof/>
        </w:rPr>
        <w:t>344,25</w:t>
      </w:r>
      <w:r>
        <w:t xml:space="preserve"> kn. Vjerovnik otpušta Dužnik dio tražbine u iznosu od </w:t>
      </w:r>
      <w:r>
        <w:rPr>
          <w:noProof/>
        </w:rPr>
        <w:t>206,55</w:t>
      </w:r>
      <w:r>
        <w:t xml:space="preserve"> kn, a Dužnik pristaje na takav otpust duga. Preostali dio tražbine koji ostaje za namirenje u iznosu od </w:t>
      </w:r>
      <w:r>
        <w:rPr>
          <w:noProof/>
        </w:rPr>
        <w:t>137,70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17,21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17,21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17,21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17,21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17,21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17,21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17,21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17,21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42</w:t>
      </w:r>
      <w:r>
        <w:t xml:space="preserve">. Vjerovnik </w:t>
      </w:r>
      <w:r>
        <w:rPr>
          <w:noProof/>
        </w:rPr>
        <w:t>FONDO GONZAGA DI CABRINI</w:t>
      </w:r>
      <w:r>
        <w:t xml:space="preserve">, OIB: </w:t>
      </w:r>
      <w:r>
        <w:rPr>
          <w:noProof/>
        </w:rPr>
        <w:t>02001090204</w:t>
      </w:r>
      <w:r>
        <w:t xml:space="preserve"> ima utvrđenu tražbinu u iznosu od  </w:t>
      </w:r>
      <w:r>
        <w:rPr>
          <w:noProof/>
        </w:rPr>
        <w:t>410.906,78</w:t>
      </w:r>
      <w:r>
        <w:t xml:space="preserve"> kn. Vjerovnik otpušta Dužnik dio tražbine u iznosu od </w:t>
      </w:r>
      <w:r>
        <w:rPr>
          <w:noProof/>
        </w:rPr>
        <w:t>246.544,07</w:t>
      </w:r>
      <w:r>
        <w:t xml:space="preserve"> kn, a Dužnik pristaje na takav otpust duga. Preostali dio tražbine koji ostaje za namirenje u iznosu od </w:t>
      </w:r>
      <w:r>
        <w:rPr>
          <w:noProof/>
        </w:rPr>
        <w:t>164.362,71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20.545,34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20.545,34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20.545,34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20.545,34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20.545,34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20.545,34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20.545,34</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20.545,34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43</w:t>
      </w:r>
      <w:r>
        <w:t xml:space="preserve">. Vjerovnik </w:t>
      </w:r>
      <w:r>
        <w:rPr>
          <w:noProof/>
        </w:rPr>
        <w:t>FOODINVEST ITALIA SPA</w:t>
      </w:r>
      <w:r>
        <w:t xml:space="preserve">, OIB: </w:t>
      </w:r>
      <w:r>
        <w:rPr>
          <w:noProof/>
        </w:rPr>
        <w:t>02698020043</w:t>
      </w:r>
      <w:r>
        <w:t xml:space="preserve"> ima utvrđenu tražbinu u iznosu od  </w:t>
      </w:r>
      <w:r>
        <w:rPr>
          <w:noProof/>
        </w:rPr>
        <w:t>225.747,03</w:t>
      </w:r>
      <w:r>
        <w:t xml:space="preserve"> kn. Vjerovnik otpušta Dužnik dio tražbine u iznosu od </w:t>
      </w:r>
      <w:r>
        <w:rPr>
          <w:noProof/>
        </w:rPr>
        <w:t>135.448,22</w:t>
      </w:r>
      <w:r>
        <w:t xml:space="preserve"> kn, a Dužnik pristaje na takav otpust duga. Preostali dio tražbine koji ostaje za namirenje u iznosu od </w:t>
      </w:r>
      <w:r>
        <w:rPr>
          <w:noProof/>
        </w:rPr>
        <w:t>90.298,81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11.287,35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11.287,35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11.287,35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11.287,35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11.287,35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11.287,35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11.287,35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11.287,35</w:t>
      </w:r>
      <w:r>
        <w:t xml:space="preserve"> koja dospijeva u roku od 9 (devet) godina od  pravomoćnosti predstečajnog sporazuma.</w:t>
      </w:r>
    </w:p>
    <w:p w:rsidRDefault="008C0EE4" w:rsidP="008C0EE4" w:rsidR="008C0EE4"/>
    <w:p w:rsidRDefault="008C0EE4" w:rsidP="008C0EE4" w:rsidR="008C0EE4">
      <w:pPr>
        <w:rPr>
          <w:noProof/>
        </w:rPr>
      </w:pPr>
    </w:p>
    <w:p w:rsidRDefault="008C0EE4" w:rsidP="008C0EE4" w:rsidR="008C0EE4">
      <w:r>
        <w:rPr>
          <w:noProof/>
        </w:rPr>
        <w:t>44</w:t>
      </w:r>
      <w:r>
        <w:t xml:space="preserve">. Vjerovnik </w:t>
      </w:r>
      <w:r>
        <w:rPr>
          <w:noProof/>
        </w:rPr>
        <w:t>FRANJA OBRT ZA UGOST. Vl. ŽELJKO FRANJA</w:t>
      </w:r>
      <w:r>
        <w:t xml:space="preserve">, OIB: </w:t>
      </w:r>
      <w:r>
        <w:rPr>
          <w:noProof/>
        </w:rPr>
        <w:t>67270344008</w:t>
      </w:r>
      <w:r>
        <w:t xml:space="preserve"> ima utvrđenu tražbinu u iznosu od  </w:t>
      </w:r>
      <w:r>
        <w:rPr>
          <w:noProof/>
        </w:rPr>
        <w:t>9.266,00</w:t>
      </w:r>
      <w:r>
        <w:t xml:space="preserve"> kn. Vjerovnik otpušta Dužnik dio tražbine u iznosu od </w:t>
      </w:r>
      <w:r>
        <w:rPr>
          <w:noProof/>
        </w:rPr>
        <w:t>5.559,60</w:t>
      </w:r>
      <w:r>
        <w:t xml:space="preserve"> kn, a Dužnik pristaje na takav otpust duga. Preostali dio tražbine koji ostaje za namirenje u iznosu od </w:t>
      </w:r>
      <w:r>
        <w:rPr>
          <w:noProof/>
        </w:rPr>
        <w:t>3.706,40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463,30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463,30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463,30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463,30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463,30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463,30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463,30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463,30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45</w:t>
      </w:r>
      <w:r>
        <w:t xml:space="preserve">. Vjerovnik </w:t>
      </w:r>
      <w:r>
        <w:rPr>
          <w:noProof/>
        </w:rPr>
        <w:t>FRUKTALI J.D.O.O.</w:t>
      </w:r>
      <w:r>
        <w:t xml:space="preserve">, OIB: </w:t>
      </w:r>
      <w:r>
        <w:rPr>
          <w:noProof/>
        </w:rPr>
        <w:t>55750048850</w:t>
      </w:r>
      <w:r>
        <w:t xml:space="preserve"> ima utvrđenu tražbinu u iznosu od  </w:t>
      </w:r>
      <w:r>
        <w:rPr>
          <w:noProof/>
        </w:rPr>
        <w:t>8.841,88</w:t>
      </w:r>
      <w:r>
        <w:t xml:space="preserve"> kn. Vjerovnik otpušta Dužnik dio tražbine u iznosu od </w:t>
      </w:r>
      <w:r>
        <w:rPr>
          <w:noProof/>
        </w:rPr>
        <w:t>5.305,13</w:t>
      </w:r>
      <w:r>
        <w:t xml:space="preserve"> kn, a Dužnik </w:t>
      </w:r>
      <w:r>
        <w:lastRenderedPageBreak/>
        <w:t xml:space="preserve">pristaje na takav otpust duga. Preostali dio tražbine koji ostaje za namirenje u iznosu od </w:t>
      </w:r>
      <w:r>
        <w:rPr>
          <w:noProof/>
        </w:rPr>
        <w:t>3.536,75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442,09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442,09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442,09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442,09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442,09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442,09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442,09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442,09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46</w:t>
      </w:r>
      <w:r>
        <w:t xml:space="preserve">. Vjerovnik </w:t>
      </w:r>
      <w:r>
        <w:rPr>
          <w:noProof/>
        </w:rPr>
        <w:t>GASTRAL NATURA D.O.O. u stečaju</w:t>
      </w:r>
      <w:r>
        <w:t xml:space="preserve">, OIB: </w:t>
      </w:r>
      <w:r>
        <w:rPr>
          <w:noProof/>
        </w:rPr>
        <w:t>51023706342</w:t>
      </w:r>
      <w:r>
        <w:t xml:space="preserve"> ima utvrđenu tražbinu u iznosu od  </w:t>
      </w:r>
      <w:r>
        <w:rPr>
          <w:noProof/>
        </w:rPr>
        <w:t>2.551,29</w:t>
      </w:r>
      <w:r>
        <w:t xml:space="preserve"> kn. Vjerovnik otpušta Dužnik dio tražbine u iznosu od </w:t>
      </w:r>
      <w:r>
        <w:rPr>
          <w:noProof/>
        </w:rPr>
        <w:t>1.530,77</w:t>
      </w:r>
      <w:r>
        <w:t xml:space="preserve"> kn, a Dužnik pristaje na takav otpust duga. Preostali dio tražbine koji ostaje za namirenje u iznosu od </w:t>
      </w:r>
      <w:r>
        <w:rPr>
          <w:noProof/>
        </w:rPr>
        <w:t>1.020,52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127,56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127,56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127,56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127,56</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127,56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127,56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127,56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127,56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47</w:t>
      </w:r>
      <w:r>
        <w:t xml:space="preserve">. Vjerovnik </w:t>
      </w:r>
      <w:r>
        <w:rPr>
          <w:noProof/>
        </w:rPr>
        <w:t>GEOFRUIT HELLAS S.A.</w:t>
      </w:r>
      <w:r>
        <w:t xml:space="preserve">, OIB: </w:t>
      </w:r>
      <w:r>
        <w:rPr>
          <w:noProof/>
        </w:rPr>
        <w:t>099152900</w:t>
      </w:r>
      <w:r>
        <w:t xml:space="preserve"> ima utvrđenu tražbinu u iznosu od  </w:t>
      </w:r>
      <w:r>
        <w:rPr>
          <w:noProof/>
        </w:rPr>
        <w:t>77.437,51</w:t>
      </w:r>
      <w:r>
        <w:t xml:space="preserve"> kn. Vjerovnik otpušta Dužnik dio tražbine u iznosu od </w:t>
      </w:r>
      <w:r>
        <w:rPr>
          <w:noProof/>
        </w:rPr>
        <w:t>46.462,51</w:t>
      </w:r>
      <w:r>
        <w:t xml:space="preserve"> kn, a Dužnik pristaje na takav otpust duga. Preostali dio tražbine koji ostaje za namirenje u iznosu od </w:t>
      </w:r>
      <w:r>
        <w:rPr>
          <w:noProof/>
        </w:rPr>
        <w:t>30.975,00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3.871,88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3.871,88</w:t>
      </w:r>
      <w:r>
        <w:t xml:space="preserve"> koja dospijeva u roku od 3 (tri) godine od pravomoćnosti predstečajnog sporazuma</w:t>
      </w:r>
    </w:p>
    <w:p w:rsidRDefault="008C0EE4" w:rsidP="008C0EE4" w:rsidR="008C0EE4">
      <w:pPr>
        <w:ind w:hanging="1418" w:left="1418"/>
      </w:pPr>
      <w:r>
        <w:lastRenderedPageBreak/>
        <w:tab/>
        <w:t xml:space="preserve">3. rata u iznosu od </w:t>
      </w:r>
      <w:r>
        <w:rPr>
          <w:noProof/>
        </w:rPr>
        <w:t>3.871,88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3.871,88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3.871,88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3.871,88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3.871,88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3.871,88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48</w:t>
      </w:r>
      <w:r>
        <w:t xml:space="preserve">. Vjerovnik </w:t>
      </w:r>
      <w:r>
        <w:rPr>
          <w:noProof/>
        </w:rPr>
        <w:t>GOMOLAVA ŠPED D.O.O.</w:t>
      </w:r>
      <w:r>
        <w:t xml:space="preserve">, OIB: </w:t>
      </w:r>
      <w:r>
        <w:rPr>
          <w:noProof/>
        </w:rPr>
        <w:t>38075265298</w:t>
      </w:r>
      <w:r>
        <w:t xml:space="preserve"> ima utvrđenu tražbinu u iznosu od  </w:t>
      </w:r>
      <w:r>
        <w:rPr>
          <w:noProof/>
        </w:rPr>
        <w:t>9.042,85</w:t>
      </w:r>
      <w:r>
        <w:t xml:space="preserve"> kn. Vjerovnik otpušta Dužnik dio tražbine u iznosu od </w:t>
      </w:r>
      <w:r>
        <w:rPr>
          <w:noProof/>
        </w:rPr>
        <w:t>5.425,71</w:t>
      </w:r>
      <w:r>
        <w:t xml:space="preserve"> kn, a Dužnik pristaje na takav otpust duga. Preostali dio tražbine koji ostaje za namirenje u iznosu od </w:t>
      </w:r>
      <w:r>
        <w:rPr>
          <w:noProof/>
        </w:rPr>
        <w:t>3.617,14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452,14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452,14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452,14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452,14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452,14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452,14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452,14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452,14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49</w:t>
      </w:r>
      <w:r>
        <w:t xml:space="preserve">. Vjerovnik </w:t>
      </w:r>
      <w:r>
        <w:rPr>
          <w:noProof/>
        </w:rPr>
        <w:t>GRAD OPUZEN</w:t>
      </w:r>
      <w:r>
        <w:t xml:space="preserve">, OIB: </w:t>
      </w:r>
      <w:r>
        <w:rPr>
          <w:noProof/>
        </w:rPr>
        <w:t>31464373259</w:t>
      </w:r>
      <w:r>
        <w:t xml:space="preserve"> ima utvrđenu tražbinu u iznosu od  </w:t>
      </w:r>
      <w:r>
        <w:rPr>
          <w:noProof/>
        </w:rPr>
        <w:t>14.180,34</w:t>
      </w:r>
      <w:r>
        <w:t xml:space="preserve"> kn. Vjerovnik otpušta Dužnik dio tražbine u iznosu od </w:t>
      </w:r>
      <w:r>
        <w:rPr>
          <w:noProof/>
        </w:rPr>
        <w:t>8.508,20</w:t>
      </w:r>
      <w:r>
        <w:t xml:space="preserve"> kn, a Dužnik pristaje na takav otpust duga. Preostali dio tražbine koji ostaje za namirenje u iznosu od </w:t>
      </w:r>
      <w:r>
        <w:rPr>
          <w:noProof/>
        </w:rPr>
        <w:t>5.672,14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709,02</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709,02</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709,02</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709,02</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709,02</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709,02</w:t>
      </w:r>
      <w:r>
        <w:t xml:space="preserve"> koja dospijeva u roku od 7 (sedam) godina od pravomoćnosti predstečajnog sporazuma</w:t>
      </w:r>
    </w:p>
    <w:p w:rsidRDefault="008C0EE4" w:rsidP="008C0EE4" w:rsidR="008C0EE4">
      <w:pPr>
        <w:ind w:hanging="1418" w:left="1418"/>
      </w:pPr>
      <w:r>
        <w:lastRenderedPageBreak/>
        <w:tab/>
        <w:t xml:space="preserve">7. rata u iznosu od </w:t>
      </w:r>
      <w:r>
        <w:rPr>
          <w:noProof/>
        </w:rPr>
        <w:t>709,02</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709,02</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51</w:t>
      </w:r>
      <w:r>
        <w:t xml:space="preserve">. Vjerovnik </w:t>
      </w:r>
      <w:r>
        <w:rPr>
          <w:noProof/>
        </w:rPr>
        <w:t>GS1 CROATIA</w:t>
      </w:r>
      <w:r>
        <w:t xml:space="preserve">, OIB: </w:t>
      </w:r>
      <w:r>
        <w:rPr>
          <w:noProof/>
        </w:rPr>
        <w:t>03365973101</w:t>
      </w:r>
      <w:r>
        <w:t xml:space="preserve"> ima utvrđenu tražbinu u iznosu od  </w:t>
      </w:r>
      <w:r>
        <w:rPr>
          <w:noProof/>
        </w:rPr>
        <w:t>1.075,00</w:t>
      </w:r>
      <w:r>
        <w:t xml:space="preserve"> kn. Vjerovnik otpušta Dužnik dio tražbine u iznosu od </w:t>
      </w:r>
      <w:r>
        <w:rPr>
          <w:noProof/>
        </w:rPr>
        <w:t>645,00</w:t>
      </w:r>
      <w:r>
        <w:t xml:space="preserve"> kn, a Dužnik pristaje na takav otpust duga. Preostali dio tražbine koji ostaje za namirenje u iznosu od </w:t>
      </w:r>
      <w:r>
        <w:rPr>
          <w:noProof/>
        </w:rPr>
        <w:t>430,00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53,75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53,75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53,75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53,75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53,75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53,75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53,75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53,75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52</w:t>
      </w:r>
      <w:r>
        <w:t xml:space="preserve">. Vjerovnik </w:t>
      </w:r>
      <w:r>
        <w:rPr>
          <w:noProof/>
        </w:rPr>
        <w:t>GUMIIMPEX -GRP DD</w:t>
      </w:r>
      <w:r>
        <w:t xml:space="preserve">, OIB: </w:t>
      </w:r>
      <w:r>
        <w:rPr>
          <w:noProof/>
        </w:rPr>
        <w:t>82298562620</w:t>
      </w:r>
      <w:r>
        <w:t xml:space="preserve"> ima utvrđenu tražbinu u iznosu od  </w:t>
      </w:r>
      <w:r>
        <w:rPr>
          <w:noProof/>
        </w:rPr>
        <w:t>5.686,35</w:t>
      </w:r>
      <w:r>
        <w:t xml:space="preserve"> kn. Vjerovnik otpušta Dužnik dio tražbine u iznosu od </w:t>
      </w:r>
      <w:r>
        <w:rPr>
          <w:noProof/>
        </w:rPr>
        <w:t>3.411,81</w:t>
      </w:r>
      <w:r>
        <w:t xml:space="preserve"> kn, a Dužnik pristaje na takav otpust duga. Preostali dio tražbine koji ostaje za namirenje u iznosu od </w:t>
      </w:r>
      <w:r>
        <w:rPr>
          <w:noProof/>
        </w:rPr>
        <w:t>2.274,54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284,32</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284,32</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284,32</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284,32</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284,32</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284,32</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284,32</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284,32</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53</w:t>
      </w:r>
      <w:r>
        <w:t xml:space="preserve">. Vjerovnik </w:t>
      </w:r>
      <w:r>
        <w:rPr>
          <w:noProof/>
        </w:rPr>
        <w:t>HEAVY DUTY D.O.O.</w:t>
      </w:r>
      <w:r>
        <w:t xml:space="preserve">, OIB: </w:t>
      </w:r>
      <w:r>
        <w:rPr>
          <w:noProof/>
        </w:rPr>
        <w:t>80583016213</w:t>
      </w:r>
      <w:r>
        <w:t xml:space="preserve"> ima utvrđenu tražbinu u iznosu od  </w:t>
      </w:r>
      <w:r>
        <w:rPr>
          <w:noProof/>
        </w:rPr>
        <w:t>13.261,88</w:t>
      </w:r>
      <w:r>
        <w:t xml:space="preserve"> kn. Vjerovnik otpušta Dužnik dio tražbine u iznosu od </w:t>
      </w:r>
      <w:r>
        <w:rPr>
          <w:noProof/>
        </w:rPr>
        <w:t>7.957,13</w:t>
      </w:r>
      <w:r>
        <w:t xml:space="preserve"> kn, a Dužnik </w:t>
      </w:r>
      <w:r>
        <w:lastRenderedPageBreak/>
        <w:t xml:space="preserve">pristaje na takav otpust duga. Preostali dio tražbine koji ostaje za namirenje u iznosu od </w:t>
      </w:r>
      <w:r>
        <w:rPr>
          <w:noProof/>
        </w:rPr>
        <w:t>5.304,75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663,09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663,09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663,09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663,09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663,09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663,09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663,09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663,09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54</w:t>
      </w:r>
      <w:r>
        <w:t xml:space="preserve">. Vjerovnik </w:t>
      </w:r>
      <w:r>
        <w:rPr>
          <w:noProof/>
        </w:rPr>
        <w:t>HEDONA D.O.O.</w:t>
      </w:r>
      <w:r>
        <w:t xml:space="preserve">, OIB: </w:t>
      </w:r>
      <w:r>
        <w:rPr>
          <w:noProof/>
        </w:rPr>
        <w:t>94041624698</w:t>
      </w:r>
      <w:r>
        <w:t xml:space="preserve"> ima utvrđenu tražbinu u iznosu od  </w:t>
      </w:r>
      <w:r>
        <w:rPr>
          <w:noProof/>
        </w:rPr>
        <w:t>658,50</w:t>
      </w:r>
      <w:r>
        <w:t xml:space="preserve"> kn. Vjerovnik otpušta Dužnik dio tražbine u iznosu od </w:t>
      </w:r>
      <w:r>
        <w:rPr>
          <w:noProof/>
        </w:rPr>
        <w:t>395,10</w:t>
      </w:r>
      <w:r>
        <w:t xml:space="preserve"> kn, a Dužnik pristaje na takav otpust duga. Preostali dio tražbine koji ostaje za namirenje u iznosu od </w:t>
      </w:r>
      <w:r>
        <w:rPr>
          <w:noProof/>
        </w:rPr>
        <w:t>263,40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32,93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32,93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32,93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32,93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32,93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32,93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32,93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32,93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55</w:t>
      </w:r>
      <w:r>
        <w:t xml:space="preserve">. Vjerovnik </w:t>
      </w:r>
      <w:r>
        <w:rPr>
          <w:noProof/>
        </w:rPr>
        <w:t>SERVIS MEŠTAR HENDIĆ vl. MIHO HENDIĆ</w:t>
      </w:r>
      <w:r>
        <w:t xml:space="preserve">, OIB: </w:t>
      </w:r>
      <w:r>
        <w:rPr>
          <w:noProof/>
        </w:rPr>
        <w:t>76266131122</w:t>
      </w:r>
      <w:r>
        <w:t xml:space="preserve"> ima utvrđenu tražbinu u iznosu od  </w:t>
      </w:r>
      <w:r>
        <w:rPr>
          <w:noProof/>
        </w:rPr>
        <w:t>5.300,00</w:t>
      </w:r>
      <w:r>
        <w:t xml:space="preserve"> kn. Vjerovnik otpušta Dužnik dio tražbine u iznosu od </w:t>
      </w:r>
      <w:r>
        <w:rPr>
          <w:noProof/>
        </w:rPr>
        <w:t>3.180,00</w:t>
      </w:r>
      <w:r>
        <w:t xml:space="preserve"> kn, a Dužnik pristaje na takav otpust duga. Preostali dio tražbine koji ostaje za namirenje u iznosu od </w:t>
      </w:r>
      <w:r>
        <w:rPr>
          <w:noProof/>
        </w:rPr>
        <w:t>2.120,00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265,00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265,00</w:t>
      </w:r>
      <w:r>
        <w:t xml:space="preserve"> koja dospijeva u roku od 3 (tri) godine od pravomoćnosti predstečajnog sporazuma</w:t>
      </w:r>
    </w:p>
    <w:p w:rsidRDefault="008C0EE4" w:rsidP="008C0EE4" w:rsidR="008C0EE4">
      <w:pPr>
        <w:ind w:hanging="1418" w:left="1418"/>
      </w:pPr>
      <w:r>
        <w:lastRenderedPageBreak/>
        <w:tab/>
        <w:t xml:space="preserve">3. rata u iznosu od </w:t>
      </w:r>
      <w:r>
        <w:rPr>
          <w:noProof/>
        </w:rPr>
        <w:t>265,00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265,00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265,00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265,00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265,00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265,00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56</w:t>
      </w:r>
      <w:r>
        <w:t xml:space="preserve">. Vjerovnik </w:t>
      </w:r>
      <w:r>
        <w:rPr>
          <w:noProof/>
        </w:rPr>
        <w:t>HRVATSKE VODE</w:t>
      </w:r>
      <w:r>
        <w:t xml:space="preserve">, OIB: </w:t>
      </w:r>
      <w:r>
        <w:rPr>
          <w:noProof/>
        </w:rPr>
        <w:t>28921383001</w:t>
      </w:r>
      <w:r>
        <w:t xml:space="preserve"> ima utvrđenu tražbinu u iznosu od  </w:t>
      </w:r>
      <w:r>
        <w:rPr>
          <w:noProof/>
        </w:rPr>
        <w:t>6.652,28</w:t>
      </w:r>
      <w:r>
        <w:t xml:space="preserve"> kn. Vjerovnik otpušta Dužnik dio tražbine u iznosu od </w:t>
      </w:r>
      <w:r>
        <w:rPr>
          <w:noProof/>
        </w:rPr>
        <w:t>3.991,37</w:t>
      </w:r>
      <w:r>
        <w:t xml:space="preserve"> kn, a Dužnik pristaje na takav otpust duga. Preostali dio tražbine koji ostaje za namirenje u iznosu od </w:t>
      </w:r>
      <w:r>
        <w:rPr>
          <w:noProof/>
        </w:rPr>
        <w:t>2.660,91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332,61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332,61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332,61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332,61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332,61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332,61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332,61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332,61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57</w:t>
      </w:r>
      <w:r>
        <w:t xml:space="preserve">. Vjerovnik </w:t>
      </w:r>
      <w:r>
        <w:rPr>
          <w:noProof/>
        </w:rPr>
        <w:t>HRVATSKI TELEKOM d.d.</w:t>
      </w:r>
      <w:r>
        <w:t xml:space="preserve">, OIB: </w:t>
      </w:r>
      <w:r>
        <w:rPr>
          <w:noProof/>
        </w:rPr>
        <w:t>81793146560</w:t>
      </w:r>
      <w:r>
        <w:t xml:space="preserve"> ima utvrđenu tražbinu u iznosu od  </w:t>
      </w:r>
      <w:r>
        <w:rPr>
          <w:noProof/>
        </w:rPr>
        <w:t>2.483,66</w:t>
      </w:r>
      <w:r>
        <w:t xml:space="preserve"> kn. Vjerovnik otpušta Dužnik dio tražbine u iznosu od </w:t>
      </w:r>
      <w:r>
        <w:rPr>
          <w:noProof/>
        </w:rPr>
        <w:t>1.490,20</w:t>
      </w:r>
      <w:r>
        <w:t xml:space="preserve"> kn, a Dužnik pristaje na takav otpust duga. Preostali dio tražbine koji ostaje za namirenje u iznosu od </w:t>
      </w:r>
      <w:r>
        <w:rPr>
          <w:noProof/>
        </w:rPr>
        <w:t>993,46</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124,18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124,18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124,18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124,18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124,18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124,18</w:t>
      </w:r>
      <w:r>
        <w:t xml:space="preserve"> koja dospijeva u roku od 7 (sedam) godina od pravomoćnosti predstečajnog sporazuma</w:t>
      </w:r>
    </w:p>
    <w:p w:rsidRDefault="008C0EE4" w:rsidP="008C0EE4" w:rsidR="008C0EE4">
      <w:pPr>
        <w:ind w:hanging="1418" w:left="1418"/>
      </w:pPr>
      <w:r>
        <w:lastRenderedPageBreak/>
        <w:tab/>
        <w:t xml:space="preserve">7. rata u iznosu od </w:t>
      </w:r>
      <w:r>
        <w:rPr>
          <w:noProof/>
        </w:rPr>
        <w:t>124,18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124,18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58</w:t>
      </w:r>
      <w:r>
        <w:t xml:space="preserve">. Vjerovnik </w:t>
      </w:r>
      <w:r>
        <w:rPr>
          <w:noProof/>
        </w:rPr>
        <w:t>OBRT ZA PRIJEVOZ I USLUGE "HRABAR TRANSPORT</w:t>
      </w:r>
      <w:r>
        <w:t xml:space="preserve">, OIB: </w:t>
      </w:r>
      <w:r>
        <w:rPr>
          <w:noProof/>
        </w:rPr>
        <w:t>82759963942</w:t>
      </w:r>
      <w:r>
        <w:t xml:space="preserve"> ima utvrđenu tražbinu u iznosu od  </w:t>
      </w:r>
      <w:r>
        <w:rPr>
          <w:noProof/>
        </w:rPr>
        <w:t>15.831,25</w:t>
      </w:r>
      <w:r>
        <w:t xml:space="preserve"> kn. Vjerovnik otpušta Dužnik dio tražbine u iznosu od </w:t>
      </w:r>
      <w:r>
        <w:rPr>
          <w:noProof/>
        </w:rPr>
        <w:t>9.498,75</w:t>
      </w:r>
      <w:r>
        <w:t xml:space="preserve"> kn, a Dužnik pristaje na takav otpust duga. Preostali dio tražbine koji ostaje za namirenje u iznosu od </w:t>
      </w:r>
      <w:r>
        <w:rPr>
          <w:noProof/>
        </w:rPr>
        <w:t>6.332,50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791,56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791,56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791,56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791,56</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791,56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791,56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791,56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791,56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59</w:t>
      </w:r>
      <w:r>
        <w:t xml:space="preserve">. Vjerovnik </w:t>
      </w:r>
      <w:r>
        <w:rPr>
          <w:noProof/>
        </w:rPr>
        <w:t>HRVATSKE ŠUME</w:t>
      </w:r>
      <w:r>
        <w:t xml:space="preserve">, OIB: </w:t>
      </w:r>
      <w:r>
        <w:rPr>
          <w:noProof/>
        </w:rPr>
        <w:t>69693144506</w:t>
      </w:r>
      <w:r>
        <w:t xml:space="preserve"> ima utvrđenu tražbinu u iznosu od  </w:t>
      </w:r>
      <w:r>
        <w:rPr>
          <w:noProof/>
        </w:rPr>
        <w:t>60.980,79</w:t>
      </w:r>
      <w:r>
        <w:t xml:space="preserve"> kn. Vjerovnik otpušta Dužnik dio tražbine u iznosu od </w:t>
      </w:r>
      <w:r>
        <w:rPr>
          <w:noProof/>
        </w:rPr>
        <w:t>36.588,47</w:t>
      </w:r>
      <w:r>
        <w:t xml:space="preserve"> kn, a Dužnik pristaje na takav otpust duga. Preostali dio tražbine koji ostaje za namirenje u iznosu od </w:t>
      </w:r>
      <w:r>
        <w:rPr>
          <w:noProof/>
        </w:rPr>
        <w:t>24.392,32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3.049,04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3.049,04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3.049,04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3.049,04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3.049,04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3.049,04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3.049,04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3.049,04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60</w:t>
      </w:r>
      <w:r>
        <w:t xml:space="preserve">. Vjerovnik </w:t>
      </w:r>
      <w:r>
        <w:rPr>
          <w:noProof/>
        </w:rPr>
        <w:t>IMPORTANE CENTAR D.O.O.</w:t>
      </w:r>
      <w:r>
        <w:t xml:space="preserve">, OIB: </w:t>
      </w:r>
      <w:r>
        <w:rPr>
          <w:noProof/>
        </w:rPr>
        <w:t>85644690123</w:t>
      </w:r>
      <w:r>
        <w:t xml:space="preserve"> ima utvrđenu tražbinu u iznosu od  </w:t>
      </w:r>
      <w:r>
        <w:rPr>
          <w:noProof/>
        </w:rPr>
        <w:t>13.932,68</w:t>
      </w:r>
      <w:r>
        <w:t xml:space="preserve"> kn. Vjerovnik otpušta Dužnik dio tražbine u iznosu od </w:t>
      </w:r>
      <w:r>
        <w:rPr>
          <w:noProof/>
        </w:rPr>
        <w:t>8.359,61</w:t>
      </w:r>
      <w:r>
        <w:t xml:space="preserve"> kn, a </w:t>
      </w:r>
      <w:r>
        <w:lastRenderedPageBreak/>
        <w:t xml:space="preserve">Dužnik pristaje na takav otpust duga. Preostali dio tražbine koji ostaje za namirenje u iznosu od </w:t>
      </w:r>
      <w:r>
        <w:rPr>
          <w:noProof/>
        </w:rPr>
        <w:t>5.573,07</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696,63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696,63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696,63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696,63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696,63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696,63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696,63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696,63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61</w:t>
      </w:r>
      <w:r>
        <w:t xml:space="preserve">. Vjerovnik </w:t>
      </w:r>
      <w:r>
        <w:rPr>
          <w:noProof/>
        </w:rPr>
        <w:t>INSPECTO D.O.O.</w:t>
      </w:r>
      <w:r>
        <w:t xml:space="preserve">, OIB: </w:t>
      </w:r>
      <w:r>
        <w:rPr>
          <w:noProof/>
        </w:rPr>
        <w:t>52975458232</w:t>
      </w:r>
      <w:r>
        <w:t xml:space="preserve"> ima utvrđenu tražbinu u iznosu od  </w:t>
      </w:r>
      <w:r>
        <w:rPr>
          <w:noProof/>
        </w:rPr>
        <w:t>2.250,00</w:t>
      </w:r>
      <w:r>
        <w:t xml:space="preserve"> kn. Vjerovnik otpušta Dužnik dio tražbine u iznosu od </w:t>
      </w:r>
      <w:r>
        <w:rPr>
          <w:noProof/>
        </w:rPr>
        <w:t>1.350,00</w:t>
      </w:r>
      <w:r>
        <w:t xml:space="preserve"> kn, a Dužnik pristaje na takav otpust duga. Preostali dio tražbine koji ostaje za namirenje u iznosu od </w:t>
      </w:r>
      <w:r>
        <w:rPr>
          <w:noProof/>
        </w:rPr>
        <w:t>900,00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112,50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112,50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112,50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112,50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112,50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112,50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112,50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112,50</w:t>
      </w:r>
      <w:r>
        <w:t xml:space="preserve"> koja dospijeva u roku od 9 (devet) godina od  pravomoćnosti predstečajnog sporazuma.</w:t>
      </w:r>
    </w:p>
    <w:p w:rsidRDefault="008C0EE4" w:rsidP="008C0EE4" w:rsidR="008C0EE4"/>
    <w:p w:rsidRDefault="008C0EE4" w:rsidP="008C0EE4" w:rsidR="008C0EE4">
      <w:pPr>
        <w:rPr>
          <w:noProof/>
        </w:rPr>
      </w:pPr>
    </w:p>
    <w:p w:rsidRDefault="008C0EE4" w:rsidP="008C0EE4" w:rsidR="008C0EE4">
      <w:pPr>
        <w:rPr>
          <w:noProof/>
        </w:rPr>
      </w:pPr>
    </w:p>
    <w:p w:rsidRDefault="008C0EE4" w:rsidP="008C0EE4" w:rsidR="008C0EE4">
      <w:r>
        <w:rPr>
          <w:noProof/>
        </w:rPr>
        <w:t>62</w:t>
      </w:r>
      <w:r>
        <w:t xml:space="preserve">. Vjerovnik </w:t>
      </w:r>
      <w:r>
        <w:rPr>
          <w:noProof/>
        </w:rPr>
        <w:t>IVICA IVANČIĆ</w:t>
      </w:r>
      <w:r>
        <w:t xml:space="preserve">, OIB: </w:t>
      </w:r>
      <w:r>
        <w:rPr>
          <w:noProof/>
        </w:rPr>
        <w:t>31544231017</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lastRenderedPageBreak/>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63</w:t>
      </w:r>
      <w:r>
        <w:t xml:space="preserve">. Vjerovnik </w:t>
      </w:r>
      <w:r>
        <w:rPr>
          <w:noProof/>
        </w:rPr>
        <w:t>TRGOVINA "ZLATARNA JERAMAZ" vl. DARIJA JERAMAZ</w:t>
      </w:r>
      <w:r>
        <w:t xml:space="preserve">, OIB: </w:t>
      </w:r>
      <w:r>
        <w:rPr>
          <w:noProof/>
        </w:rPr>
        <w:t>91152726636</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64</w:t>
      </w:r>
      <w:r>
        <w:t xml:space="preserve">. Vjerovnik </w:t>
      </w:r>
      <w:r>
        <w:rPr>
          <w:noProof/>
        </w:rPr>
        <w:t>JOSIP JERAMAZ</w:t>
      </w:r>
      <w:r>
        <w:t xml:space="preserve">, OIB: </w:t>
      </w:r>
      <w:r>
        <w:rPr>
          <w:noProof/>
        </w:rPr>
        <w:t>92561041189</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lastRenderedPageBreak/>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65</w:t>
      </w:r>
      <w:r>
        <w:t xml:space="preserve">. Vjerovnik </w:t>
      </w:r>
      <w:r>
        <w:rPr>
          <w:noProof/>
        </w:rPr>
        <w:t>NIKOLA JERAMAZ</w:t>
      </w:r>
      <w:r>
        <w:t xml:space="preserve">, OIB: </w:t>
      </w:r>
      <w:r>
        <w:rPr>
          <w:noProof/>
        </w:rPr>
        <w:t>45660845927</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66</w:t>
      </w:r>
      <w:r>
        <w:t xml:space="preserve">. Vjerovnik </w:t>
      </w:r>
      <w:r>
        <w:rPr>
          <w:noProof/>
        </w:rPr>
        <w:t xml:space="preserve">PARKING vl. VIDO JERAMAZ </w:t>
      </w:r>
      <w:r>
        <w:t xml:space="preserve">, OIB: </w:t>
      </w:r>
      <w:r>
        <w:rPr>
          <w:noProof/>
        </w:rPr>
        <w:t>96206436241</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lastRenderedPageBreak/>
        <w:t>72</w:t>
      </w:r>
      <w:r>
        <w:t xml:space="preserve">. Vjerovnik </w:t>
      </w:r>
      <w:r>
        <w:rPr>
          <w:noProof/>
        </w:rPr>
        <w:t>KOKOŠ D.O.O.</w:t>
      </w:r>
      <w:r>
        <w:t xml:space="preserve">, OIB: </w:t>
      </w:r>
      <w:r>
        <w:rPr>
          <w:noProof/>
        </w:rPr>
        <w:t>01500486569</w:t>
      </w:r>
      <w:r>
        <w:t xml:space="preserve"> ima utvrđenu tražbinu u iznosu od  </w:t>
      </w:r>
      <w:r>
        <w:rPr>
          <w:noProof/>
        </w:rPr>
        <w:t>5.265,00</w:t>
      </w:r>
      <w:r>
        <w:t xml:space="preserve"> kn. Vjerovnik otpušta Dužnik dio tražbine u iznosu od </w:t>
      </w:r>
      <w:r>
        <w:rPr>
          <w:noProof/>
        </w:rPr>
        <w:t>3.159,00</w:t>
      </w:r>
      <w:r>
        <w:t xml:space="preserve"> kn, a Dužnik pristaje na takav otpust duga. Preostali dio tražbine koji ostaje za namirenje u iznosu od </w:t>
      </w:r>
      <w:r>
        <w:rPr>
          <w:noProof/>
        </w:rPr>
        <w:t>2.106,00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263,25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263,25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263,25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263,25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263,25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263,25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263,25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263,25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73</w:t>
      </w:r>
      <w:r>
        <w:t xml:space="preserve">. Vjerovnik </w:t>
      </w:r>
      <w:r>
        <w:rPr>
          <w:noProof/>
        </w:rPr>
        <w:t xml:space="preserve">IVANA KRISTIĆ BUNTIĆ </w:t>
      </w:r>
      <w:r>
        <w:t xml:space="preserve">, OIB: </w:t>
      </w:r>
      <w:r>
        <w:rPr>
          <w:noProof/>
        </w:rPr>
        <w:t>68206931396</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74</w:t>
      </w:r>
      <w:r>
        <w:t xml:space="preserve">. Vjerovnik </w:t>
      </w:r>
      <w:r>
        <w:rPr>
          <w:noProof/>
        </w:rPr>
        <w:t>FRIZERSKI SALON MILICA vl. KRISTIĆ MILICA</w:t>
      </w:r>
      <w:r>
        <w:t xml:space="preserve">, OIB: </w:t>
      </w:r>
      <w:r>
        <w:rPr>
          <w:noProof/>
        </w:rPr>
        <w:t>37728629426</w:t>
      </w:r>
      <w:r>
        <w:t xml:space="preserve"> ima utvrđenu tražbinu u iznosu od  </w:t>
      </w:r>
      <w:r>
        <w:rPr>
          <w:noProof/>
        </w:rPr>
        <w:t>100,00</w:t>
      </w:r>
      <w:r>
        <w:t xml:space="preserve"> kn. Vjerovnik otpušta Dužnik dio tražbine u iznosu od </w:t>
      </w:r>
      <w:r>
        <w:rPr>
          <w:noProof/>
        </w:rPr>
        <w:t>60,00</w:t>
      </w:r>
      <w:r>
        <w:t xml:space="preserve"> kn, a Dužnik pristaje na takav otpust duga. Preostali dio tražbine koji ostaje za namirenje u iznosu od </w:t>
      </w:r>
      <w:r>
        <w:rPr>
          <w:noProof/>
        </w:rPr>
        <w:t>40,00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5,00</w:t>
      </w:r>
      <w:r>
        <w:t xml:space="preserve"> koja dospijeva u roku od 2 (dvije) godine od pravomoćnosti predstečajnog sporazuma</w:t>
      </w:r>
    </w:p>
    <w:p w:rsidRDefault="008C0EE4" w:rsidP="008C0EE4" w:rsidR="008C0EE4">
      <w:pPr>
        <w:ind w:hanging="1418" w:left="1418"/>
      </w:pPr>
      <w:r>
        <w:lastRenderedPageBreak/>
        <w:tab/>
        <w:t xml:space="preserve">2. rata u iznosu od </w:t>
      </w:r>
      <w:r>
        <w:rPr>
          <w:noProof/>
        </w:rPr>
        <w:t>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75</w:t>
      </w:r>
      <w:r>
        <w:t xml:space="preserve">. Vjerovnik </w:t>
      </w:r>
      <w:r>
        <w:rPr>
          <w:noProof/>
        </w:rPr>
        <w:t>LATINAC SERVIS vl. ZORAN LATINAC</w:t>
      </w:r>
      <w:r>
        <w:t xml:space="preserve">, OIB: </w:t>
      </w:r>
      <w:r>
        <w:rPr>
          <w:noProof/>
        </w:rPr>
        <w:t>43524287266</w:t>
      </w:r>
      <w:r>
        <w:t xml:space="preserve"> ima utvrđenu tražbinu u iznosu od  </w:t>
      </w:r>
      <w:r>
        <w:rPr>
          <w:noProof/>
        </w:rPr>
        <w:t>215.006,25</w:t>
      </w:r>
      <w:r>
        <w:t xml:space="preserve"> kn. Vjerovnik otpušta Dužnik dio tražbine u iznosu od </w:t>
      </w:r>
      <w:r>
        <w:rPr>
          <w:noProof/>
        </w:rPr>
        <w:t>129.003,75</w:t>
      </w:r>
      <w:r>
        <w:t xml:space="preserve"> kn, a Dužnik pristaje na takav otpust duga. Preostali dio tražbine koji ostaje za namirenje u iznosu od </w:t>
      </w:r>
      <w:r>
        <w:rPr>
          <w:noProof/>
        </w:rPr>
        <w:t>86.002,50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10.750,31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10.750,31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10.750,31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10.750,31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10.750,31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10.750,31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10.750,31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10.750,31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76</w:t>
      </w:r>
      <w:r>
        <w:t xml:space="preserve">. Vjerovnik </w:t>
      </w:r>
      <w:r>
        <w:rPr>
          <w:noProof/>
        </w:rPr>
        <w:t>ORGANICA VITA zajednički obrt vl. ŽARKO LAZIĆ I MAJA LAZIĆ</w:t>
      </w:r>
      <w:r>
        <w:t xml:space="preserve">, OIB: </w:t>
      </w:r>
      <w:r>
        <w:rPr>
          <w:noProof/>
        </w:rPr>
        <w:t>19243581987</w:t>
      </w:r>
      <w:r>
        <w:t xml:space="preserve"> ima utvrđenu tražbinu u iznosu od  </w:t>
      </w:r>
      <w:r>
        <w:rPr>
          <w:noProof/>
        </w:rPr>
        <w:t>12.394,00</w:t>
      </w:r>
      <w:r>
        <w:t xml:space="preserve"> kn. Vjerovnik otpušta Dužnik dio tražbine u iznosu od </w:t>
      </w:r>
      <w:r>
        <w:rPr>
          <w:noProof/>
        </w:rPr>
        <w:t>7.436,40</w:t>
      </w:r>
      <w:r>
        <w:t xml:space="preserve"> kn, a Dužnik pristaje na takav otpust duga. Preostali dio tražbine koji ostaje za namirenje u iznosu od </w:t>
      </w:r>
      <w:r>
        <w:rPr>
          <w:noProof/>
        </w:rPr>
        <w:t>4.957,60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619,70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619,70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619,70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619,70</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619,70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619,70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619,70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619,70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77</w:t>
      </w:r>
      <w:r>
        <w:t xml:space="preserve">. Vjerovnik </w:t>
      </w:r>
      <w:r>
        <w:rPr>
          <w:noProof/>
        </w:rPr>
        <w:t>LC PACKAGING TPI KFT</w:t>
      </w:r>
      <w:r>
        <w:t xml:space="preserve">, OIB:  ima utvrđenu tražbinu u iznosu od  </w:t>
      </w:r>
      <w:r>
        <w:rPr>
          <w:noProof/>
        </w:rPr>
        <w:t>7.624,50</w:t>
      </w:r>
      <w:r>
        <w:t xml:space="preserve"> kn. Vjerovnik otpušta Dužnik dio tražbine u iznosu od </w:t>
      </w:r>
      <w:r>
        <w:rPr>
          <w:noProof/>
        </w:rPr>
        <w:t>4.574,70</w:t>
      </w:r>
      <w:r>
        <w:t xml:space="preserve"> kn, a Dužnik pristaje na takav otpust duga. Preostali dio tražbine koji ostaje za namirenje u iznosu od </w:t>
      </w:r>
      <w:r>
        <w:rPr>
          <w:noProof/>
        </w:rPr>
        <w:t>3.049,80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381,23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381,23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381,23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381,23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381,23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381,23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381,23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381,23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78</w:t>
      </w:r>
      <w:r>
        <w:t xml:space="preserve">. Vjerovnik </w:t>
      </w:r>
      <w:r>
        <w:rPr>
          <w:noProof/>
        </w:rPr>
        <w:t>LIDL HRVATSKA D.O.O. K.D.</w:t>
      </w:r>
      <w:r>
        <w:t xml:space="preserve">, OIB: </w:t>
      </w:r>
      <w:r>
        <w:rPr>
          <w:noProof/>
        </w:rPr>
        <w:t>66089976432</w:t>
      </w:r>
      <w:r>
        <w:t xml:space="preserve"> ima utvrđenu tražbinu u iznosu od  </w:t>
      </w:r>
      <w:r>
        <w:rPr>
          <w:noProof/>
        </w:rPr>
        <w:t>1.750,00</w:t>
      </w:r>
      <w:r>
        <w:t xml:space="preserve"> kn. Vjerovnik otpušta Dužnik dio tražbine u iznosu od </w:t>
      </w:r>
      <w:r>
        <w:rPr>
          <w:noProof/>
        </w:rPr>
        <w:t>1.050,00</w:t>
      </w:r>
      <w:r>
        <w:t xml:space="preserve"> kn, a Dužnik pristaje na takav otpust duga. Preostali dio tražbine koji ostaje za namirenje u iznosu od </w:t>
      </w:r>
      <w:r>
        <w:rPr>
          <w:noProof/>
        </w:rPr>
        <w:t>700,00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87,50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87,50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87,50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87,50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87,50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87,50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87,50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87,50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79</w:t>
      </w:r>
      <w:r>
        <w:t xml:space="preserve">. Vjerovnik </w:t>
      </w:r>
      <w:r>
        <w:rPr>
          <w:noProof/>
        </w:rPr>
        <w:t>LM COMMERCE D.O.O.</w:t>
      </w:r>
      <w:r>
        <w:t xml:space="preserve">, OIB: </w:t>
      </w:r>
      <w:r>
        <w:rPr>
          <w:noProof/>
        </w:rPr>
        <w:t>48536898235</w:t>
      </w:r>
      <w:r>
        <w:t xml:space="preserve"> ima utvrđenu tražbinu u iznosu od  </w:t>
      </w:r>
      <w:r>
        <w:rPr>
          <w:noProof/>
        </w:rPr>
        <w:t>96.033,75</w:t>
      </w:r>
      <w:r>
        <w:t xml:space="preserve"> kn. Vjerovnik otpušta Dužnik dio tražbine u iznosu od </w:t>
      </w:r>
      <w:r>
        <w:rPr>
          <w:noProof/>
        </w:rPr>
        <w:t>57.620,25</w:t>
      </w:r>
      <w:r>
        <w:t xml:space="preserve"> kn, a Dužnik pristaje na takav otpust duga. Preostali dio tražbine koji ostaje za namirenje u iznosu od </w:t>
      </w:r>
      <w:r>
        <w:rPr>
          <w:noProof/>
        </w:rPr>
        <w:t>38.413,50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4.801,69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4.801,69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4.801,69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4.801,69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4.801,69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4.801,69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4.801,69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4.801,69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80</w:t>
      </w:r>
      <w:r>
        <w:t xml:space="preserve">. Vjerovnik </w:t>
      </w:r>
      <w:r>
        <w:rPr>
          <w:noProof/>
        </w:rPr>
        <w:t>LORIPAK D.O.O.</w:t>
      </w:r>
      <w:r>
        <w:t xml:space="preserve">, OIB: </w:t>
      </w:r>
      <w:r>
        <w:rPr>
          <w:noProof/>
        </w:rPr>
        <w:t>59124811938</w:t>
      </w:r>
      <w:r>
        <w:t xml:space="preserve"> ima utvrđenu tražbinu u iznosu od  </w:t>
      </w:r>
      <w:r>
        <w:rPr>
          <w:noProof/>
        </w:rPr>
        <w:t>17.500,00</w:t>
      </w:r>
      <w:r>
        <w:t xml:space="preserve"> kn. Vjerovnik otpušta Dužnik dio tražbine u iznosu od </w:t>
      </w:r>
      <w:r>
        <w:rPr>
          <w:noProof/>
        </w:rPr>
        <w:t>10.500,00</w:t>
      </w:r>
      <w:r>
        <w:t xml:space="preserve"> kn, a Dužnik pristaje na takav otpust duga. Preostali dio tražbine koji ostaje za namirenje u iznosu od </w:t>
      </w:r>
      <w:r>
        <w:rPr>
          <w:noProof/>
        </w:rPr>
        <w:t>7.000,00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875,00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875,00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875,00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875,00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875,00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875,00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875,00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875,00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81</w:t>
      </w:r>
      <w:r>
        <w:t xml:space="preserve">. Vjerovnik </w:t>
      </w:r>
      <w:r>
        <w:rPr>
          <w:noProof/>
        </w:rPr>
        <w:t>MACK - M.K. D.O.O.</w:t>
      </w:r>
      <w:r>
        <w:t xml:space="preserve">, OIB: </w:t>
      </w:r>
      <w:r>
        <w:rPr>
          <w:noProof/>
        </w:rPr>
        <w:t>88145820908</w:t>
      </w:r>
      <w:r>
        <w:t xml:space="preserve"> ima utvrđenu tražbinu u iznosu od  </w:t>
      </w:r>
      <w:r>
        <w:rPr>
          <w:noProof/>
        </w:rPr>
        <w:t>862,50</w:t>
      </w:r>
      <w:r>
        <w:t xml:space="preserve"> kn. Vjerovnik otpušta Dužnik dio tražbine u iznosu od </w:t>
      </w:r>
      <w:r>
        <w:rPr>
          <w:noProof/>
        </w:rPr>
        <w:t>517,50</w:t>
      </w:r>
      <w:r>
        <w:t xml:space="preserve"> kn, a Dužnik pristaje na takav otpust duga. Preostali dio tražbine koji ostaje za namirenje u iznosu od </w:t>
      </w:r>
      <w:r>
        <w:rPr>
          <w:noProof/>
        </w:rPr>
        <w:t>345,00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43,13</w:t>
      </w:r>
      <w:r>
        <w:t xml:space="preserve"> koja dospijeva u roku od 2 (dvije) godine od pravomoćnosti predstečajnog sporazuma</w:t>
      </w:r>
    </w:p>
    <w:p w:rsidRDefault="008C0EE4" w:rsidP="008C0EE4" w:rsidR="008C0EE4">
      <w:pPr>
        <w:ind w:hanging="1418" w:left="1418"/>
      </w:pPr>
      <w:r>
        <w:lastRenderedPageBreak/>
        <w:tab/>
        <w:t xml:space="preserve">2. rata u iznosu od </w:t>
      </w:r>
      <w:r>
        <w:rPr>
          <w:noProof/>
        </w:rPr>
        <w:t>43,13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43,13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43,13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43,13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43,13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43,13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43,13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82</w:t>
      </w:r>
      <w:r>
        <w:t xml:space="preserve">. Vjerovnik </w:t>
      </w:r>
      <w:r>
        <w:rPr>
          <w:noProof/>
        </w:rPr>
        <w:t>MAJUKA D.O.O.</w:t>
      </w:r>
      <w:r>
        <w:t xml:space="preserve">, OIB: </w:t>
      </w:r>
      <w:r>
        <w:rPr>
          <w:noProof/>
        </w:rPr>
        <w:t>11829439336</w:t>
      </w:r>
      <w:r>
        <w:t xml:space="preserve"> ima utvrđenu tražbinu u iznosu od  </w:t>
      </w:r>
      <w:r>
        <w:rPr>
          <w:noProof/>
        </w:rPr>
        <w:t>6.171,20</w:t>
      </w:r>
      <w:r>
        <w:t xml:space="preserve"> kn. Vjerovnik otpušta Dužnik dio tražbine u iznosu od </w:t>
      </w:r>
      <w:r>
        <w:rPr>
          <w:noProof/>
        </w:rPr>
        <w:t>3.702,72</w:t>
      </w:r>
      <w:r>
        <w:t xml:space="preserve"> kn, a Dužnik pristaje na takav otpust duga. Preostali dio tražbine koji ostaje za namirenje u iznosu od </w:t>
      </w:r>
      <w:r>
        <w:rPr>
          <w:noProof/>
        </w:rPr>
        <w:t>2.468,48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308,56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308,56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308,56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308,56</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308,56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308,56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308,56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308,56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83</w:t>
      </w:r>
      <w:r>
        <w:t xml:space="preserve">. Vjerovnik </w:t>
      </w:r>
      <w:r>
        <w:rPr>
          <w:noProof/>
        </w:rPr>
        <w:t>MANŠPED D.O.O.</w:t>
      </w:r>
      <w:r>
        <w:t xml:space="preserve">, OIB: </w:t>
      </w:r>
      <w:r>
        <w:rPr>
          <w:noProof/>
        </w:rPr>
        <w:t>76154765407</w:t>
      </w:r>
      <w:r>
        <w:t xml:space="preserve"> ima utvrđenu tražbinu u iznosu od  </w:t>
      </w:r>
      <w:r>
        <w:rPr>
          <w:noProof/>
        </w:rPr>
        <w:t>4.008,99</w:t>
      </w:r>
      <w:r>
        <w:t xml:space="preserve"> kn. Vjerovnik otpušta Dužnik dio tražbine u iznosu od </w:t>
      </w:r>
      <w:r>
        <w:rPr>
          <w:noProof/>
        </w:rPr>
        <w:t>2.405,39</w:t>
      </w:r>
      <w:r>
        <w:t xml:space="preserve"> kn, a Dužnik pristaje na takav otpust duga. Preostali dio tražbine koji ostaje za namirenje u iznosu od </w:t>
      </w:r>
      <w:r>
        <w:rPr>
          <w:noProof/>
        </w:rPr>
        <w:t>1.603,60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200,45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200,45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200,45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200,45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200,45</w:t>
      </w:r>
      <w:r>
        <w:t xml:space="preserve"> koja dospijeva u roku od 6 (šest) godina od pravomoćnosti predstečajnog sporazuma</w:t>
      </w:r>
    </w:p>
    <w:p w:rsidRDefault="008C0EE4" w:rsidP="008C0EE4" w:rsidR="008C0EE4">
      <w:pPr>
        <w:ind w:hanging="1418" w:left="1418"/>
      </w:pPr>
      <w:r>
        <w:lastRenderedPageBreak/>
        <w:tab/>
        <w:t xml:space="preserve">6. rata u iznosu od </w:t>
      </w:r>
      <w:r>
        <w:rPr>
          <w:noProof/>
        </w:rPr>
        <w:t>200,45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200,45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200,45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84</w:t>
      </w:r>
      <w:r>
        <w:t xml:space="preserve">. Vjerovnik </w:t>
      </w:r>
      <w:r>
        <w:rPr>
          <w:noProof/>
        </w:rPr>
        <w:t>MARŠIĆ D.O.O.</w:t>
      </w:r>
      <w:r>
        <w:t xml:space="preserve">, OIB: </w:t>
      </w:r>
      <w:r>
        <w:rPr>
          <w:noProof/>
        </w:rPr>
        <w:t>73334529004</w:t>
      </w:r>
      <w:r>
        <w:t xml:space="preserve"> ima utvrđenu tražbinu u iznosu od  </w:t>
      </w:r>
      <w:r>
        <w:rPr>
          <w:noProof/>
        </w:rPr>
        <w:t>1.199,05</w:t>
      </w:r>
      <w:r>
        <w:t xml:space="preserve"> kn. Vjerovnik otpušta Dužnik dio tražbine u iznosu od </w:t>
      </w:r>
      <w:r>
        <w:rPr>
          <w:noProof/>
        </w:rPr>
        <w:t>719,43</w:t>
      </w:r>
      <w:r>
        <w:t xml:space="preserve"> kn, a Dužnik pristaje na takav otpust duga. Preostali dio tražbine koji ostaje za namirenje u iznosu od </w:t>
      </w:r>
      <w:r>
        <w:rPr>
          <w:noProof/>
        </w:rPr>
        <w:t>479,62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59,95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59,95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59,95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59,95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59,95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59,95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59,95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59,95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88</w:t>
      </w:r>
      <w:r>
        <w:t xml:space="preserve">. Vjerovnik </w:t>
      </w:r>
      <w:r>
        <w:rPr>
          <w:noProof/>
        </w:rPr>
        <w:t>OBRT ZA AUTO ŠKOLU ŽABAC vl. IVICA MIJOČ</w:t>
      </w:r>
      <w:r>
        <w:t xml:space="preserve">, OIB: </w:t>
      </w:r>
      <w:r>
        <w:rPr>
          <w:noProof/>
        </w:rPr>
        <w:t>95771360321</w:t>
      </w:r>
      <w:r>
        <w:t xml:space="preserve"> ima utvrđenu tražbinu u iznosu od  </w:t>
      </w:r>
      <w:r>
        <w:rPr>
          <w:noProof/>
        </w:rPr>
        <w:t>9.624,13</w:t>
      </w:r>
      <w:r>
        <w:t xml:space="preserve"> kn. Vjerovnik otpušta Dužnik dio tražbine u iznosu od </w:t>
      </w:r>
      <w:r>
        <w:rPr>
          <w:noProof/>
        </w:rPr>
        <w:t>5.774,48</w:t>
      </w:r>
      <w:r>
        <w:t xml:space="preserve"> kn, a Dužnik pristaje na takav otpust duga. Preostali dio tražbine koji ostaje za namirenje u iznosu od </w:t>
      </w:r>
      <w:r>
        <w:rPr>
          <w:noProof/>
        </w:rPr>
        <w:t>3.849,65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481,21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481,21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481,21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481,21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481,21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481,21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481,21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481,21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lastRenderedPageBreak/>
        <w:t>90</w:t>
      </w:r>
      <w:r>
        <w:t xml:space="preserve">. Vjerovnik </w:t>
      </w:r>
      <w:r>
        <w:rPr>
          <w:noProof/>
        </w:rPr>
        <w:t>MINSITARSTVO FINACIJA - POREZNA UPRAVA</w:t>
      </w:r>
      <w:r>
        <w:t xml:space="preserve">, OIB: </w:t>
      </w:r>
      <w:r>
        <w:rPr>
          <w:noProof/>
        </w:rPr>
        <w:t>18683136487</w:t>
      </w:r>
      <w:r>
        <w:t xml:space="preserve"> ima utvrđenu tražbinu u iznosu od  </w:t>
      </w:r>
      <w:r>
        <w:rPr>
          <w:noProof/>
        </w:rPr>
        <w:t>317.503,11</w:t>
      </w:r>
      <w:r>
        <w:t xml:space="preserve"> kn. Vjerovnik otpušta Dužnik dio tražbine u iznosu od </w:t>
      </w:r>
      <w:r>
        <w:rPr>
          <w:noProof/>
        </w:rPr>
        <w:t>190.501,87</w:t>
      </w:r>
      <w:r>
        <w:t xml:space="preserve"> kn, a Dužnik pristaje na takav otpust duga. Preostali dio tražbine koji ostaje za namirenje u iznosu od </w:t>
      </w:r>
      <w:r>
        <w:rPr>
          <w:noProof/>
        </w:rPr>
        <w:t>127.001,24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15.875,16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15.875,16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15.875,16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15.875,16</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15.875,16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15.875,16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15.875,16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15.875,16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93</w:t>
      </w:r>
      <w:r>
        <w:t xml:space="preserve">. Vjerovnik </w:t>
      </w:r>
      <w:r>
        <w:rPr>
          <w:noProof/>
        </w:rPr>
        <w:t>ELEKTRORADIONICA MUSULIN</w:t>
      </w:r>
      <w:r>
        <w:t xml:space="preserve">, OIB: </w:t>
      </w:r>
      <w:r>
        <w:rPr>
          <w:noProof/>
        </w:rPr>
        <w:t>22671029793</w:t>
      </w:r>
      <w:r>
        <w:t xml:space="preserve"> ima utvrđenu tražbinu u iznosu od  </w:t>
      </w:r>
      <w:r>
        <w:rPr>
          <w:noProof/>
        </w:rPr>
        <w:t>1.381,71</w:t>
      </w:r>
      <w:r>
        <w:t xml:space="preserve"> kn. Vjerovnik otpušta Dužnik dio tražbine u iznosu od </w:t>
      </w:r>
      <w:r>
        <w:rPr>
          <w:noProof/>
        </w:rPr>
        <w:t>829,03</w:t>
      </w:r>
      <w:r>
        <w:t xml:space="preserve"> kn, a Dužnik pristaje na takav otpust duga. Preostali dio tražbine koji ostaje za namirenje u iznosu od </w:t>
      </w:r>
      <w:r>
        <w:rPr>
          <w:noProof/>
        </w:rPr>
        <w:t>552,68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69,09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69,09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69,09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69,09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69,09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69,09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69,09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69,09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94</w:t>
      </w:r>
      <w:r>
        <w:t xml:space="preserve">. Vjerovnik </w:t>
      </w:r>
      <w:r>
        <w:rPr>
          <w:noProof/>
        </w:rPr>
        <w:t>OBITELJ JUKIĆ D.O.O.</w:t>
      </w:r>
      <w:r>
        <w:t xml:space="preserve">, OIB: </w:t>
      </w:r>
      <w:r>
        <w:rPr>
          <w:noProof/>
        </w:rPr>
        <w:t>53256317686</w:t>
      </w:r>
      <w:r>
        <w:t xml:space="preserve"> ima utvrđenu tražbinu u iznosu od  </w:t>
      </w:r>
      <w:r>
        <w:rPr>
          <w:noProof/>
        </w:rPr>
        <w:t>2.252,79</w:t>
      </w:r>
      <w:r>
        <w:t xml:space="preserve"> kn. Vjerovnik otpušta Dužnik dio tražbine u iznosu od </w:t>
      </w:r>
      <w:r>
        <w:rPr>
          <w:noProof/>
        </w:rPr>
        <w:t>1.351,67</w:t>
      </w:r>
      <w:r>
        <w:t xml:space="preserve"> kn, a Dužnik pristaje na takav otpust duga. Preostali dio tražbine koji ostaje za namirenje u iznosu od </w:t>
      </w:r>
      <w:r>
        <w:rPr>
          <w:noProof/>
        </w:rPr>
        <w:t>901,12</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112,64</w:t>
      </w:r>
      <w:r>
        <w:t xml:space="preserve"> koja dospijeva u roku od 2 (dvije) godine od pravomoćnosti predstečajnog sporazuma</w:t>
      </w:r>
    </w:p>
    <w:p w:rsidRDefault="008C0EE4" w:rsidP="008C0EE4" w:rsidR="008C0EE4">
      <w:pPr>
        <w:ind w:hanging="1418" w:left="1418"/>
      </w:pPr>
      <w:r>
        <w:lastRenderedPageBreak/>
        <w:tab/>
        <w:t xml:space="preserve">2. rata u iznosu od </w:t>
      </w:r>
      <w:r>
        <w:rPr>
          <w:noProof/>
        </w:rPr>
        <w:t>112,64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112,64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112,64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112,64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112,64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112,64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112,64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95</w:t>
      </w:r>
      <w:r>
        <w:t xml:space="preserve">. Vjerovnik </w:t>
      </w:r>
      <w:r>
        <w:rPr>
          <w:noProof/>
        </w:rPr>
        <w:t>ODVODNJA OPUZEN D.O.O.</w:t>
      </w:r>
      <w:r>
        <w:t xml:space="preserve">, OIB: </w:t>
      </w:r>
      <w:r>
        <w:rPr>
          <w:noProof/>
        </w:rPr>
        <w:t>99530936939</w:t>
      </w:r>
      <w:r>
        <w:t xml:space="preserve"> ima utvrđenu tražbinu u iznosu od  </w:t>
      </w:r>
      <w:r>
        <w:rPr>
          <w:noProof/>
        </w:rPr>
        <w:t>108,02</w:t>
      </w:r>
      <w:r>
        <w:t xml:space="preserve"> kn. Vjerovnik otpušta Dužnik dio tražbine u iznosu od </w:t>
      </w:r>
      <w:r>
        <w:rPr>
          <w:noProof/>
        </w:rPr>
        <w:t>64,81</w:t>
      </w:r>
      <w:r>
        <w:t xml:space="preserve"> kn, a Dužnik pristaje na takav otpust duga. Preostali dio tražbine koji ostaje za namirenje u iznosu od </w:t>
      </w:r>
      <w:r>
        <w:rPr>
          <w:noProof/>
        </w:rPr>
        <w:t>43,21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5,40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5,40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5,40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5,40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5,40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5,40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5,40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5,40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98</w:t>
      </w:r>
      <w:r>
        <w:t xml:space="preserve">. Vjerovnik </w:t>
      </w:r>
      <w:r>
        <w:rPr>
          <w:noProof/>
        </w:rPr>
        <w:t>JAVNI BILJEŽNIK JOŠKO PANDŽA</w:t>
      </w:r>
      <w:r>
        <w:t xml:space="preserve">, OIB: </w:t>
      </w:r>
      <w:r>
        <w:rPr>
          <w:noProof/>
        </w:rPr>
        <w:t>22975292900</w:t>
      </w:r>
      <w:r>
        <w:t xml:space="preserve"> ima utvrđenu tražbinu u iznosu od  </w:t>
      </w:r>
      <w:r>
        <w:rPr>
          <w:noProof/>
        </w:rPr>
        <w:t>9.637,50</w:t>
      </w:r>
      <w:r>
        <w:t xml:space="preserve"> kn. Vjerovnik otpušta Dužnik dio tražbine u iznosu od </w:t>
      </w:r>
      <w:r>
        <w:rPr>
          <w:noProof/>
        </w:rPr>
        <w:t>5.782,50</w:t>
      </w:r>
      <w:r>
        <w:t xml:space="preserve"> kn, a Dužnik pristaje na takav otpust duga. Preostali dio tražbine koji ostaje za namirenje u iznosu od </w:t>
      </w:r>
      <w:r>
        <w:rPr>
          <w:noProof/>
        </w:rPr>
        <w:t>3.855,00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481,88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481,88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481,88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481,88</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481,88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481,88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481,88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481,88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99</w:t>
      </w:r>
      <w:r>
        <w:t xml:space="preserve">. Vjerovnik </w:t>
      </w:r>
      <w:r>
        <w:rPr>
          <w:noProof/>
        </w:rPr>
        <w:t>PARTNER GRUPA D.O.O.</w:t>
      </w:r>
      <w:r>
        <w:t xml:space="preserve">, OIB: </w:t>
      </w:r>
      <w:r>
        <w:rPr>
          <w:noProof/>
        </w:rPr>
        <w:t>17102697854</w:t>
      </w:r>
      <w:r>
        <w:t xml:space="preserve"> ima utvrđenu tražbinu u iznosu od  </w:t>
      </w:r>
      <w:r>
        <w:rPr>
          <w:noProof/>
        </w:rPr>
        <w:t>73.000,00</w:t>
      </w:r>
      <w:r>
        <w:t xml:space="preserve"> kn. Vjerovnik otpušta Dužnik dio tražbine u iznosu od </w:t>
      </w:r>
      <w:r>
        <w:rPr>
          <w:noProof/>
        </w:rPr>
        <w:t>43.800,00</w:t>
      </w:r>
      <w:r>
        <w:t xml:space="preserve"> kn, a Dužnik pristaje na takav otpust duga. Preostali dio tražbine koji ostaje za namirenje u iznosu od </w:t>
      </w:r>
      <w:r>
        <w:rPr>
          <w:noProof/>
        </w:rPr>
        <w:t>29.200,00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3.650,00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3.650,00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3.650,00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3.650,00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3.650,00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3.650,00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3.650,00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3.650,00</w:t>
      </w:r>
      <w:r>
        <w:t xml:space="preserve"> koja dospijeva u roku od 9 (devet) godina od  pravomoćnosti predstečajnog sporazuma.</w:t>
      </w:r>
    </w:p>
    <w:p w:rsidRDefault="008C0EE4" w:rsidP="008C0EE4" w:rsidR="008C0EE4"/>
    <w:p w:rsidRDefault="008C0EE4" w:rsidP="008C0EE4" w:rsidR="008C0EE4">
      <w:r>
        <w:rPr>
          <w:noProof/>
        </w:rPr>
        <w:t>100</w:t>
      </w:r>
      <w:r>
        <w:t xml:space="preserve">. Vjerovnik </w:t>
      </w:r>
      <w:r>
        <w:rPr>
          <w:noProof/>
        </w:rPr>
        <w:t>PBZ LEASING D.O.O.</w:t>
      </w:r>
      <w:r>
        <w:t xml:space="preserve">, OIB: </w:t>
      </w:r>
      <w:r>
        <w:rPr>
          <w:noProof/>
        </w:rPr>
        <w:t>57270798205</w:t>
      </w:r>
      <w:r>
        <w:t xml:space="preserve"> ima utvrđenu tražbinu u iznosu od  </w:t>
      </w:r>
      <w:r>
        <w:rPr>
          <w:noProof/>
        </w:rPr>
        <w:t>3.896,98</w:t>
      </w:r>
      <w:r>
        <w:t xml:space="preserve"> kn. Vjerovnik otpušta Dužnik dio tražbine u iznosu od </w:t>
      </w:r>
      <w:r>
        <w:rPr>
          <w:noProof/>
        </w:rPr>
        <w:t>2.338,19</w:t>
      </w:r>
      <w:r>
        <w:t xml:space="preserve"> kn, a Dužnik pristaje na takav otpust duga. Preostali dio tražbine koji ostaje za namirenje u iznosu od </w:t>
      </w:r>
      <w:r>
        <w:rPr>
          <w:noProof/>
        </w:rPr>
        <w:t>1.558,79</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194,85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194,85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194,85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194,85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194,85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194,85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194,85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194,85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101</w:t>
      </w:r>
      <w:r>
        <w:t xml:space="preserve">. Vjerovnik </w:t>
      </w:r>
      <w:r>
        <w:rPr>
          <w:noProof/>
        </w:rPr>
        <w:t>PELJEŠAC VINO D.O.O.</w:t>
      </w:r>
      <w:r>
        <w:t xml:space="preserve">, OIB: </w:t>
      </w:r>
      <w:r>
        <w:rPr>
          <w:noProof/>
        </w:rPr>
        <w:t>42079461002</w:t>
      </w:r>
      <w:r>
        <w:t xml:space="preserve"> ima utvrđenu tražbinu u iznosu od  </w:t>
      </w:r>
      <w:r>
        <w:rPr>
          <w:noProof/>
        </w:rPr>
        <w:t>1.187,50</w:t>
      </w:r>
      <w:r>
        <w:t xml:space="preserve"> kn. Vjerovnik otpušta Dužnik dio tražbine u iznosu od </w:t>
      </w:r>
      <w:r>
        <w:rPr>
          <w:noProof/>
        </w:rPr>
        <w:t>712,50</w:t>
      </w:r>
      <w:r>
        <w:t xml:space="preserve"> kn, a Dužnik pristaje na takav otpust duga. Preostali dio tražbine koji ostaje za namirenje u iznosu od </w:t>
      </w:r>
      <w:r>
        <w:rPr>
          <w:noProof/>
        </w:rPr>
        <w:t>475,00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59,38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59,38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59,38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59,38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59,38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59,38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59,38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59,38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102</w:t>
      </w:r>
      <w:r>
        <w:t xml:space="preserve">. Vjerovnik </w:t>
      </w:r>
      <w:r>
        <w:rPr>
          <w:noProof/>
        </w:rPr>
        <w:t>PETRUZALEK D.O.O.</w:t>
      </w:r>
      <w:r>
        <w:t xml:space="preserve">, OIB: </w:t>
      </w:r>
      <w:r>
        <w:rPr>
          <w:noProof/>
        </w:rPr>
        <w:t>76786412969</w:t>
      </w:r>
      <w:r>
        <w:t xml:space="preserve"> ima utvrđenu tražbinu u iznosu od  </w:t>
      </w:r>
      <w:r>
        <w:rPr>
          <w:noProof/>
        </w:rPr>
        <w:t>808,93</w:t>
      </w:r>
      <w:r>
        <w:t xml:space="preserve"> kn. Vjerovnik otpušta Dužnik dio tražbine u iznosu od </w:t>
      </w:r>
      <w:r>
        <w:rPr>
          <w:noProof/>
        </w:rPr>
        <w:t>485,36</w:t>
      </w:r>
      <w:r>
        <w:t xml:space="preserve"> kn, a Dužnik pristaje na takav otpust duga. Preostali dio tražbine koji ostaje za namirenje u iznosu od </w:t>
      </w:r>
      <w:r>
        <w:rPr>
          <w:noProof/>
        </w:rPr>
        <w:t>323,57</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40,45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40,45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40,45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40,45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40,45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40,45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40,45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40,45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103</w:t>
      </w:r>
      <w:r>
        <w:t xml:space="preserve">. Vjerovnik </w:t>
      </w:r>
      <w:r>
        <w:rPr>
          <w:noProof/>
        </w:rPr>
        <w:t>PLASTISIN D.O.O.</w:t>
      </w:r>
      <w:r>
        <w:t xml:space="preserve">, OIB: </w:t>
      </w:r>
      <w:r>
        <w:rPr>
          <w:noProof/>
        </w:rPr>
        <w:t>99216855246</w:t>
      </w:r>
      <w:r>
        <w:t xml:space="preserve"> ima utvrđenu tražbinu u iznosu od  </w:t>
      </w:r>
      <w:r>
        <w:rPr>
          <w:noProof/>
        </w:rPr>
        <w:t>410,00</w:t>
      </w:r>
      <w:r>
        <w:t xml:space="preserve"> kn. Vjerovnik otpušta Dužnik dio tražbine u iznosu od </w:t>
      </w:r>
      <w:r>
        <w:rPr>
          <w:noProof/>
        </w:rPr>
        <w:t>246,00</w:t>
      </w:r>
      <w:r>
        <w:t xml:space="preserve"> kn, a Dužnik pristaje na takav otpust duga. Preostali dio tražbine koji ostaje za namirenje u iznosu od </w:t>
      </w:r>
      <w:r>
        <w:rPr>
          <w:noProof/>
        </w:rPr>
        <w:t>164,00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20,50</w:t>
      </w:r>
      <w:r>
        <w:t xml:space="preserve"> koja dospijeva u roku od 2 (dvije) godine od pravomoćnosti predstečajnog sporazuma</w:t>
      </w:r>
    </w:p>
    <w:p w:rsidRDefault="008C0EE4" w:rsidP="008C0EE4" w:rsidR="008C0EE4">
      <w:pPr>
        <w:ind w:hanging="1418" w:left="1418"/>
      </w:pPr>
      <w:r>
        <w:lastRenderedPageBreak/>
        <w:tab/>
        <w:t xml:space="preserve">2. rata u iznosu od </w:t>
      </w:r>
      <w:r>
        <w:rPr>
          <w:noProof/>
        </w:rPr>
        <w:t>20,50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20,50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20,50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20,50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20,50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20,50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20,50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104</w:t>
      </w:r>
      <w:r>
        <w:t xml:space="preserve">. Vjerovnik </w:t>
      </w:r>
      <w:r>
        <w:rPr>
          <w:noProof/>
        </w:rPr>
        <w:t>POLJOPRIVREDNO GOSPODARSTVO BISTROVIĆ D.O.O.</w:t>
      </w:r>
      <w:r>
        <w:t xml:space="preserve">, OIB: </w:t>
      </w:r>
      <w:r>
        <w:rPr>
          <w:noProof/>
        </w:rPr>
        <w:t>80143131651</w:t>
      </w:r>
      <w:r>
        <w:t xml:space="preserve"> ima utvrđenu tražbinu u iznosu od  </w:t>
      </w:r>
      <w:r>
        <w:rPr>
          <w:noProof/>
        </w:rPr>
        <w:t>469,85</w:t>
      </w:r>
      <w:r>
        <w:t xml:space="preserve"> kn. Vjerovnik otpušta Dužnik dio tražbine u iznosu od </w:t>
      </w:r>
      <w:r>
        <w:rPr>
          <w:noProof/>
        </w:rPr>
        <w:t>281,91</w:t>
      </w:r>
      <w:r>
        <w:t xml:space="preserve"> kn, a Dužnik pristaje na takav otpust duga. Preostali dio tražbine koji ostaje za namirenje u iznosu od </w:t>
      </w:r>
      <w:r>
        <w:rPr>
          <w:noProof/>
        </w:rPr>
        <w:t>187,94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23,49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23,49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23,49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23,49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23,49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23,49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23,49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23,49</w:t>
      </w:r>
      <w:r>
        <w:t xml:space="preserve"> koja dospijeva u roku od 9 (devet) godina od  pravomoćnosti predstečajnog sporazuma.</w:t>
      </w:r>
    </w:p>
    <w:p w:rsidRDefault="008C0EE4" w:rsidP="008C0EE4" w:rsidR="008C0EE4"/>
    <w:p w:rsidRDefault="008C0EE4" w:rsidP="008C0EE4" w:rsidR="008C0EE4">
      <w:r>
        <w:rPr>
          <w:noProof/>
        </w:rPr>
        <w:t>105</w:t>
      </w:r>
      <w:r>
        <w:t xml:space="preserve">. Vjerovnik </w:t>
      </w:r>
      <w:r>
        <w:rPr>
          <w:noProof/>
        </w:rPr>
        <w:t>POLJOPROMET D.O.O.</w:t>
      </w:r>
      <w:r>
        <w:t xml:space="preserve">, OIB: </w:t>
      </w:r>
      <w:r>
        <w:rPr>
          <w:noProof/>
        </w:rPr>
        <w:t>12302967911</w:t>
      </w:r>
      <w:r>
        <w:t xml:space="preserve"> ima utvrđenu tražbinu u iznosu od  </w:t>
      </w:r>
      <w:r>
        <w:rPr>
          <w:noProof/>
        </w:rPr>
        <w:t>8.692,23</w:t>
      </w:r>
      <w:r>
        <w:t xml:space="preserve"> kn. Vjerovnik otpušta Dužnik dio tražbine u iznosu od </w:t>
      </w:r>
      <w:r>
        <w:rPr>
          <w:noProof/>
        </w:rPr>
        <w:t>5.215,34</w:t>
      </w:r>
      <w:r>
        <w:t xml:space="preserve"> kn, a Dužnik pristaje na takav otpust duga. Preostali dio tražbine koji ostaje za namirenje u iznosu od </w:t>
      </w:r>
      <w:r>
        <w:rPr>
          <w:noProof/>
        </w:rPr>
        <w:t>3.476,89</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434,61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434,61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434,61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434,61</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434,61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434,61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434,61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434,61</w:t>
      </w:r>
      <w:r>
        <w:t xml:space="preserve"> koja dospijeva u roku od 9 (devet) godina od  pravomoćnosti predstečajnog sporazuma.</w:t>
      </w:r>
    </w:p>
    <w:p w:rsidRDefault="008C0EE4" w:rsidP="008C0EE4" w:rsidR="008C0EE4"/>
    <w:p w:rsidRDefault="008C0EE4" w:rsidP="008C0EE4" w:rsidR="008C0EE4">
      <w:r>
        <w:rPr>
          <w:noProof/>
        </w:rPr>
        <w:t>106</w:t>
      </w:r>
      <w:r>
        <w:t xml:space="preserve">. Vjerovnik </w:t>
      </w:r>
      <w:r>
        <w:rPr>
          <w:noProof/>
        </w:rPr>
        <w:t>POMORSKI SERVIS - LUKA PLOČE D.O.O.</w:t>
      </w:r>
      <w:r>
        <w:t xml:space="preserve">, OIB: </w:t>
      </w:r>
      <w:r>
        <w:rPr>
          <w:noProof/>
        </w:rPr>
        <w:t>18875024938</w:t>
      </w:r>
      <w:r>
        <w:t xml:space="preserve"> ima utvrđenu tražbinu u iznosu od  </w:t>
      </w:r>
      <w:r>
        <w:rPr>
          <w:noProof/>
        </w:rPr>
        <w:t>1.061,88</w:t>
      </w:r>
      <w:r>
        <w:t xml:space="preserve"> kn. Vjerovnik otpušta Dužnik dio tražbine u iznosu od </w:t>
      </w:r>
      <w:r>
        <w:rPr>
          <w:noProof/>
        </w:rPr>
        <w:t>637,13</w:t>
      </w:r>
      <w:r>
        <w:t xml:space="preserve"> kn, a Dužnik pristaje na takav otpust duga. Preostali dio tražbine koji ostaje za namirenje u iznosu od </w:t>
      </w:r>
      <w:r>
        <w:rPr>
          <w:noProof/>
        </w:rPr>
        <w:t>424,75</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53,09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53,09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53,09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53,09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53,09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53,09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53,09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53,09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108</w:t>
      </w:r>
      <w:r>
        <w:t xml:space="preserve">. Vjerovnik </w:t>
      </w:r>
      <w:r>
        <w:rPr>
          <w:noProof/>
        </w:rPr>
        <w:t>PRAEVENIRE D.O.O.</w:t>
      </w:r>
      <w:r>
        <w:t xml:space="preserve">, OIB: </w:t>
      </w:r>
      <w:r>
        <w:rPr>
          <w:noProof/>
        </w:rPr>
        <w:t>98008125662</w:t>
      </w:r>
      <w:r>
        <w:t xml:space="preserve"> ima utvrđenu tražbinu u iznosu od  </w:t>
      </w:r>
      <w:r>
        <w:rPr>
          <w:noProof/>
        </w:rPr>
        <w:t>20.000,00</w:t>
      </w:r>
      <w:r>
        <w:t xml:space="preserve"> kn. Vjerovnik otpušta Dužnik dio tražbine u iznosu od </w:t>
      </w:r>
      <w:r>
        <w:rPr>
          <w:noProof/>
        </w:rPr>
        <w:t>12.000,00</w:t>
      </w:r>
      <w:r>
        <w:t xml:space="preserve"> kn, a Dužnik pristaje na takav otpust duga. Preostali dio tražbine koji ostaje za namirenje u iznosu od </w:t>
      </w:r>
      <w:r>
        <w:rPr>
          <w:noProof/>
        </w:rPr>
        <w:t>8.000,00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1.000,00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1.000,00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1.000,00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1.000,00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1.000,00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1.000,00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1.000,00</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1.000,00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109</w:t>
      </w:r>
      <w:r>
        <w:t xml:space="preserve">. Vjerovnik </w:t>
      </w:r>
      <w:r>
        <w:rPr>
          <w:noProof/>
        </w:rPr>
        <w:t>PUĐA D.O.O.</w:t>
      </w:r>
      <w:r>
        <w:t xml:space="preserve">, OIB: </w:t>
      </w:r>
      <w:r>
        <w:rPr>
          <w:noProof/>
        </w:rPr>
        <w:t>72892044648</w:t>
      </w:r>
      <w:r>
        <w:t xml:space="preserve"> ima utvrđenu tražbinu u iznosu od  </w:t>
      </w:r>
      <w:r>
        <w:rPr>
          <w:noProof/>
        </w:rPr>
        <w:t>2.485,25</w:t>
      </w:r>
      <w:r>
        <w:t xml:space="preserve"> kn. Vjerovnik otpušta Dužnik dio tražbine u iznosu od </w:t>
      </w:r>
      <w:r>
        <w:rPr>
          <w:noProof/>
        </w:rPr>
        <w:t>1.491,15</w:t>
      </w:r>
      <w:r>
        <w:t xml:space="preserve"> kn, a Dužnik pristaje na takav otpust duga. Preostali dio tražbine koji ostaje za namirenje u iznosu od </w:t>
      </w:r>
      <w:r>
        <w:rPr>
          <w:noProof/>
        </w:rPr>
        <w:t>994,10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124,26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124,26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124,26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124,26</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124,26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124,26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124,26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124,26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110</w:t>
      </w:r>
      <w:r>
        <w:t xml:space="preserve">. Vjerovnik </w:t>
      </w:r>
      <w:r>
        <w:rPr>
          <w:noProof/>
        </w:rPr>
        <w:t>RURIS D.O.O.</w:t>
      </w:r>
      <w:r>
        <w:t xml:space="preserve">, OIB: </w:t>
      </w:r>
      <w:r>
        <w:rPr>
          <w:noProof/>
        </w:rPr>
        <w:t>07325934721</w:t>
      </w:r>
      <w:r>
        <w:t xml:space="preserve"> ima utvrđenu tražbinu u iznosu od  </w:t>
      </w:r>
      <w:r>
        <w:rPr>
          <w:noProof/>
        </w:rPr>
        <w:t>207.884,48</w:t>
      </w:r>
      <w:r>
        <w:t xml:space="preserve"> kn. Vjerovnik otpušta Dužnik dio tražbine u iznosu od </w:t>
      </w:r>
      <w:r>
        <w:rPr>
          <w:noProof/>
        </w:rPr>
        <w:t>124.730,69</w:t>
      </w:r>
      <w:r>
        <w:t xml:space="preserve"> kn, a Dužnik pristaje na takav otpust duga. Preostali dio tražbine koji ostaje za namirenje u iznosu od </w:t>
      </w:r>
      <w:r>
        <w:rPr>
          <w:noProof/>
        </w:rPr>
        <w:t>83.153,79</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10.394,22</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10.394,22</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10.394,22</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10.394,22</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10.394,22</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10.394,22</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10.394,22</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10.394,22</w:t>
      </w:r>
      <w:r>
        <w:t xml:space="preserve"> koja dospijeva u roku od 9 (devet) godina od  pravomoćnosti predstečajnog sporazuma.</w:t>
      </w:r>
    </w:p>
    <w:p w:rsidRDefault="008C0EE4" w:rsidP="008C0EE4" w:rsidR="008C0EE4"/>
    <w:p w:rsidRDefault="008C0EE4" w:rsidP="008C0EE4" w:rsidR="008C0EE4">
      <w:pPr>
        <w:rPr>
          <w:noProof/>
        </w:rPr>
      </w:pPr>
    </w:p>
    <w:p w:rsidRDefault="008C0EE4" w:rsidP="008C0EE4" w:rsidR="008C0EE4">
      <w:r>
        <w:rPr>
          <w:noProof/>
        </w:rPr>
        <w:t>111</w:t>
      </w:r>
      <w:r>
        <w:t xml:space="preserve">. Vjerovnik </w:t>
      </w:r>
      <w:r>
        <w:rPr>
          <w:noProof/>
        </w:rPr>
        <w:t>RWE ENERGIJA D.O.O.</w:t>
      </w:r>
      <w:r>
        <w:t xml:space="preserve">, OIB: </w:t>
      </w:r>
      <w:r>
        <w:rPr>
          <w:noProof/>
        </w:rPr>
        <w:t>81103558092</w:t>
      </w:r>
      <w:r>
        <w:t xml:space="preserve"> ima utvrđenu tražbinu u iznosu od  </w:t>
      </w:r>
      <w:r>
        <w:rPr>
          <w:noProof/>
        </w:rPr>
        <w:t>1.577,42</w:t>
      </w:r>
      <w:r>
        <w:t xml:space="preserve"> kn. Vjerovnik otpušta Dužnik dio tražbine u iznosu od </w:t>
      </w:r>
      <w:r>
        <w:rPr>
          <w:noProof/>
        </w:rPr>
        <w:t>946,45</w:t>
      </w:r>
      <w:r>
        <w:t xml:space="preserve"> kn, a Dužnik pristaje na takav otpust duga. Preostali dio tražbine koji ostaje za namirenje u iznosu od </w:t>
      </w:r>
      <w:r>
        <w:rPr>
          <w:noProof/>
        </w:rPr>
        <w:t>630,97</w:t>
      </w:r>
      <w:r>
        <w:t xml:space="preserve"> kn Dužnik se obvezuje podmiriti u 8 (osam) jednakih godišnjih rata kako slijedi:</w:t>
      </w:r>
    </w:p>
    <w:p w:rsidRDefault="008C0EE4" w:rsidP="008C0EE4" w:rsidR="008C0EE4">
      <w:pPr>
        <w:ind w:hanging="1418" w:left="1418"/>
      </w:pPr>
      <w:r>
        <w:lastRenderedPageBreak/>
        <w:tab/>
        <w:t xml:space="preserve">1. rata u iznosu od </w:t>
      </w:r>
      <w:r>
        <w:rPr>
          <w:noProof/>
        </w:rPr>
        <w:t>78,87</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78,87</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78,87</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78,87</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78,87</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78,87</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78,87</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78,87</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112</w:t>
      </w:r>
      <w:r>
        <w:t xml:space="preserve">. Vjerovnik </w:t>
      </w:r>
      <w:r>
        <w:rPr>
          <w:noProof/>
        </w:rPr>
        <w:t>SAFARIS D.O.O.</w:t>
      </w:r>
      <w:r>
        <w:t xml:space="preserve">, OIB: </w:t>
      </w:r>
      <w:r>
        <w:rPr>
          <w:noProof/>
        </w:rPr>
        <w:t>19666934</w:t>
      </w:r>
      <w:r>
        <w:t xml:space="preserve"> ima utvrđenu tražbinu u iznosu od  </w:t>
      </w:r>
      <w:r>
        <w:rPr>
          <w:noProof/>
        </w:rPr>
        <w:t>25.500,00</w:t>
      </w:r>
      <w:r>
        <w:t xml:space="preserve"> kn. Vjerovnik otpušta Dužnik dio tražbine u iznosu od </w:t>
      </w:r>
      <w:r>
        <w:rPr>
          <w:noProof/>
        </w:rPr>
        <w:t>15.300,00</w:t>
      </w:r>
      <w:r>
        <w:t xml:space="preserve"> kn, a Dužnik pristaje na takav otpust duga. Preostali dio tražbine koji ostaje za namirenje u iznosu od </w:t>
      </w:r>
      <w:r>
        <w:rPr>
          <w:noProof/>
        </w:rPr>
        <w:t>10.200,00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1.275,00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1.275,00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1.275,00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1.275,00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1.275,00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1.275,00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1.275,00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1.275,00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113</w:t>
      </w:r>
      <w:r>
        <w:t xml:space="preserve">. Vjerovnik </w:t>
      </w:r>
      <w:r>
        <w:rPr>
          <w:noProof/>
        </w:rPr>
        <w:t>SEMERING D.O.O.</w:t>
      </w:r>
      <w:r>
        <w:t xml:space="preserve">, OIB: </w:t>
      </w:r>
      <w:r>
        <w:rPr>
          <w:noProof/>
        </w:rPr>
        <w:t>03721032412</w:t>
      </w:r>
      <w:r>
        <w:t xml:space="preserve"> ima utvrđenu tražbinu u iznosu od  </w:t>
      </w:r>
      <w:r>
        <w:rPr>
          <w:noProof/>
        </w:rPr>
        <w:t>531,15</w:t>
      </w:r>
      <w:r>
        <w:t xml:space="preserve"> kn. Vjerovnik otpušta Dužnik dio tražbine u iznosu od </w:t>
      </w:r>
      <w:r>
        <w:rPr>
          <w:noProof/>
        </w:rPr>
        <w:t>318,69</w:t>
      </w:r>
      <w:r>
        <w:t xml:space="preserve"> kn, a Dužnik pristaje na takav otpust duga. Preostali dio tražbine koji ostaje za namirenje u iznosu od </w:t>
      </w:r>
      <w:r>
        <w:rPr>
          <w:noProof/>
        </w:rPr>
        <w:t>212,46</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26,56</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26,56</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26,56</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26,56</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26,56</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26,56</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26,56</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26,56</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114</w:t>
      </w:r>
      <w:r>
        <w:t xml:space="preserve">. Vjerovnik </w:t>
      </w:r>
      <w:r>
        <w:rPr>
          <w:noProof/>
        </w:rPr>
        <w:t>SER - KO FRUIT</w:t>
      </w:r>
      <w:r>
        <w:t xml:space="preserve">, OIB: </w:t>
      </w:r>
      <w:r>
        <w:rPr>
          <w:noProof/>
        </w:rPr>
        <w:t>120603063</w:t>
      </w:r>
      <w:r>
        <w:t xml:space="preserve"> ima utvrđenu tražbinu u iznosu od  </w:t>
      </w:r>
      <w:r>
        <w:rPr>
          <w:noProof/>
        </w:rPr>
        <w:t>79.820,68</w:t>
      </w:r>
      <w:r>
        <w:t xml:space="preserve"> kn. Vjerovnik otpušta Dužnik dio tražbine u iznosu od </w:t>
      </w:r>
      <w:r>
        <w:rPr>
          <w:noProof/>
        </w:rPr>
        <w:t>47.892,41</w:t>
      </w:r>
      <w:r>
        <w:t xml:space="preserve"> kn, a Dužnik pristaje na takav otpust duga. Preostali dio tražbine koji ostaje za namirenje u iznosu od </w:t>
      </w:r>
      <w:r>
        <w:rPr>
          <w:noProof/>
        </w:rPr>
        <w:t>31.928,27</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3.991,03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3.991,03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3.991,03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3.991,03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3.991,03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3.991,03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3.991,03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3.991,03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115</w:t>
      </w:r>
      <w:r>
        <w:t xml:space="preserve">. Vjerovnik </w:t>
      </w:r>
      <w:r>
        <w:rPr>
          <w:noProof/>
        </w:rPr>
        <w:t>SPECIJALNI AMBALAŽNI PROGRAM D.O.O.</w:t>
      </w:r>
      <w:r>
        <w:t xml:space="preserve">, OIB: </w:t>
      </w:r>
      <w:r>
        <w:rPr>
          <w:noProof/>
        </w:rPr>
        <w:t>73967405079</w:t>
      </w:r>
      <w:r>
        <w:t xml:space="preserve"> ima utvrđenu tražbinu u iznosu od  </w:t>
      </w:r>
      <w:r>
        <w:rPr>
          <w:noProof/>
        </w:rPr>
        <w:t>105.778,18</w:t>
      </w:r>
      <w:r>
        <w:t xml:space="preserve"> kn. Vjerovnik otpušta Dužnik dio tražbine u iznosu od </w:t>
      </w:r>
      <w:r>
        <w:rPr>
          <w:noProof/>
        </w:rPr>
        <w:t>63.466,91</w:t>
      </w:r>
      <w:r>
        <w:t xml:space="preserve"> kn, a Dužnik pristaje na takav otpust duga. Preostali dio tražbine koji ostaje za namirenje u iznosu od </w:t>
      </w:r>
      <w:r>
        <w:rPr>
          <w:noProof/>
        </w:rPr>
        <w:t>42.311,27</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5.288,91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5.288,91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5.288,91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5.288,91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5.288,91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5.288,91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5.288,91</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5.288,91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121</w:t>
      </w:r>
      <w:r>
        <w:t xml:space="preserve">. Vjerovnik </w:t>
      </w:r>
      <w:r>
        <w:rPr>
          <w:noProof/>
        </w:rPr>
        <w:t>ŠPANDAU D.O.O.</w:t>
      </w:r>
      <w:r>
        <w:t xml:space="preserve">, OIB: </w:t>
      </w:r>
      <w:r>
        <w:rPr>
          <w:noProof/>
        </w:rPr>
        <w:t>18020556957</w:t>
      </w:r>
      <w:r>
        <w:t xml:space="preserve"> ima utvrđenu tražbinu u iznosu od  </w:t>
      </w:r>
      <w:r>
        <w:rPr>
          <w:noProof/>
        </w:rPr>
        <w:t>4.658,95</w:t>
      </w:r>
      <w:r>
        <w:t xml:space="preserve"> kn. Vjerovnik otpušta Dužnik dio tražbine u iznosu od </w:t>
      </w:r>
      <w:r>
        <w:rPr>
          <w:noProof/>
        </w:rPr>
        <w:t>2.795,37</w:t>
      </w:r>
      <w:r>
        <w:t xml:space="preserve"> kn, a Dužnik pristaje na takav otpust duga. Preostali dio tražbine koji ostaje za namirenje u iznosu od </w:t>
      </w:r>
      <w:r>
        <w:rPr>
          <w:noProof/>
        </w:rPr>
        <w:t>1.863,58</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232,95</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232,95</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232,95</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232,95</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232,95</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232,95</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232,95</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232,95</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122</w:t>
      </w:r>
      <w:r>
        <w:t xml:space="preserve">. Vjerovnik </w:t>
      </w:r>
      <w:r>
        <w:rPr>
          <w:noProof/>
        </w:rPr>
        <w:t>POLJOPRIVREDNO GOSPODARSTVO ŠPECI vl. DARKO ŠUMAN</w:t>
      </w:r>
      <w:r>
        <w:t xml:space="preserve">, OIB: </w:t>
      </w:r>
      <w:r>
        <w:rPr>
          <w:noProof/>
        </w:rPr>
        <w:t>18018057906</w:t>
      </w:r>
      <w:r>
        <w:t xml:space="preserve"> ima utvrđenu tražbinu u iznosu od  </w:t>
      </w:r>
      <w:r>
        <w:rPr>
          <w:noProof/>
        </w:rPr>
        <w:t>53.836,25</w:t>
      </w:r>
      <w:r>
        <w:t xml:space="preserve"> kn. Vjerovnik otpušta Dužnik dio tražbine u iznosu od </w:t>
      </w:r>
      <w:r>
        <w:rPr>
          <w:noProof/>
        </w:rPr>
        <w:t>32.301,75</w:t>
      </w:r>
      <w:r>
        <w:t xml:space="preserve"> kn, a Dužnik pristaje na takav otpust duga. Preostali dio tražbine koji ostaje za namirenje u iznosu od </w:t>
      </w:r>
      <w:r>
        <w:rPr>
          <w:noProof/>
        </w:rPr>
        <w:t>21.534,50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2.691,81</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2.691,81</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2.691,81</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2.691,81</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2.691,81</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2.691,81</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2.691,81</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2.691,81</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123</w:t>
      </w:r>
      <w:r>
        <w:t xml:space="preserve">. Vjerovnik </w:t>
      </w:r>
      <w:r>
        <w:rPr>
          <w:noProof/>
        </w:rPr>
        <w:t>TEMPO D.O.O.</w:t>
      </w:r>
      <w:r>
        <w:t xml:space="preserve">, OIB: </w:t>
      </w:r>
      <w:r>
        <w:rPr>
          <w:noProof/>
        </w:rPr>
        <w:t>48743301312</w:t>
      </w:r>
      <w:r>
        <w:t xml:space="preserve"> ima utvrđenu tražbinu u iznosu od  </w:t>
      </w:r>
      <w:r>
        <w:rPr>
          <w:noProof/>
        </w:rPr>
        <w:t>4.611,92</w:t>
      </w:r>
      <w:r>
        <w:t xml:space="preserve"> kn. Vjerovnik otpušta Dužnik dio tražbine u iznosu od </w:t>
      </w:r>
      <w:r>
        <w:rPr>
          <w:noProof/>
        </w:rPr>
        <w:t>2.767,15</w:t>
      </w:r>
      <w:r>
        <w:t xml:space="preserve"> kn, a Dužnik pristaje na takav otpust duga. Preostali dio tražbine koji ostaje za namirenje u iznosu od </w:t>
      </w:r>
      <w:r>
        <w:rPr>
          <w:noProof/>
        </w:rPr>
        <w:t>1.844,77</w:t>
      </w:r>
      <w:r>
        <w:t xml:space="preserve"> kn Dužnik se obvezuje podmiriti u 8 (osam) jednakih godišnjih rata kako slijedi:</w:t>
      </w:r>
    </w:p>
    <w:p w:rsidRDefault="008C0EE4" w:rsidP="008C0EE4" w:rsidR="008C0EE4">
      <w:pPr>
        <w:ind w:hanging="1418" w:left="1418"/>
      </w:pPr>
      <w:r>
        <w:lastRenderedPageBreak/>
        <w:tab/>
        <w:t xml:space="preserve">1. rata u iznosu od </w:t>
      </w:r>
      <w:r>
        <w:rPr>
          <w:noProof/>
        </w:rPr>
        <w:t>230,60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230,60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230,60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230,60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230,60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230,60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230,60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230,60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124</w:t>
      </w:r>
      <w:r>
        <w:t xml:space="preserve">. Vjerovnik </w:t>
      </w:r>
      <w:r>
        <w:rPr>
          <w:noProof/>
        </w:rPr>
        <w:t>TMR PAŠKO D.O.O.</w:t>
      </w:r>
      <w:r>
        <w:t xml:space="preserve">, OIB: </w:t>
      </w:r>
      <w:r>
        <w:rPr>
          <w:noProof/>
        </w:rPr>
        <w:t>77501343665</w:t>
      </w:r>
      <w:r>
        <w:t xml:space="preserve"> ima utvrđenu tražbinu u iznosu od  </w:t>
      </w:r>
      <w:r>
        <w:rPr>
          <w:noProof/>
        </w:rPr>
        <w:t>773,53</w:t>
      </w:r>
      <w:r>
        <w:t xml:space="preserve"> kn. Vjerovnik otpušta Dužnik dio tražbine u iznosu od </w:t>
      </w:r>
      <w:r>
        <w:rPr>
          <w:noProof/>
        </w:rPr>
        <w:t>464,12</w:t>
      </w:r>
      <w:r>
        <w:t xml:space="preserve"> kn, a Dužnik pristaje na takav otpust duga. Preostali dio tražbine koji ostaje za namirenje u iznosu od </w:t>
      </w:r>
      <w:r>
        <w:rPr>
          <w:noProof/>
        </w:rPr>
        <w:t>309,41</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38,68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38,68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38,68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38,68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38,68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38,68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38,68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38,68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125</w:t>
      </w:r>
      <w:r>
        <w:t xml:space="preserve">. Vjerovnik </w:t>
      </w:r>
      <w:r>
        <w:rPr>
          <w:noProof/>
        </w:rPr>
        <w:t>TOP KAN D.O.O.</w:t>
      </w:r>
      <w:r>
        <w:t xml:space="preserve">, OIB: </w:t>
      </w:r>
      <w:r>
        <w:rPr>
          <w:noProof/>
        </w:rPr>
        <w:t>65349675278</w:t>
      </w:r>
      <w:r>
        <w:t xml:space="preserve"> ima utvrđenu tražbinu u iznosu od  </w:t>
      </w:r>
      <w:r>
        <w:rPr>
          <w:noProof/>
        </w:rPr>
        <w:t>796,50</w:t>
      </w:r>
      <w:r>
        <w:t xml:space="preserve"> kn. Vjerovnik otpušta Dužnik dio tražbine u iznosu od </w:t>
      </w:r>
      <w:r>
        <w:rPr>
          <w:noProof/>
        </w:rPr>
        <w:t>477,90</w:t>
      </w:r>
      <w:r>
        <w:t xml:space="preserve"> kn, a Dužnik pristaje na takav otpust duga. Preostali dio tražbine koji ostaje za namirenje u iznosu od </w:t>
      </w:r>
      <w:r>
        <w:rPr>
          <w:noProof/>
        </w:rPr>
        <w:t>318,60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39,83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39,83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39,83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39,83</w:t>
      </w:r>
      <w:r>
        <w:t xml:space="preserve"> koja dospijeva u roku od 5 (pet) godine od pravomoćnosti predstečajnog sporazuma</w:t>
      </w:r>
    </w:p>
    <w:p w:rsidRDefault="008C0EE4" w:rsidP="008C0EE4" w:rsidR="008C0EE4">
      <w:pPr>
        <w:ind w:hanging="1418" w:left="1418"/>
      </w:pPr>
      <w:r>
        <w:lastRenderedPageBreak/>
        <w:tab/>
        <w:t xml:space="preserve">5. rata u iznosu od </w:t>
      </w:r>
      <w:r>
        <w:rPr>
          <w:noProof/>
        </w:rPr>
        <w:t>39,83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39,83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39,83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39,83</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127</w:t>
      </w:r>
      <w:r>
        <w:t xml:space="preserve">. Vjerovnik </w:t>
      </w:r>
      <w:r>
        <w:rPr>
          <w:noProof/>
        </w:rPr>
        <w:t>TRGOMETAL D.O.O.</w:t>
      </w:r>
      <w:r>
        <w:t xml:space="preserve">, OIB: </w:t>
      </w:r>
      <w:r>
        <w:rPr>
          <w:noProof/>
        </w:rPr>
        <w:t>26004523816</w:t>
      </w:r>
      <w:r>
        <w:t xml:space="preserve"> ima utvrđenu tražbinu u iznosu od  </w:t>
      </w:r>
      <w:r>
        <w:rPr>
          <w:noProof/>
        </w:rPr>
        <w:t>27.665,67</w:t>
      </w:r>
      <w:r>
        <w:t xml:space="preserve"> kn. Vjerovnik otpušta Dužnik dio tražbine u iznosu od </w:t>
      </w:r>
      <w:r>
        <w:rPr>
          <w:noProof/>
        </w:rPr>
        <w:t>16.599,40</w:t>
      </w:r>
      <w:r>
        <w:t xml:space="preserve"> kn, a Dužnik pristaje na takav otpust duga. Preostali dio tražbine koji ostaje za namirenje u iznosu od </w:t>
      </w:r>
      <w:r>
        <w:rPr>
          <w:noProof/>
        </w:rPr>
        <w:t>11.066,27</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1.383,28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1.383,28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1.383,28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1.383,28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1.383,28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1.383,28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1.383,28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1.383,28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128</w:t>
      </w:r>
      <w:r>
        <w:t xml:space="preserve">. Vjerovnik </w:t>
      </w:r>
      <w:r>
        <w:rPr>
          <w:noProof/>
        </w:rPr>
        <w:t>USTANOVA ZA OBRAZOVANJE ODRASLIH ZIRS UČILIŠTE</w:t>
      </w:r>
      <w:r>
        <w:t xml:space="preserve">, OIB: </w:t>
      </w:r>
      <w:r>
        <w:rPr>
          <w:noProof/>
        </w:rPr>
        <w:t>22228764473</w:t>
      </w:r>
      <w:r>
        <w:t xml:space="preserve"> ima utvrđenu tražbinu u iznosu od  </w:t>
      </w:r>
      <w:r>
        <w:rPr>
          <w:noProof/>
        </w:rPr>
        <w:t>2.700,00</w:t>
      </w:r>
      <w:r>
        <w:t xml:space="preserve"> kn. Vjerovnik otpušta Dužnik dio tražbine u iznosu od </w:t>
      </w:r>
      <w:r>
        <w:rPr>
          <w:noProof/>
        </w:rPr>
        <w:t>1.620,00</w:t>
      </w:r>
      <w:r>
        <w:t xml:space="preserve"> kn, a Dužnik pristaje na takav otpust duga. Preostali dio tražbine koji ostaje za namirenje u iznosu od </w:t>
      </w:r>
      <w:r>
        <w:rPr>
          <w:noProof/>
        </w:rPr>
        <w:t>1.080,00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135,00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135,00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135,00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135,00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135,00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135,00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135,00</w:t>
      </w:r>
      <w:r>
        <w:t xml:space="preserve"> koja dospijeva u roku od 8 (osam) godina od pravomoćnosti predstečajnog sporazuma</w:t>
      </w:r>
    </w:p>
    <w:p w:rsidRDefault="008C0EE4" w:rsidP="008C0EE4" w:rsidR="008C0EE4">
      <w:pPr>
        <w:ind w:hanging="1418" w:left="1418"/>
      </w:pPr>
      <w:r>
        <w:lastRenderedPageBreak/>
        <w:tab/>
        <w:t xml:space="preserve">8. rata u iznosu od </w:t>
      </w:r>
      <w:r>
        <w:rPr>
          <w:noProof/>
        </w:rPr>
        <w:t>135,00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129</w:t>
      </w:r>
      <w:r>
        <w:t xml:space="preserve">. Vjerovnik </w:t>
      </w:r>
      <w:r>
        <w:rPr>
          <w:noProof/>
        </w:rPr>
        <w:t>UTP - ULJANIK TEHNIČKI PLINOVI D.O.O.</w:t>
      </w:r>
      <w:r>
        <w:t xml:space="preserve">, OIB: </w:t>
      </w:r>
      <w:r>
        <w:rPr>
          <w:noProof/>
        </w:rPr>
        <w:t>78830943478</w:t>
      </w:r>
      <w:r>
        <w:t xml:space="preserve"> ima utvrđenu tražbinu u iznosu od  </w:t>
      </w:r>
      <w:r>
        <w:rPr>
          <w:noProof/>
        </w:rPr>
        <w:t>3.609,90</w:t>
      </w:r>
      <w:r>
        <w:t xml:space="preserve"> kn. Vjerovnik otpušta Dužnik dio tražbine u iznosu od </w:t>
      </w:r>
      <w:r>
        <w:rPr>
          <w:noProof/>
        </w:rPr>
        <w:t>2.165,94</w:t>
      </w:r>
      <w:r>
        <w:t xml:space="preserve"> kn, a Dužnik pristaje na takav otpust duga. Preostali dio tražbine koji ostaje za namirenje u iznosu od </w:t>
      </w:r>
      <w:r>
        <w:rPr>
          <w:noProof/>
        </w:rPr>
        <w:t>1.443,96</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180,50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180,50</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180,50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180,50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180,50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180,50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180,50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180,50</w:t>
      </w:r>
      <w:r>
        <w:t xml:space="preserve"> koja dospijeva u roku od 9 (devet) godina od  pravomoćnosti predstečajnog sporazuma.</w:t>
      </w:r>
    </w:p>
    <w:p w:rsidRDefault="008C0EE4" w:rsidP="008C0EE4" w:rsidR="008C0EE4">
      <w:pPr>
        <w:rPr>
          <w:noProof/>
        </w:rPr>
      </w:pPr>
    </w:p>
    <w:p w:rsidRDefault="008C0EE4" w:rsidP="008C0EE4" w:rsidR="008C0EE4">
      <w:pPr>
        <w:rPr>
          <w:noProof/>
        </w:rPr>
      </w:pPr>
    </w:p>
    <w:p w:rsidRDefault="008C0EE4" w:rsidP="008C0EE4" w:rsidR="008C0EE4">
      <w:r>
        <w:rPr>
          <w:noProof/>
        </w:rPr>
        <w:t>130</w:t>
      </w:r>
      <w:r>
        <w:t xml:space="preserve">. Vjerovnik </w:t>
      </w:r>
      <w:r>
        <w:rPr>
          <w:noProof/>
        </w:rPr>
        <w:t>VIPnet D.O.O.</w:t>
      </w:r>
      <w:r>
        <w:t xml:space="preserve">, OIB: </w:t>
      </w:r>
      <w:r>
        <w:rPr>
          <w:noProof/>
        </w:rPr>
        <w:t>29524210204</w:t>
      </w:r>
      <w:r>
        <w:t xml:space="preserve"> ima utvrđenu tražbinu u iznosu od  </w:t>
      </w:r>
      <w:r>
        <w:rPr>
          <w:noProof/>
        </w:rPr>
        <w:t>12.885,51</w:t>
      </w:r>
      <w:r>
        <w:t xml:space="preserve"> kn. Vjerovnik otpušta Dužnik dio tražbine u iznosu od </w:t>
      </w:r>
      <w:r>
        <w:rPr>
          <w:noProof/>
        </w:rPr>
        <w:t>7.731,31</w:t>
      </w:r>
      <w:r>
        <w:t xml:space="preserve"> kn, a Dužnik pristaje na takav otpust duga. Preostali dio tražbine koji ostaje za namirenje u iznosu od </w:t>
      </w:r>
      <w:r>
        <w:rPr>
          <w:noProof/>
        </w:rPr>
        <w:t>5.154,20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644,28</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644,28</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644,28</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644,28</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644,28</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644,28</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644,28</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644,28</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131</w:t>
      </w:r>
      <w:r>
        <w:t xml:space="preserve">. Vjerovnik </w:t>
      </w:r>
      <w:r>
        <w:rPr>
          <w:noProof/>
        </w:rPr>
        <w:t>VODOVOD OPUZEN D.O.O.</w:t>
      </w:r>
      <w:r>
        <w:t xml:space="preserve">, OIB: </w:t>
      </w:r>
      <w:r>
        <w:rPr>
          <w:noProof/>
        </w:rPr>
        <w:t>27183486113</w:t>
      </w:r>
      <w:r>
        <w:t xml:space="preserve"> ima utvrđenu tražbinu u iznosu od  </w:t>
      </w:r>
      <w:r>
        <w:rPr>
          <w:noProof/>
        </w:rPr>
        <w:t>1.850,84</w:t>
      </w:r>
      <w:r>
        <w:t xml:space="preserve"> kn. Vjerovnik otpušta Dužnik dio tražbine u iznosu od </w:t>
      </w:r>
      <w:r>
        <w:rPr>
          <w:noProof/>
        </w:rPr>
        <w:t>1.110,50</w:t>
      </w:r>
      <w:r>
        <w:t xml:space="preserve"> kn, a </w:t>
      </w:r>
      <w:r>
        <w:lastRenderedPageBreak/>
        <w:t xml:space="preserve">Dužnik pristaje na takav otpust duga. Preostali dio tražbine koji ostaje za namirenje u iznosu od </w:t>
      </w:r>
      <w:r>
        <w:rPr>
          <w:noProof/>
        </w:rPr>
        <w:t>740,34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92,54</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92,54</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92,54</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92,54</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92,54</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92,54</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92,54</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92,54</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135</w:t>
      </w:r>
      <w:r>
        <w:t xml:space="preserve">. Vjerovnik </w:t>
      </w:r>
      <w:r>
        <w:rPr>
          <w:noProof/>
        </w:rPr>
        <w:t>ZAGREBAČKI HOLDING D.O.O.</w:t>
      </w:r>
      <w:r>
        <w:t xml:space="preserve">, OIB: </w:t>
      </w:r>
      <w:r>
        <w:rPr>
          <w:noProof/>
        </w:rPr>
        <w:t>85584865987</w:t>
      </w:r>
      <w:r>
        <w:t xml:space="preserve"> ima utvrđenu tražbinu u iznosu od  </w:t>
      </w:r>
      <w:r>
        <w:rPr>
          <w:noProof/>
        </w:rPr>
        <w:t>387,86</w:t>
      </w:r>
      <w:r>
        <w:t xml:space="preserve"> kn. Vjerovnik otpušta Dužnik dio tražbine u iznosu od </w:t>
      </w:r>
      <w:r>
        <w:rPr>
          <w:noProof/>
        </w:rPr>
        <w:t>232,72</w:t>
      </w:r>
      <w:r>
        <w:t xml:space="preserve"> kn, a Dužnik pristaje na takav otpust duga. Preostali dio tražbine koji ostaje za namirenje u iznosu od </w:t>
      </w:r>
      <w:r>
        <w:rPr>
          <w:noProof/>
        </w:rPr>
        <w:t>155,14</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19,39</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19,39</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19,39</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19,39</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19,39</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19,39</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19,39</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19,39</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136</w:t>
      </w:r>
      <w:r>
        <w:t xml:space="preserve">. Vjerovnik </w:t>
      </w:r>
      <w:r>
        <w:rPr>
          <w:noProof/>
        </w:rPr>
        <w:t>ZAGREBINSPEKT D.O.O.</w:t>
      </w:r>
      <w:r>
        <w:t xml:space="preserve">, OIB: </w:t>
      </w:r>
      <w:r>
        <w:rPr>
          <w:noProof/>
        </w:rPr>
        <w:t>82752153530</w:t>
      </w:r>
      <w:r>
        <w:t xml:space="preserve"> ima utvrđenu tražbinu u iznosu od  </w:t>
      </w:r>
      <w:r>
        <w:rPr>
          <w:noProof/>
        </w:rPr>
        <w:t>10.050,00</w:t>
      </w:r>
      <w:r>
        <w:t xml:space="preserve"> kn. Vjerovnik otpušta Dužnik dio tražbine u iznosu od </w:t>
      </w:r>
      <w:r>
        <w:rPr>
          <w:noProof/>
        </w:rPr>
        <w:t>6.030,00</w:t>
      </w:r>
      <w:r>
        <w:t xml:space="preserve"> kn, a Dužnik pristaje na takav otpust duga. Preostali dio tražbine koji ostaje za namirenje u iznosu od </w:t>
      </w:r>
      <w:r>
        <w:rPr>
          <w:noProof/>
        </w:rPr>
        <w:t>4.020,00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502,50</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502,50</w:t>
      </w:r>
      <w:r>
        <w:t xml:space="preserve"> koja dospijeva u roku od 3 (tri) godine od pravomoćnosti predstečajnog sporazuma</w:t>
      </w:r>
    </w:p>
    <w:p w:rsidRDefault="008C0EE4" w:rsidP="008C0EE4" w:rsidR="008C0EE4">
      <w:pPr>
        <w:ind w:hanging="1418" w:left="1418"/>
      </w:pPr>
      <w:r>
        <w:lastRenderedPageBreak/>
        <w:tab/>
        <w:t xml:space="preserve">3. rata u iznosu od </w:t>
      </w:r>
      <w:r>
        <w:rPr>
          <w:noProof/>
        </w:rPr>
        <w:t>502,50</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502,50</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502,50</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502,50</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502,50</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502,50</w:t>
      </w:r>
      <w:r>
        <w:t xml:space="preserve"> koja dospijeva u roku od 9 (devet) godina od  pravomoćnosti predstečajnog sporazuma.</w:t>
      </w:r>
    </w:p>
    <w:p w:rsidRDefault="008C0EE4" w:rsidP="008C0EE4" w:rsidR="008C0EE4">
      <w:pPr>
        <w:rPr>
          <w:noProof/>
        </w:rPr>
      </w:pPr>
    </w:p>
    <w:p w:rsidRDefault="008C0EE4" w:rsidP="008C0EE4" w:rsidR="008C0EE4">
      <w:r>
        <w:rPr>
          <w:noProof/>
        </w:rPr>
        <w:t>137</w:t>
      </w:r>
      <w:r>
        <w:t xml:space="preserve">. Vjerovnik </w:t>
      </w:r>
      <w:r>
        <w:rPr>
          <w:noProof/>
        </w:rPr>
        <w:t>ŽITNJAK DD</w:t>
      </w:r>
      <w:r>
        <w:t xml:space="preserve">, OIB: </w:t>
      </w:r>
      <w:r>
        <w:rPr>
          <w:noProof/>
        </w:rPr>
        <w:t>25435300118</w:t>
      </w:r>
      <w:r>
        <w:t xml:space="preserve"> ima utvrđenu tražbinu u iznosu od  </w:t>
      </w:r>
      <w:r>
        <w:rPr>
          <w:noProof/>
        </w:rPr>
        <w:t>1.642,50</w:t>
      </w:r>
      <w:r>
        <w:t xml:space="preserve"> kn. Vjerovnik otpušta Dužnik dio tražbine u iznosu od </w:t>
      </w:r>
      <w:r>
        <w:rPr>
          <w:noProof/>
        </w:rPr>
        <w:t>985,50</w:t>
      </w:r>
      <w:r>
        <w:t xml:space="preserve"> kn, a Dužnik pristaje na takav otpust duga. Preostali dio tražbine koji ostaje za namirenje u iznosu od </w:t>
      </w:r>
      <w:r>
        <w:rPr>
          <w:noProof/>
        </w:rPr>
        <w:t>657,00</w:t>
      </w:r>
      <w:r>
        <w:t xml:space="preserve"> kn Dužnik se obvezuje podmiriti u 8 (osam) jednakih godišnjih rata kako slijedi:</w:t>
      </w:r>
    </w:p>
    <w:p w:rsidRDefault="008C0EE4" w:rsidP="008C0EE4" w:rsidR="008C0EE4">
      <w:pPr>
        <w:ind w:hanging="1418" w:left="1418"/>
      </w:pPr>
      <w:r>
        <w:tab/>
        <w:t xml:space="preserve">1. rata u iznosu od </w:t>
      </w:r>
      <w:r>
        <w:rPr>
          <w:noProof/>
        </w:rPr>
        <w:t>82,13</w:t>
      </w:r>
      <w:r>
        <w:t xml:space="preserve"> koja dospijeva u roku od 2 (dvije) godine od pravomoćnosti predstečajnog sporazuma</w:t>
      </w:r>
    </w:p>
    <w:p w:rsidRDefault="008C0EE4" w:rsidP="008C0EE4" w:rsidR="008C0EE4">
      <w:pPr>
        <w:ind w:hanging="1418" w:left="1418"/>
      </w:pPr>
      <w:r>
        <w:tab/>
        <w:t xml:space="preserve">2. rata u iznosu od </w:t>
      </w:r>
      <w:r>
        <w:rPr>
          <w:noProof/>
        </w:rPr>
        <w:t>82,13</w:t>
      </w:r>
      <w:r>
        <w:t xml:space="preserve"> koja dospijeva u roku od 3 (tri) godine od pravomoćnosti predstečajnog sporazuma</w:t>
      </w:r>
    </w:p>
    <w:p w:rsidRDefault="008C0EE4" w:rsidP="008C0EE4" w:rsidR="008C0EE4">
      <w:pPr>
        <w:ind w:hanging="1418" w:left="1418"/>
      </w:pPr>
      <w:r>
        <w:tab/>
        <w:t xml:space="preserve">3. rata u iznosu od </w:t>
      </w:r>
      <w:r>
        <w:rPr>
          <w:noProof/>
        </w:rPr>
        <w:t>82,13</w:t>
      </w:r>
      <w:r>
        <w:t xml:space="preserve"> koja dospijeva u roku od 4 (četiri) godine od pravomoćnosti predstečajnog sporazuma</w:t>
      </w:r>
    </w:p>
    <w:p w:rsidRDefault="008C0EE4" w:rsidP="008C0EE4" w:rsidR="008C0EE4">
      <w:pPr>
        <w:ind w:hanging="1418" w:left="1418"/>
      </w:pPr>
      <w:r>
        <w:tab/>
        <w:t xml:space="preserve">4. rata u iznosu od </w:t>
      </w:r>
      <w:r>
        <w:rPr>
          <w:noProof/>
        </w:rPr>
        <w:t>82,13</w:t>
      </w:r>
      <w:r>
        <w:t xml:space="preserve"> koja dospijeva u roku od 5 (pet) godine od pravomoćnosti predstečajnog sporazuma</w:t>
      </w:r>
    </w:p>
    <w:p w:rsidRDefault="008C0EE4" w:rsidP="008C0EE4" w:rsidR="008C0EE4">
      <w:pPr>
        <w:ind w:hanging="1418" w:left="1418"/>
      </w:pPr>
      <w:r>
        <w:tab/>
        <w:t xml:space="preserve">5. rata u iznosu od </w:t>
      </w:r>
      <w:r>
        <w:rPr>
          <w:noProof/>
        </w:rPr>
        <w:t>82,13</w:t>
      </w:r>
      <w:r>
        <w:t xml:space="preserve"> koja dospijeva u roku od 6 (šest) godina od pravomoćnosti predstečajnog sporazuma</w:t>
      </w:r>
    </w:p>
    <w:p w:rsidRDefault="008C0EE4" w:rsidP="008C0EE4" w:rsidR="008C0EE4">
      <w:pPr>
        <w:ind w:hanging="1418" w:left="1418"/>
      </w:pPr>
      <w:r>
        <w:tab/>
        <w:t xml:space="preserve">6. rata u iznosu od </w:t>
      </w:r>
      <w:r>
        <w:rPr>
          <w:noProof/>
        </w:rPr>
        <w:t>82,13</w:t>
      </w:r>
      <w:r>
        <w:t xml:space="preserve"> koja dospijeva u roku od 7 (sedam) godina od pravomoćnosti predstečajnog sporazuma</w:t>
      </w:r>
    </w:p>
    <w:p w:rsidRDefault="008C0EE4" w:rsidP="008C0EE4" w:rsidR="008C0EE4">
      <w:pPr>
        <w:ind w:hanging="1418" w:left="1418"/>
      </w:pPr>
      <w:r>
        <w:tab/>
        <w:t xml:space="preserve">7. rata u iznosu od </w:t>
      </w:r>
      <w:r>
        <w:rPr>
          <w:noProof/>
        </w:rPr>
        <w:t>82,13</w:t>
      </w:r>
      <w:r>
        <w:t xml:space="preserve"> koja dospijeva u roku od 8 (osam) godina od pravomoćnosti predstečajnog sporazuma</w:t>
      </w:r>
    </w:p>
    <w:p w:rsidRDefault="008C0EE4" w:rsidP="008C0EE4" w:rsidR="008C0EE4">
      <w:pPr>
        <w:ind w:hanging="1418" w:left="1418"/>
      </w:pPr>
      <w:r>
        <w:tab/>
        <w:t xml:space="preserve">8. rata u iznosu od </w:t>
      </w:r>
      <w:r>
        <w:rPr>
          <w:noProof/>
        </w:rPr>
        <w:t>82,13</w:t>
      </w:r>
      <w:r>
        <w:t xml:space="preserve"> koja dospijeva u roku od 9 (devet) godina od  pravomoćnosti predstečajnog sporazuma.</w:t>
      </w:r>
    </w:p>
    <w:p w:rsidRDefault="008C0EE4" w:rsidP="008C0EE4" w:rsidR="008C0EE4">
      <w:pPr>
        <w:rPr>
          <w:b/>
        </w:rPr>
      </w:pPr>
    </w:p>
    <w:p w:rsidRDefault="008C0EE4" w:rsidP="008C0EE4" w:rsidR="008C0EE4">
      <w:pPr>
        <w:rPr>
          <w:b/>
        </w:rPr>
      </w:pPr>
    </w:p>
    <w:p w:rsidRDefault="008C0EE4" w:rsidP="008C0EE4" w:rsidR="008C0EE4">
      <w:pPr>
        <w:rPr>
          <w:b/>
        </w:rPr>
      </w:pPr>
    </w:p>
    <w:p w:rsidRDefault="008C0EE4" w:rsidP="008C0EE4" w:rsidR="008C0EE4">
      <w:r>
        <w:rPr>
          <w:b/>
        </w:rPr>
        <w:t>III.</w:t>
      </w:r>
      <w:r>
        <w:t xml:space="preserve"> Dužnik se obvezuje svim vjerovnicima osporenih tražbina iz 2. skupine - Ostali vjerovnici</w:t>
      </w:r>
    </w:p>
    <w:p w:rsidRDefault="008C0EE4" w:rsidP="008C0EE4" w:rsidR="008C0EE4"/>
    <w:p w:rsidRDefault="008C0EE4" w:rsidP="008C0EE4" w:rsidR="008C0EE4">
      <w:pPr>
        <w:rPr>
          <w:noProof/>
        </w:rPr>
      </w:pPr>
      <w:r>
        <w:t xml:space="preserve">1. </w:t>
      </w:r>
      <w:r>
        <w:rPr>
          <w:noProof/>
        </w:rPr>
        <w:t>FILIPOVIĆ STRAHIMIR</w:t>
      </w:r>
      <w:r>
        <w:t xml:space="preserve">, OIB: </w:t>
      </w:r>
      <w:r>
        <w:rPr>
          <w:noProof/>
        </w:rPr>
        <w:t>61293627802, UL. ZRINSKIH I FRANKOPANA 26/1, METKOVIĆ</w:t>
      </w:r>
    </w:p>
    <w:p w:rsidRDefault="008C0EE4" w:rsidP="008C0EE4" w:rsidR="008C0EE4">
      <w:r>
        <w:t>2. IFCO SYSTEMS AUSTRIA GmbH, AUBAUERSTRASSE 17, GMUNDEN, AUSTRIJA</w:t>
      </w:r>
    </w:p>
    <w:p w:rsidRDefault="008C0EE4" w:rsidP="008C0EE4" w:rsidR="008C0EE4">
      <w:r>
        <w:t>3. KONZUM D.D., OIB: 29955634590, MARIJANA ČAVIĆA 1A, ZAGREB</w:t>
      </w:r>
    </w:p>
    <w:p w:rsidRDefault="008C0EE4" w:rsidP="008C0EE4" w:rsidR="008C0EE4"/>
    <w:p w:rsidRDefault="008C0EE4" w:rsidP="006A0227" w:rsidR="008C0EE4">
      <w:pPr>
        <w:jc w:val="both"/>
        <w:rPr>
          <w:color w:themeColor="text1" w:val="000000"/>
        </w:rPr>
      </w:pPr>
      <w:r>
        <w:rPr>
          <w:color w:themeColor="text1" w:val="000000"/>
        </w:rPr>
        <w:t xml:space="preserve">a koji su prethodno utvrdili osnovanost svojih tražbina pravomoćnom odlukom suda, namiriti pravomoćno utvrđenu tražbinu na isti način kako se namiruju tražbine ostalim vjerovnicima iste skupine, odnosno na način da 60% (šezedset posto) tako pravomoćno utvrđene tražbine Vjerovnici otpuštaju Dužniku, a Dužnik prihavaća takav otpust duga. Iznos koji preostane nakon izvršenog otpisa Dužnik se obvezuje otplatiti Vjerovnicima u 8 (osam) jednakih godišnjih rata od kojih prva dospijeva u roku od 1 (jedne) godine od pravomoćnosti </w:t>
      </w:r>
      <w:r>
        <w:rPr>
          <w:color w:themeColor="text1" w:val="000000"/>
          <w:lang w:val="en-US"/>
        </w:rPr>
        <w:t>rješenja o potvrdi predstečajnog sporazuma</w:t>
      </w:r>
      <w:r>
        <w:rPr>
          <w:color w:themeColor="text1" w:val="000000"/>
        </w:rPr>
        <w:t xml:space="preserve">. Za slučaj da se tražbine pravomoćno utvrde nakon što </w:t>
      </w:r>
      <w:r>
        <w:rPr>
          <w:color w:themeColor="text1" w:val="000000"/>
        </w:rPr>
        <w:lastRenderedPageBreak/>
        <w:t>protekne rok za namirenje jedne ili više rata, smatra se da te rate dospijevaju u roku od 30 (trideset) dana od pravomoćnosti odluke suda kojom je utvrđena osnovanost predmetne tražbine, dok ostale rate dospijevaju dalje kao i ostalim vjerovnicima iste skupine.</w:t>
      </w:r>
    </w:p>
    <w:p w:rsidRDefault="000D2D04" w:rsidP="000D2D04" w:rsidR="000D2D04"/>
    <w:p w:rsidRDefault="000D2D04" w:rsidP="000D2D04" w:rsidR="000D2D04"/>
    <w:p w:rsidRDefault="00A86F4D" w:rsidP="00DE45F8" w:rsidR="00A86F4D">
      <w:pPr>
        <w:jc w:val="center"/>
        <w:rPr>
          <w:b/>
        </w:rPr>
      </w:pPr>
    </w:p>
    <w:p w:rsidRDefault="00DE45F8" w:rsidP="00DE45F8" w:rsidR="00DE45F8" w:rsidRPr="00DE45F8">
      <w:pPr>
        <w:jc w:val="center"/>
        <w:rPr>
          <w:b/>
        </w:rPr>
      </w:pPr>
      <w:r w:rsidRPr="00DE45F8">
        <w:rPr>
          <w:b/>
        </w:rPr>
        <w:t>Obrazloženje</w:t>
      </w:r>
    </w:p>
    <w:p w:rsidRDefault="00DE45F8" w:rsidP="00DE45F8" w:rsidR="00DE45F8"/>
    <w:p w:rsidRDefault="006A0227" w:rsidP="00A86F4D" w:rsidR="00A86F4D">
      <w:pPr>
        <w:ind w:firstLine="708"/>
        <w:jc w:val="both"/>
      </w:pPr>
      <w:r w:rsidRPr="006A0227">
        <w:t>Dužnik MANDARINKO društvo s ograničenom odgovornošću za trgovinu, građenje i usluge,  Opuzen, Zrinsko-Frankopanska 21/1, MBS:090006025, OIB: 23314822026 zastupan po direktoru Strahimir Filipović, odnosno po punomoćniku odvjetniku iz ZOU Aleksander Haid i Tea Švaljek Krešić, Zagreb  je podnio ovome sudu dana 18. srpnja 2018.g. prijedlog za otvaranje predstečajnog postupka, na temelju odredbe čl. 25. st. 1. Stečajnog zakona ("Narodne novine" broj 71/2015, 104/2017, dalje: SZ), te dostavio dokumentaciju propisanu odredbom čl. 26. SZ-a.</w:t>
      </w:r>
    </w:p>
    <w:p w:rsidRDefault="006A0227" w:rsidP="00A86F4D" w:rsidR="006A0227">
      <w:pPr>
        <w:ind w:firstLine="708"/>
        <w:jc w:val="both"/>
      </w:pPr>
    </w:p>
    <w:p w:rsidRDefault="00DE45F8" w:rsidP="00DE45F8" w:rsidR="00DE45F8">
      <w:pPr>
        <w:ind w:firstLine="708"/>
        <w:jc w:val="both"/>
      </w:pPr>
      <w:r>
        <w:t>Budući da je utvrđeno da su ispunjene pretpostavke za otvaranje predstečajnoga postupka sud je donio rješenje o otvaranju predstečajnog postupka</w:t>
      </w:r>
      <w:r w:rsidR="006A0227" w:rsidRPr="006A0227">
        <w:t xml:space="preserve"> </w:t>
      </w:r>
      <w:r w:rsidR="006A0227">
        <w:t>p</w:t>
      </w:r>
      <w:r w:rsidR="006A0227" w:rsidRPr="006A0227">
        <w:t>osl.br.18 St-526/2018-4</w:t>
      </w:r>
      <w:r>
        <w:t xml:space="preserve"> dana </w:t>
      </w:r>
      <w:r w:rsidR="006A0227">
        <w:t>23</w:t>
      </w:r>
      <w:r w:rsidR="00F17213" w:rsidRPr="00F17213">
        <w:t xml:space="preserve">. </w:t>
      </w:r>
      <w:r w:rsidR="006A0227">
        <w:t>srpnja</w:t>
      </w:r>
      <w:r w:rsidR="00F17213" w:rsidRPr="00F17213">
        <w:t xml:space="preserve"> 2018</w:t>
      </w:r>
      <w:r>
        <w:t xml:space="preserve">. godine. Za povjerenika je imenovao </w:t>
      </w:r>
      <w:r w:rsidR="006A0227">
        <w:t>Tihanu</w:t>
      </w:r>
      <w:r w:rsidR="006A0227" w:rsidRPr="006A0227">
        <w:t xml:space="preserve"> Majić, Osijek, Kardinala A. Stepinca 4, OIB: 43035003321</w:t>
      </w:r>
      <w:r>
        <w:t>. Sud je pozvao vjerovnike da prijave svoje tražbine, a dužnika i povjerenika da se očituju o svakoj prijavljenoj tražbini, te je zakazano ročište radi ispitivanja tražbina.</w:t>
      </w:r>
    </w:p>
    <w:p w:rsidRDefault="00DE45F8" w:rsidP="00DE45F8" w:rsidR="00DE45F8"/>
    <w:p w:rsidRDefault="00DE45F8" w:rsidP="00DE45F8" w:rsidR="00DE45F8">
      <w:pPr>
        <w:ind w:firstLine="708"/>
        <w:jc w:val="both"/>
      </w:pPr>
      <w:r>
        <w:t xml:space="preserve">Nakon održanog ročišta radi ispitivanja tražbina, sud je donio rješenje od </w:t>
      </w:r>
      <w:r w:rsidR="006A0227" w:rsidRPr="006A0227">
        <w:t xml:space="preserve">27. studenoga </w:t>
      </w:r>
      <w:r w:rsidR="00F17213" w:rsidRPr="00F17213">
        <w:t>2018. godine</w:t>
      </w:r>
      <w:r>
        <w:t>, temeljem čl. 50. st. 1. SZ-a, kojim je odlučeno u kojem su iznosu pojedine tražbine utvrđene, odnosno osporene.</w:t>
      </w:r>
      <w:r w:rsidR="00EB5A1E">
        <w:t xml:space="preserve"> </w:t>
      </w:r>
      <w:r w:rsidR="00EB5A1E" w:rsidRPr="00EB5A1E">
        <w:t>Na istom ročištu sud je sastav</w:t>
      </w:r>
      <w:r w:rsidR="00EB5A1E">
        <w:t xml:space="preserve">io tablicu ispitanih tražbina </w:t>
      </w:r>
      <w:r w:rsidR="00EB5A1E" w:rsidRPr="00EB5A1E">
        <w:t>u skladu s odredbom čl. 49. SZ.</w:t>
      </w:r>
    </w:p>
    <w:p w:rsidRDefault="00EB5A1E" w:rsidP="00DE45F8" w:rsidR="00EB5A1E">
      <w:pPr>
        <w:ind w:firstLine="708"/>
        <w:jc w:val="both"/>
      </w:pPr>
    </w:p>
    <w:p w:rsidRDefault="00EB5A1E" w:rsidP="00EB5A1E" w:rsidR="00EB5A1E">
      <w:pPr>
        <w:jc w:val="both"/>
      </w:pPr>
      <w:r>
        <w:tab/>
        <w:t>Dužnik je u spis n</w:t>
      </w:r>
      <w:r w:rsidRPr="00EB5A1E">
        <w:t>akon održanog ročišta radi ispitivanja tražbina</w:t>
      </w:r>
      <w:r>
        <w:t xml:space="preserve"> dostavio izmjenjeni plan restrukturiranja koji je objavljen na e oglasnoj ploči. </w:t>
      </w:r>
    </w:p>
    <w:p w:rsidRDefault="00DE45F8" w:rsidP="00DE45F8" w:rsidR="00DE45F8"/>
    <w:p w:rsidRDefault="006A0227" w:rsidP="00F17213" w:rsidR="00DE45F8">
      <w:pPr>
        <w:ind w:firstLine="708"/>
        <w:jc w:val="both"/>
      </w:pPr>
      <w:r w:rsidRPr="006A0227">
        <w:t>Rješenjem suda poslovni broj 18 St-320/2019  od 27. veljače 2019. godine određeno je ročište za glasovanje o planu restrukturiranja dužnika i to za dan 06. ožujka 2019. u 10,30 sati</w:t>
      </w:r>
      <w:r>
        <w:t>.</w:t>
      </w:r>
    </w:p>
    <w:p w:rsidRDefault="00F17213" w:rsidP="00F17213" w:rsidR="00F17213">
      <w:pPr>
        <w:ind w:firstLine="708"/>
        <w:jc w:val="both"/>
      </w:pPr>
    </w:p>
    <w:p w:rsidRDefault="00EB5A1E" w:rsidP="0094301A" w:rsidR="00EB5A1E">
      <w:pPr>
        <w:ind w:firstLine="708"/>
        <w:jc w:val="both"/>
      </w:pPr>
      <w:r>
        <w:t xml:space="preserve">Sud je na ročištu za glasovanje o planu restrukturiranja od </w:t>
      </w:r>
      <w:r w:rsidR="00F17213">
        <w:t xml:space="preserve">06. </w:t>
      </w:r>
      <w:r w:rsidR="002B588E">
        <w:t>ožujka</w:t>
      </w:r>
      <w:r w:rsidR="00F17213">
        <w:t xml:space="preserve"> 2019</w:t>
      </w:r>
      <w:r w:rsidRPr="00EB5A1E">
        <w:t>.</w:t>
      </w:r>
      <w:r>
        <w:t>g.</w:t>
      </w:r>
      <w:r w:rsidR="0094301A">
        <w:t xml:space="preserve"> utvrdio da je </w:t>
      </w:r>
      <w:r>
        <w:t xml:space="preserve">održavanje ročišta određeno </w:t>
      </w:r>
      <w:r w:rsidR="00F17213">
        <w:t>odlukom</w:t>
      </w:r>
      <w:r>
        <w:t xml:space="preserve"> suda objavljen</w:t>
      </w:r>
      <w:r w:rsidR="002B588E">
        <w:t>o</w:t>
      </w:r>
      <w:r>
        <w:t xml:space="preserve"> na e-oglasnoj ploči</w:t>
      </w:r>
      <w:r w:rsidR="0094301A">
        <w:t xml:space="preserve">, te </w:t>
      </w:r>
      <w:r>
        <w:t>do dana održavanja današnjeg ročišta za glasovanje sudu je pozivom na gornji broj spisa dostavljeno popunjenih obrazac</w:t>
      </w:r>
      <w:r w:rsidR="0094301A">
        <w:t>a</w:t>
      </w:r>
      <w:r>
        <w:t xml:space="preserve"> za glasovanje (obrazac br.11. Pravilnika o sadržaju i obliku obrazaca na kojima se podnose podnesci u predstečajnom i stečajnom postup</w:t>
      </w:r>
      <w:r w:rsidR="0094301A">
        <w:t xml:space="preserve">ku,  N.N.br, 197/15), </w:t>
      </w:r>
      <w:r>
        <w:t xml:space="preserve">objavljen </w:t>
      </w:r>
      <w:r w:rsidR="0094301A">
        <w:t xml:space="preserve">je </w:t>
      </w:r>
      <w:r>
        <w:t xml:space="preserve"> i izmjenjeni plan restrukturiranja dužnika</w:t>
      </w:r>
      <w:r w:rsidR="0094301A">
        <w:t>.</w:t>
      </w:r>
    </w:p>
    <w:p w:rsidRDefault="00F17213" w:rsidP="0094301A" w:rsidR="00F17213">
      <w:pPr>
        <w:ind w:firstLine="708"/>
        <w:jc w:val="both"/>
      </w:pPr>
    </w:p>
    <w:p w:rsidRDefault="00F17213" w:rsidP="002B588E" w:rsidR="00E81407">
      <w:pPr>
        <w:ind w:firstLine="708"/>
        <w:jc w:val="both"/>
      </w:pPr>
      <w:r>
        <w:t>Utvrđeno je da su do početka ročišta za glasovanje pristigli obrasci za glasovanje i to</w:t>
      </w:r>
      <w:r w:rsidR="002B588E">
        <w:t>:</w:t>
      </w:r>
      <w:r>
        <w:t xml:space="preserve"> </w:t>
      </w:r>
      <w:r w:rsidR="002B588E">
        <w:t xml:space="preserve">Ante Babić, Joško Bašić, Ante Bjeliš, Mate Bulum, Stanislava Čović, Marijan Marinko Filipović, Ivan Grošek, Davor Jerković, Igor Juračić, Ante Jurinović, Radomir Knežić, Ivo Matić, Mara Medak, Mirjana Medak, Ivica Mustapić, Stipan Musulin, Mijo Popović, Božidar Sršen, Dražen Sršen, Ivan Sršen, Damir Šešelj, Marko Šešelj, Ante Topić, Mirjana Vukasović, Vide Vuletić, koji su glasovali  ZA Plan restrukturiranja. Nadalje pristigli su obrasci za glasovanje sljedećih vjerovnika: A.D. Plodovi Crne Gore, AG Figs, Agro – el d.o.o., Krešo Anđelić, Auto agent d.o.o., Tomislav Baće, Benussi d.o.o., Bilaja d.o.o., Obrt Limmont vl. </w:t>
      </w:r>
      <w:r w:rsidR="002B588E">
        <w:lastRenderedPageBreak/>
        <w:t xml:space="preserve">Ivica Borovac, Breda i Pita d.o.o., Davor Buntić, Boško Cabunac, Cermat d.o.o., Delta toneri d.o.o., Demo rebus d.o.o., Safet Dervišević, vl. Obrta EM – DI, Ivana Filipović, Gomolava - Špet d.o.o., Heavy duty d.o.o., Hedona d.o.o., Meštar Hendić servis za vage, Hrabar transport vl. Krešimir Hrabar, Inspecto d.o.o., Ivica Ivančić, Daria Jeramaz, Josip Jeramaz, Nikola Jeramaz, Vido Jeramaz, Ivana Kristić Buntić, Milica Kristić, Servis Latinac vl. Zoran Latinac, Mack – M.K. d.o.o., Maršić d.o.o., Zvonimir Musulin vl. Musulin elektromehaničarski poslovi, Obitelj Jukić d.o.o., Javni bilježnik Joško Pandža, Pelješac vino d.o.o., PG Bistrović d.o.o., Poljopromet d.o.o., Pomorski servis Luka Ploče d.o.o., Semering d.o.o., Specijalni amabalažni program d.o.o., Špandau d.o.o., Top kan d.o.o., UTP – uljanik tehnički plinovi d.o.o., Zagrebinspekt d.o.o., Žitnjak TD i Strahimir  Filipović </w:t>
      </w:r>
      <w:r w:rsidR="002B588E" w:rsidRPr="002B588E">
        <w:t>koji su glasovali  ZA Plan restrukturiranja</w:t>
      </w:r>
      <w:r w:rsidR="00E81407">
        <w:t>.</w:t>
      </w:r>
    </w:p>
    <w:p w:rsidRDefault="002B588E" w:rsidP="002B588E" w:rsidR="002B588E">
      <w:pPr>
        <w:ind w:firstLine="708"/>
        <w:jc w:val="both"/>
      </w:pPr>
      <w:r>
        <w:t xml:space="preserve"> </w:t>
      </w:r>
    </w:p>
    <w:p w:rsidRDefault="002B588E" w:rsidP="00E81407" w:rsidR="002B588E">
      <w:pPr>
        <w:ind w:firstLine="708"/>
        <w:jc w:val="both"/>
      </w:pPr>
      <w:r>
        <w:t xml:space="preserve">Punom. društava DM Trans d.o.o., i Safaris d.o.o. </w:t>
      </w:r>
      <w:r w:rsidR="00E81407">
        <w:t xml:space="preserve">je </w:t>
      </w:r>
      <w:r>
        <w:t>na ročištu</w:t>
      </w:r>
      <w:r w:rsidR="00E81407">
        <w:t xml:space="preserve"> naveo</w:t>
      </w:r>
      <w:r>
        <w:t xml:space="preserve"> </w:t>
      </w:r>
      <w:r w:rsidR="00E81407">
        <w:t>da glasa</w:t>
      </w:r>
      <w:r>
        <w:t xml:space="preserve"> ZA plan restruktuiranja</w:t>
      </w:r>
      <w:r w:rsidR="00E81407">
        <w:t xml:space="preserve">, ali nije u spis dostavio punomoć za zastupanje vjerovnika  </w:t>
      </w:r>
      <w:r w:rsidR="00E81407" w:rsidRPr="00E81407">
        <w:t xml:space="preserve">DM Trans d.o.o., i Safaris d.o.o. </w:t>
      </w:r>
      <w:r w:rsidR="00E81407">
        <w:t xml:space="preserve">u propisanom roku niti obrasce za glasovanje </w:t>
      </w:r>
      <w:r w:rsidR="00E81407" w:rsidRPr="00E81407">
        <w:t xml:space="preserve">(obrazac br.11. Pravilnika o sadržaju i obliku obrazaca na kojima se podnose podnesci u predstečajnom i stečajnom postupku,  </w:t>
      </w:r>
      <w:r w:rsidR="00E81407">
        <w:t>N.N.br, 197/15).</w:t>
      </w:r>
    </w:p>
    <w:p w:rsidRDefault="00F17213" w:rsidP="00F17213" w:rsidR="00F17213">
      <w:pPr>
        <w:ind w:firstLine="708"/>
        <w:jc w:val="both"/>
      </w:pPr>
    </w:p>
    <w:p w:rsidRDefault="00EB5A1E" w:rsidP="00EB5A1E" w:rsidR="00EB5A1E"/>
    <w:p w:rsidRDefault="00EB5A1E" w:rsidP="0094301A" w:rsidR="00EB5A1E">
      <w:pPr>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EB5A1E" w:rsidP="00EB5A1E" w:rsidR="00EB5A1E"/>
    <w:p w:rsidRDefault="00EB5A1E" w:rsidP="0094301A" w:rsidR="00EB5A1E">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EB5A1E" w:rsidP="00EB5A1E" w:rsidR="00EB5A1E"/>
    <w:p w:rsidRDefault="00EB5A1E" w:rsidP="00E81407" w:rsidR="002B588E" w:rsidRPr="002B588E">
      <w:pPr>
        <w:ind w:firstLine="708"/>
        <w:jc w:val="both"/>
      </w:pPr>
      <w:r>
        <w:t xml:space="preserve">U konkretnom slučaju vjerovnici su u planu restrukturiranja, kao i za potrebe glasovanja bili podijeljeni u </w:t>
      </w:r>
      <w:r w:rsidR="002B588E">
        <w:t>dvije</w:t>
      </w:r>
      <w:r>
        <w:t xml:space="preserve"> skupin</w:t>
      </w:r>
      <w:r w:rsidR="002B588E">
        <w:t xml:space="preserve">e i to </w:t>
      </w:r>
      <w:r w:rsidR="002B588E" w:rsidRPr="002B588E">
        <w:t xml:space="preserve"> prva skupina obiteljska poljoprivredna gospodarstva, dok su u drugoj skupini ostali vjerovnici, a kritetrij razvrstavanja u skupine je ekonomska važnost, odnosno ekonomski interes, odnosno vjerovnici su svrstani prema istovrsnosti gospodarskih interesa. </w:t>
      </w:r>
    </w:p>
    <w:p w:rsidRDefault="00EB5A1E" w:rsidP="002B588E" w:rsidR="00EB5A1E">
      <w:pPr>
        <w:ind w:firstLine="708"/>
        <w:jc w:val="both"/>
      </w:pPr>
    </w:p>
    <w:p w:rsidRDefault="00EB5A1E" w:rsidP="005C4487" w:rsidR="00EB5A1E">
      <w:pPr>
        <w:jc w:val="both"/>
      </w:pPr>
    </w:p>
    <w:p w:rsidRDefault="00F17213" w:rsidP="002B588E" w:rsidR="00EB5A1E">
      <w:pPr>
        <w:ind w:firstLine="708"/>
        <w:jc w:val="both"/>
      </w:pPr>
      <w:r>
        <w:t>Tako je n</w:t>
      </w:r>
      <w:r w:rsidR="00EB5A1E">
        <w:t xml:space="preserve">a ročištu za glasovanje utvrđeno je da je za plan restrukturiranja glasovala većina svih vjerovnika, </w:t>
      </w:r>
      <w:r>
        <w:t xml:space="preserve">odnosno </w:t>
      </w:r>
      <w:r w:rsidR="002B588E">
        <w:t>konačan broj pristiglih obrazaca s kojima su vjerovnici glasovali ZA plan restrukturiranja iznosi 75 od 137 vjerovnika, odnosno 54,7% vjerovnika, odnosno 68,01% utvrđenih tražbina od druge skupine vjerovnika te 88, 36% od prve skupine vjerovnika. Utvrđeno je da u prvoj skupini ukupan iznos tražbina s pravom glasa iznosi 1.217.464,00 kuna, a da je ZA plan restrukturiranja glasovali vjerovnici sa ukupnim iznosom tražbina 1.075.803,00 kuna, odnosno 88,36%, dok u drugoj skupini ukupan iznos tražbina s pravom glasa iznosi 6.306.077,77 kuna, da je ZA plan restrukturiranja glasovali vjerovnici s ukupnim iznosom tražbina 4.334.043,97 kuna odnosno 68,7%.</w:t>
      </w:r>
    </w:p>
    <w:p w:rsidRDefault="00EB5A1E" w:rsidP="005C4487" w:rsidR="00EB5A1E">
      <w:pPr>
        <w:jc w:val="both"/>
      </w:pPr>
    </w:p>
    <w:p w:rsidRDefault="00EB5A1E" w:rsidP="002B588E" w:rsidR="00EB5A1E">
      <w:pPr>
        <w:ind w:firstLine="708"/>
        <w:jc w:val="both"/>
      </w:pPr>
      <w:r>
        <w:t>Dakle, sud je utvrdio da je ZA prihvaćanje plana glasoval</w:t>
      </w:r>
      <w:r w:rsidR="002B588E">
        <w:t xml:space="preserve">a većina vjerovnika (BROJČANO), kao i u odnosu na </w:t>
      </w:r>
      <w:r>
        <w:t>zbroj tražbina</w:t>
      </w:r>
      <w:r w:rsidR="00E81407">
        <w:t xml:space="preserve"> svih vjerovnika</w:t>
      </w:r>
      <w:r>
        <w:t>.</w:t>
      </w:r>
    </w:p>
    <w:p w:rsidRDefault="00EB5A1E" w:rsidP="00EB5A1E" w:rsidR="00EB5A1E"/>
    <w:p w:rsidRDefault="00EB5A1E" w:rsidP="005C4487" w:rsidR="00EB5A1E">
      <w:pPr>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EB5A1E" w:rsidP="00EB5A1E" w:rsidR="00EB5A1E"/>
    <w:p w:rsidRDefault="00EB5A1E" w:rsidP="005C4487" w:rsidR="00EB5A1E">
      <w:pPr>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DE45F8" w:rsidP="00DE45F8" w:rsidR="00DE45F8"/>
    <w:p w:rsidRDefault="00DE45F8" w:rsidP="00DE45F8" w:rsidR="00DE45F8">
      <w:r>
        <w:tab/>
      </w:r>
    </w:p>
    <w:p w:rsidRDefault="00DE45F8" w:rsidP="005C4487" w:rsidR="00DE45F8" w:rsidRPr="005C4487">
      <w:pPr>
        <w:jc w:val="center"/>
        <w:rPr>
          <w:b/>
        </w:rPr>
      </w:pPr>
      <w:r w:rsidRPr="005C4487">
        <w:rPr>
          <w:b/>
        </w:rPr>
        <w:t xml:space="preserve">U </w:t>
      </w:r>
      <w:r w:rsidR="005C4487" w:rsidRPr="005C4487">
        <w:rPr>
          <w:b/>
        </w:rPr>
        <w:t>Dubrovnik</w:t>
      </w:r>
      <w:r w:rsidRPr="005C4487">
        <w:rPr>
          <w:b/>
        </w:rPr>
        <w:t xml:space="preserve">u, </w:t>
      </w:r>
      <w:r w:rsidR="002B588E">
        <w:rPr>
          <w:b/>
        </w:rPr>
        <w:t>12. ožujka</w:t>
      </w:r>
      <w:r w:rsidRPr="005C4487">
        <w:rPr>
          <w:b/>
        </w:rPr>
        <w:t xml:space="preserve"> 201</w:t>
      </w:r>
      <w:r w:rsidR="00116B11">
        <w:rPr>
          <w:b/>
        </w:rPr>
        <w:t>9</w:t>
      </w:r>
      <w:r w:rsidRPr="005C4487">
        <w:rPr>
          <w:b/>
        </w:rPr>
        <w:t>. godine</w:t>
      </w:r>
    </w:p>
    <w:p w:rsidRDefault="00DE45F8" w:rsidP="005C4487" w:rsidR="00DE45F8" w:rsidRPr="005C4487">
      <w:pPr>
        <w:jc w:val="center"/>
        <w:rPr>
          <w:b/>
        </w:rPr>
      </w:pPr>
    </w:p>
    <w:p w:rsidRDefault="005C4487" w:rsidP="005C4487" w:rsidR="00DE45F8" w:rsidRPr="005C4487">
      <w:pPr>
        <w:ind w:firstLine="708" w:left="4248"/>
        <w:jc w:val="center"/>
        <w:rPr>
          <w:b/>
        </w:rPr>
      </w:pPr>
      <w:r>
        <w:rPr>
          <w:b/>
        </w:rPr>
        <w:t>Sudac</w:t>
      </w:r>
      <w:r w:rsidR="00DB607F">
        <w:rPr>
          <w:b/>
        </w:rPr>
        <w:t>:</w:t>
      </w:r>
    </w:p>
    <w:p w:rsidRDefault="00DE45F8" w:rsidP="005C4487" w:rsidR="00DE45F8" w:rsidRPr="005C4487">
      <w:pPr>
        <w:jc w:val="center"/>
        <w:rPr>
          <w:b/>
        </w:rPr>
      </w:pPr>
    </w:p>
    <w:p w:rsidRDefault="00DE45F8" w:rsidP="005C4487" w:rsidR="00DE45F8" w:rsidRPr="005C4487">
      <w:pPr>
        <w:jc w:val="center"/>
        <w:rPr>
          <w:b/>
        </w:rPr>
      </w:pPr>
    </w:p>
    <w:p w:rsidRDefault="00DE45F8" w:rsidP="005C4487" w:rsidR="00DE45F8" w:rsidRPr="005C4487">
      <w:pPr>
        <w:ind w:firstLine="708" w:left="5664"/>
        <w:jc w:val="center"/>
        <w:rPr>
          <w:b/>
        </w:rPr>
      </w:pPr>
      <w:r w:rsidRPr="005C4487">
        <w:rPr>
          <w:b/>
        </w:rPr>
        <w:t xml:space="preserve">Katarina </w:t>
      </w:r>
      <w:r w:rsidR="005C4487">
        <w:rPr>
          <w:b/>
        </w:rPr>
        <w:t>Franković</w:t>
      </w:r>
    </w:p>
    <w:p w:rsidRDefault="00DE45F8" w:rsidP="005C4487" w:rsidR="00DE45F8" w:rsidRPr="005C4487">
      <w:pPr>
        <w:jc w:val="center"/>
        <w:rPr>
          <w:b/>
        </w:rPr>
      </w:pPr>
    </w:p>
    <w:p w:rsidRDefault="00DE45F8" w:rsidP="00DE45F8" w:rsidR="00DE45F8" w:rsidRPr="005C4487">
      <w:pPr>
        <w:rPr>
          <w:b/>
        </w:rPr>
      </w:pPr>
      <w:r w:rsidRPr="005C4487">
        <w:rPr>
          <w:b/>
        </w:rPr>
        <w:t>UPUTA  O PRAVNOM LIJEKU:</w:t>
      </w:r>
    </w:p>
    <w:p w:rsidRDefault="00DE45F8" w:rsidP="00DE45F8" w:rsidR="00DE45F8">
      <w:r>
        <w:t xml:space="preserve">Protiv ovog rješenja dopuštena je žalba Visokom trgovačkom sudu Republike Hrvatske u Zagrebu. Žalba se podnosi putem ovog suda u 2 primjerka,  u roku od 8 dana od </w:t>
      </w:r>
      <w:r w:rsidR="005C4487">
        <w:t xml:space="preserve">proteka osmog </w:t>
      </w:r>
      <w:r>
        <w:t xml:space="preserve">dana </w:t>
      </w:r>
      <w:r w:rsidR="005C4487">
        <w:t xml:space="preserve">od </w:t>
      </w:r>
      <w:r>
        <w:t>objave na</w:t>
      </w:r>
      <w:r w:rsidR="005C4487">
        <w:t xml:space="preserve"> mrežnoj stranici</w:t>
      </w:r>
      <w:r>
        <w:t xml:space="preserve"> e-oglasnoj ploči suda. </w:t>
      </w:r>
    </w:p>
    <w:p w:rsidRDefault="00DE45F8" w:rsidP="00DE45F8" w:rsidR="00DE45F8"/>
    <w:p w:rsidRDefault="00DE45F8" w:rsidP="00DE45F8" w:rsidR="00DE45F8">
      <w:r>
        <w:t>DNA:</w:t>
      </w:r>
    </w:p>
    <w:p w:rsidRDefault="00DE45F8" w:rsidP="00DE45F8" w:rsidR="00DE45F8">
      <w:r>
        <w:t>1.</w:t>
      </w:r>
      <w:r>
        <w:tab/>
      </w:r>
      <w:r w:rsidR="005C4487">
        <w:t>mrežna stranica e-oglasna ploča suda</w:t>
      </w:r>
    </w:p>
    <w:p w:rsidRDefault="00DE45F8" w:rsidP="00DE45F8" w:rsidR="00DE45F8">
      <w:r>
        <w:t>2.</w:t>
      </w:r>
      <w:r>
        <w:tab/>
        <w:t>sudskom registru</w:t>
      </w:r>
    </w:p>
    <w:p w:rsidRDefault="00DE45F8" w:rsidP="00DE45F8" w:rsidR="00DE45F8">
      <w:r>
        <w:t>3.</w:t>
      </w:r>
      <w:r>
        <w:tab/>
        <w:t>FINA po pravomoćnosti</w:t>
      </w:r>
    </w:p>
    <w:p w:rsidRDefault="00DE45F8" w:rsidP="00DE45F8" w:rsidR="00DE45F8">
      <w:r>
        <w:t>4.</w:t>
      </w:r>
      <w:r>
        <w:tab/>
      </w:r>
      <w:r w:rsidR="005C4487">
        <w:t>dužnik</w:t>
      </w:r>
      <w:r>
        <w:t xml:space="preserve"> </w:t>
      </w:r>
    </w:p>
    <w:p w:rsidRDefault="005C4487" w:rsidP="00DE45F8" w:rsidR="005C4487">
      <w:r>
        <w:t xml:space="preserve">5. </w:t>
      </w:r>
      <w:r>
        <w:tab/>
        <w:t>povjerenik</w:t>
      </w:r>
    </w:p>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853B3E" w:rsidR="00853B3E" w:rsidRPr="000D2D04"/>
    <w:sectPr w:rsidR="00853B3E" w:rsidRPr="000D2D0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EE4" w:rsidP="00DB3267" w:rsidR="008C0EE4">
      <w:r>
        <w:separator/>
      </w:r>
    </w:p>
  </w:endnote>
  <w:endnote w:id="0" w:type="continuationSeparator">
    <w:p w:rsidRDefault="008C0EE4" w:rsidP="00DB3267" w:rsidR="008C0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8C0EE4" w:rsidR="008C0EE4">
        <w:pPr>
          <w:pStyle w:val="Podnoje"/>
          <w:jc w:val="center"/>
        </w:pPr>
        <w:r>
          <w:fldChar w:fldCharType="begin"/>
        </w:r>
        <w:r>
          <w:instrText>PAGE   \* MERGEFORMAT</w:instrText>
        </w:r>
        <w:r>
          <w:fldChar w:fldCharType="separate"/>
        </w:r>
        <w:r w:rsidR="00902B02">
          <w:rPr>
            <w:noProof/>
          </w:rPr>
          <w:t>58</w:t>
        </w:r>
        <w:r>
          <w:fldChar w:fldCharType="end"/>
        </w:r>
      </w:p>
    </w:sdtContent>
  </w:sdt>
  <w:p w:rsidRDefault="008C0EE4" w:rsidR="008C0E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EE4" w:rsidP="00DB3267" w:rsidR="008C0EE4">
      <w:r>
        <w:separator/>
      </w:r>
    </w:p>
  </w:footnote>
  <w:footnote w:id="0" w:type="continuationSeparator">
    <w:p w:rsidRDefault="008C0EE4" w:rsidP="00DB3267" w:rsidR="008C0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EE4" w:rsidP="00DB3267" w:rsidR="008C0EE4">
    <w:pPr>
      <w:pStyle w:val="Zaglavlje"/>
      <w:jc w:val="right"/>
    </w:pPr>
    <w:r>
      <w:t>Posl.br. 18 St-320/2019</w:t>
    </w:r>
  </w:p>
  <w:p w:rsidRDefault="008C0EE4" w:rsidR="008C0E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6131F3"/>
    <w:multiLevelType w:val="hybridMultilevel"/>
    <w:tmpl w:val="D44C0516"/>
    <w:lvl w:tplc="2CF8700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40704BE4"/>
    <w:multiLevelType w:val="hybridMultilevel"/>
    <w:tmpl w:val="E1A869FC"/>
    <w:lvl w:tplc="ED7657F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0D2D04"/>
    <w:rsid w:val="0011380D"/>
    <w:rsid w:val="00116B11"/>
    <w:rsid w:val="00250012"/>
    <w:rsid w:val="002B588E"/>
    <w:rsid w:val="00381D97"/>
    <w:rsid w:val="003C2F22"/>
    <w:rsid w:val="00417EA6"/>
    <w:rsid w:val="00535C9F"/>
    <w:rsid w:val="00587A9D"/>
    <w:rsid w:val="005C4487"/>
    <w:rsid w:val="00692B30"/>
    <w:rsid w:val="006A0227"/>
    <w:rsid w:val="0071519E"/>
    <w:rsid w:val="0077720E"/>
    <w:rsid w:val="007F7A84"/>
    <w:rsid w:val="00814EDB"/>
    <w:rsid w:val="00815142"/>
    <w:rsid w:val="00833357"/>
    <w:rsid w:val="00853B3E"/>
    <w:rsid w:val="00856F18"/>
    <w:rsid w:val="008A14B6"/>
    <w:rsid w:val="008C0EE4"/>
    <w:rsid w:val="008C5C4E"/>
    <w:rsid w:val="00902B02"/>
    <w:rsid w:val="00905178"/>
    <w:rsid w:val="0094301A"/>
    <w:rsid w:val="00981D37"/>
    <w:rsid w:val="00985BBF"/>
    <w:rsid w:val="00A51DE9"/>
    <w:rsid w:val="00A86F4D"/>
    <w:rsid w:val="00AF5065"/>
    <w:rsid w:val="00B7506F"/>
    <w:rsid w:val="00B81763"/>
    <w:rsid w:val="00C9358C"/>
    <w:rsid w:val="00D16BE3"/>
    <w:rsid w:val="00D85B8F"/>
    <w:rsid w:val="00DA310E"/>
    <w:rsid w:val="00DB3267"/>
    <w:rsid w:val="00DB607F"/>
    <w:rsid w:val="00DD0D50"/>
    <w:rsid w:val="00DE45F8"/>
    <w:rsid w:val="00E81407"/>
    <w:rsid w:val="00EB5A1E"/>
    <w:rsid w:val="00EB6A52"/>
    <w:rsid w:val="00F17213"/>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 w:styleId="Odlomakpopisa" w:type="paragraph">
    <w:name w:val="List Paragraph"/>
    <w:basedOn w:val="Normal"/>
    <w:uiPriority w:val="99"/>
    <w:qFormat/>
    <w:rsid w:val="000D2D04"/>
    <w:pPr>
      <w:ind w:left="720"/>
      <w:contextualSpacing/>
    </w:pPr>
  </w:style>
  <w:style w:customStyle="true" w:styleId="Bodytext2" w:type="character">
    <w:name w:val="Body text (2)_"/>
    <w:basedOn w:val="Zadanifontodlomka"/>
    <w:link w:val="Bodytext20"/>
    <w:locked/>
    <w:rsid w:val="008C0EE4"/>
    <w:rPr>
      <w:rFonts w:cs="Book Antiqua" w:eastAsia="Book Antiqua" w:hAnsi="Book Antiqua" w:ascii="Book Antiqua"/>
      <w:shd w:fill="FFFFFF" w:color="auto" w:val="clear"/>
    </w:rPr>
  </w:style>
  <w:style w:customStyle="true" w:styleId="Bodytext20" w:type="paragraph">
    <w:name w:val="Body text (2)"/>
    <w:basedOn w:val="Normal"/>
    <w:link w:val="Bodytext2"/>
    <w:rsid w:val="008C0EE4"/>
    <w:pPr>
      <w:widowControl w:val="false"/>
      <w:shd w:fill="FFFFFF" w:color="auto" w:val="clear"/>
      <w:spacing w:lineRule="exact" w:line="278"/>
      <w:ind w:hanging="1060"/>
      <w:jc w:val="both"/>
    </w:pPr>
    <w:rPr>
      <w:rFonts w:cs="Book Antiqua" w:eastAsia="Book Antiqua" w:hAnsi="Book Antiqua" w:ascii="Book Antiqua"/>
      <w:szCs w:val="22"/>
      <w:lang w:eastAsia="en-US"/>
    </w:rPr>
  </w:style>
  <w:style w:customStyle="true" w:styleId="Bodytext2Bold" w:type="character">
    <w:name w:val="Body text (2) + Bold"/>
    <w:basedOn w:val="Bodytext2"/>
    <w:rsid w:val="008C0EE4"/>
    <w:rPr>
      <w:rFonts w:cs="Calibri" w:eastAsia="Calibri" w:hAnsi="Calibri" w:ascii="Calibri"/>
      <w:b/>
      <w:bCs/>
      <w:i w:val="false"/>
      <w:iCs w:val="false"/>
      <w:smallCaps w:val="false"/>
      <w:strike w:val="false"/>
      <w:dstrike w:val="false"/>
      <w:color w:val="000000"/>
      <w:spacing w:val="0"/>
      <w:w w:val="100"/>
      <w:position w:val="0"/>
      <w:sz w:val="22"/>
      <w:szCs w:val="22"/>
      <w:u w:val="none"/>
      <w:effect w:val="none"/>
      <w:shd w:fill="FFFFFF" w:color="auto" w:val="clear"/>
      <w:lang w:bidi="hr-HR"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 w:styleId="Odlomakpopisa" w:type="paragraph">
    <w:name w:val="List Paragraph"/>
    <w:basedOn w:val="Normal"/>
    <w:uiPriority w:val="99"/>
    <w:qFormat/>
    <w:rsid w:val="000D2D04"/>
    <w:pPr>
      <w:ind w:left="720"/>
      <w:contextualSpacing/>
    </w:pPr>
  </w:style>
  <w:style w:customStyle="1" w:styleId="Bodytext2" w:type="character">
    <w:name w:val="Body text (2)_"/>
    <w:basedOn w:val="Zadanifontodlomka"/>
    <w:link w:val="Bodytext20"/>
    <w:locked/>
    <w:rsid w:val="008C0EE4"/>
    <w:rPr>
      <w:rFonts w:ascii="Book Antiqua" w:cs="Book Antiqua" w:eastAsia="Book Antiqua" w:hAnsi="Book Antiqua"/>
      <w:shd w:color="auto" w:fill="FFFFFF" w:val="clear"/>
    </w:rPr>
  </w:style>
  <w:style w:customStyle="1" w:styleId="Bodytext20" w:type="paragraph">
    <w:name w:val="Body text (2)"/>
    <w:basedOn w:val="Normal"/>
    <w:link w:val="Bodytext2"/>
    <w:rsid w:val="008C0EE4"/>
    <w:pPr>
      <w:widowControl w:val="0"/>
      <w:shd w:color="auto" w:fill="FFFFFF" w:val="clear"/>
      <w:spacing w:line="278" w:lineRule="exact"/>
      <w:ind w:hanging="1060"/>
      <w:jc w:val="both"/>
    </w:pPr>
    <w:rPr>
      <w:rFonts w:ascii="Book Antiqua" w:cs="Book Antiqua" w:eastAsia="Book Antiqua" w:hAnsi="Book Antiqua"/>
      <w:szCs w:val="22"/>
      <w:lang w:eastAsia="en-US"/>
    </w:rPr>
  </w:style>
  <w:style w:customStyle="1" w:styleId="Bodytext2Bold" w:type="character">
    <w:name w:val="Body text (2) + Bold"/>
    <w:basedOn w:val="Bodytext2"/>
    <w:rsid w:val="008C0EE4"/>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 w:id="859784305">
      <w:bodyDiv w:val="true"/>
      <w:marLeft w:val="0"/>
      <w:marRight w:val="0"/>
      <w:marTop w:val="0"/>
      <w:marBottom w:val="0"/>
      <w:divBdr>
        <w:top w:space="0" w:sz="0" w:color="auto" w:val="none"/>
        <w:left w:space="0" w:sz="0" w:color="auto" w:val="none"/>
        <w:bottom w:space="0" w:sz="0" w:color="auto" w:val="none"/>
        <w:right w:space="0" w:sz="0" w:color="auto" w:val="none"/>
      </w:divBdr>
    </w:div>
    <w:div w:id="1016927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St-320/2019</izvorni_sadrzaj>
    <derivirana_varijabla naziv="DomainObject.Predmet.OznakaBroj_1">St-320/2019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MANDARINKO društvo s ograničenom odgovornošću za trgovinu, građenje i usluge</izvorni_sadrzaj>
    <derivirana_varijabla naziv="DomainObject.Predmet.StrankaFormated_1">  MANDARINKO društvo s ograničenom odgovornošću za trgovinu, građenje i usluge</derivirana_varijabla>
  </DomainObject.Predmet.StrankaFormated>
  <DomainObject.Predmet.StrankaFormatedOIB>
    <izvorni_sadrzaj>  MANDARINKO društvo s ograničenom odgovornošću za trgovinu, građenje i usluge, OIB 23314822026</izvorni_sadrzaj>
    <derivirana_varijabla naziv="DomainObject.Predmet.StrankaFormatedOIB_1">  MANDARINKO društvo s ograničenom odgovornošću za trgovinu, građenje i usluge, OIB 23314822026</derivirana_varijabla>
  </DomainObject.Predmet.StrankaFormatedOIB>
  <DomainObject.Predmet.StrankaFormatedWithAdress>
    <izvorni_sadrzaj> MANDARINKO društvo s ograničenom odgovornošću za trgovinu, građenje i usluge, Zrinsko-Frankopanska 21/1, 20355 Opuzen</izvorni_sadrzaj>
    <derivirana_varijabla naziv="DomainObject.Predmet.StrankaFormatedWithAdress_1"> MANDARINKO društvo s ograničenom odgovornošću za trgovinu, građenje i usluge, Zrinsko-Frankopanska 21/1, 20355 Opuzen</derivirana_varijabla>
  </DomainObject.Predmet.StrankaFormatedWithAdress>
  <DomainObject.Predmet.StrankaFormatedWithAdressOIB>
    <izvorni_sadrzaj> MANDARINKO društvo s ograničenom odgovornošću za trgovinu, građenje i usluge, OIB 23314822026, Zrinsko-Frankopanska 21/1, 20355 Opuzen</izvorni_sadrzaj>
    <derivirana_varijabla naziv="DomainObject.Predmet.StrankaFormatedWithAdressOIB_1"> MANDARINKO društvo s ograničenom odgovornošću za trgovinu, građenje i usluge, OIB 23314822026, Zrinsko-Frankopanska 21/1, 20355 Opuzen</derivirana_varijabla>
  </DomainObject.Predmet.StrankaFormatedWithAdressOIB>
  <DomainObject.Predmet.StrankaWithAdress>
    <izvorni_sadrzaj>MANDARINKO društvo s ograničenom odgovornošću za trgovinu, građenje i usluge Zrinsko-Frankopanska 21/1,20355 Opuzen</izvorni_sadrzaj>
    <derivirana_varijabla naziv="DomainObject.Predmet.StrankaWithAdress_1">MANDARINKO društvo s ograničenom odgovornošću za trgovinu, građenje i usluge Zrinsko-Frankopanska 21/1,20355 Opuzen</derivirana_varijabla>
  </DomainObject.Predmet.StrankaWithAdress>
  <DomainObject.Predmet.StrankaWithAdressOIB>
    <izvorni_sadrzaj>MANDARINKO društvo s ograničenom odgovornošću za trgovinu, građenje i usluge, OIB 23314822026, Zrinsko-Frankopanska 21/1,20355 Opuzen</izvorni_sadrzaj>
    <derivirana_varijabla naziv="DomainObject.Predmet.StrankaWithAdressOIB_1">MANDARINKO društvo s ograničenom odgovornošću za trgovinu, građenje i usluge, OIB 23314822026, Zrinsko-Frankopanska 21/1,20355 Opuzen</derivirana_varijabla>
  </DomainObject.Predmet.StrankaWithAdressOIB>
  <DomainObject.Predmet.StrankaNazivFormated>
    <izvorni_sadrzaj>MANDARINKO društvo s ograničenom odgovornošću za trgovinu, građenje i usluge</izvorni_sadrzaj>
    <derivirana_varijabla naziv="DomainObject.Predmet.StrankaNazivFormated_1">MANDARINKO društvo s ograničenom odgovornošću za trgovinu, građenje i usluge</derivirana_varijabla>
  </DomainObject.Predmet.StrankaNazivFormated>
  <DomainObject.Predmet.StrankaNazivFormatedOIB>
    <izvorni_sadrzaj>MANDARINKO društvo s ograničenom odgovornošću za trgovinu, građenje i usluge, OIB 23314822026</izvorni_sadrzaj>
    <derivirana_varijabla naziv="DomainObject.Predmet.StrankaNazivFormatedOIB_1">MANDARINKO društvo s ograničenom odgovornošću za trgovinu, građenje i usluge, OIB 23314822026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MANDARINKO društvo s ograničenom odgovornošću za trgovinu, građenje i usluge</item>
    </izvorni_sadrzaj>
    <derivirana_varijabla naziv="DomainObject.Predmet.StrankaListFormated_1">
      <item>MANDARINKO društvo s ograničenom odgovornošću za trgovinu, građenje i usluge</item>
    </derivirana_varijabla>
  </DomainObject.Predmet.StrankaListFormated>
  <DomainObject.Predmet.StrankaListFormatedOIB>
    <izvorni_sadrzaj>
      <item>MANDARINKO društvo s ograničenom odgovornošću za trgovinu, građenje i usluge, OIB 23314822026</item>
    </izvorni_sadrzaj>
    <derivirana_varijabla naziv="DomainObject.Predmet.StrankaListFormatedOIB_1">
      <item>MANDARINKO društvo s ograničenom odgovornošću za trgovinu, građenje i usluge, OIB 23314822026</item>
    </derivirana_varijabla>
  </DomainObject.Predmet.StrankaListFormatedOIB>
  <DomainObject.Predmet.StrankaListFormatedWithAdress>
    <izvorni_sadrzaj>
      <item>MANDARINKO društvo s ograničenom odgovornošću za trgovinu, građenje i usluge, Zrinsko-Frankopanska 21/1, 20355 Opuzen</item>
    </izvorni_sadrzaj>
    <derivirana_varijabla naziv="DomainObject.Predmet.StrankaListFormatedWithAdress_1">
      <item>MANDARINKO društvo s ograničenom odgovornošću za trgovinu, građenje i usluge, Zrinsko-Frankopanska 21/1, 20355 Opuzen</item>
    </derivirana_varijabla>
  </DomainObject.Predmet.StrankaListFormatedWithAdress>
  <DomainObject.Predmet.StrankaListFormatedWithAdressOIB>
    <izvorni_sadrzaj>
      <item>MANDARINKO društvo s ograničenom odgovornošću za trgovinu, građenje i usluge, OIB 23314822026, Zrinsko-Frankopanska 21/1, 20355 Opuzen</item>
    </izvorni_sadrzaj>
    <derivirana_varijabla naziv="DomainObject.Predmet.StrankaListFormatedWithAdressOIB_1">
      <item>MANDARINKO društvo s ograničenom odgovornošću za trgovinu, građenje i usluge, OIB 23314822026, Zrinsko-Frankopanska 21/1, 20355 Opuzen</item>
    </derivirana_varijabla>
  </DomainObject.Predmet.StrankaListFormatedWithAdressOIB>
  <DomainObject.Predmet.StrankaListNazivFormated>
    <izvorni_sadrzaj>
      <item>MANDARINKO društvo s ograničenom odgovornošću za trgovinu, građenje i usluge</item>
    </izvorni_sadrzaj>
    <derivirana_varijabla naziv="DomainObject.Predmet.StrankaListNazivFormated_1">
      <item>MANDARINKO društvo s ograničenom odgovornošću za trgovinu, građenje i usluge</item>
    </derivirana_varijabla>
  </DomainObject.Predmet.StrankaListNazivFormated>
  <DomainObject.Predmet.StrankaListNazivFormatedOIB>
    <izvorni_sadrzaj>
      <item>MANDARINKO društvo s ograničenom odgovornošću za trgovinu, građenje i usluge, OIB 23314822026</item>
    </izvorni_sadrzaj>
    <derivirana_varijabla naziv="DomainObject.Predmet.StrankaListNazivFormatedOIB_1">
      <item>MANDARINKO društvo s ograničenom odgovornošću za trgovinu, građenje i usluge, OIB 23314822026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
  <DomainObject.Predmet.OstaliList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OIB>
  <DomainObject.Predmet.OstaliListFormatedWithAdress>
    <izvorni_sadrzaj>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_1">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
  <DomainObject.Predmet.OstaliListFormatedWithAdressOIB>
    <izvorni_sadrzaj>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OIB_1">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OIB>
  <DomainObject.Predmet.OstaliListNaziv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
  <DomainObject.Predmet.OstaliListNaziv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MANDARINKO društvo s ograničenom odgovornošću za trgovinu, građenje i usluge</izvorni_sadrzaj>
    <derivirana_varijabla naziv="DomainObject.Predmet.StrankaIDrugi_1">MANDARINKO društvo s ograničenom odgovornošću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MANDARINKO društvo s ograničenom odgovornošću za trgovinu, građenje i usluge, OIB 23314822026, Zrinsko-Frankopanska 21/1, 20355 Opuzen</izvorni_sadrzaj>
    <derivirana_varijabla naziv="DomainObject.Predmet.StrankaIDrugiAdressOIB_1">MANDARINKO društvo s ograničenom odgovornošću za trgovinu, građenje i usluge, OIB 23314822026, Zrinsko-Frankopanska 21/1, 20355 Opuzen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SudioniciListNaziv_1">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SudioniciListNaziv>
  <DomainObject.Predmet.SudioniciListAdressOIB>
    <izvorni_sadrzaj>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izvorni_sadrzaj>
    <derivirana_varijabla naziv="DomainObject.Predmet.SudioniciListAdressOIB_1">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43035003321</item>
      <item>, OIB 23314822026</item>
      <item>, OIB null</item>
      <item>, OIB null</item>
      <item>, OIB null</item>
      <item>, OIB null</item>
      <item>, OIB null</item>
      <item>, OIB null</item>
      <item>, OIB null</item>
      <item>, OIB null</item>
    </izvorni_sadrzaj>
    <derivirana_varijabla naziv="DomainObject.Predmet.SudioniciListNazivOIB_1">
      <item>, OIB 43035003321</item>
      <item>, OIB 23314822026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58</properties:Pages>
  <properties:Words>26025</properties:Words>
  <properties:Characters>136305</properties:Characters>
  <properties:Lines>2863</properties:Lines>
  <properties:Paragraphs>1219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2019-03-12T09:18:00Z</dcterms:created>
  <dc:creator>Katarina Mikulić</dc:creator>
  <cp:lastModifiedBy>Katarina Franković</cp:lastModifiedBy>
  <cp:lastPrinted>2019-03-12T09:30:00Z</cp:lastPrinted>
  <dcterms:modified xmlns:xsi="http://www.w3.org/2001/XMLSchema-instance" xsi:type="dcterms:W3CDTF">2019-03-12T09:31:00Z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 o potvrdi predstečajnog sporazuma st 320  - 19 mandarinko.docx)</vt:lpwstr>
  </prop:property>
  <prop:property name="CC_coloring" pid="4" fmtid="{D5CDD505-2E9C-101B-9397-08002B2CF9AE}">
    <vt:bool>false</vt:bool>
  </prop:property>
  <prop:property name="BrojStranica" pid="5" fmtid="{D5CDD505-2E9C-101B-9397-08002B2CF9AE}">
    <vt:i4>58</vt:i4>
  </prop:property>
</prop:Properties>
</file>