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c01f" w14:paraId="1dac01f" w:rsidRDefault="0064647C" w:rsidP="0064647C" w:rsidR="0064647C">
      <w:pPr>
        <w15:collapsed w:val="false"/>
      </w:pPr>
      <w:bookmarkStart w:name="_GoBack" w:id="0"/>
      <w:bookmarkEnd w:id="0"/>
    </w:p>
    <w:p w:rsidRDefault="004D009B" w:rsidP="0064647C" w:rsidR="0064647C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F0D" w:rsidP="0064647C" w:rsidR="009D3F0D"/>
    <w:p w:rsidRDefault="009D3F0D" w:rsidP="0064647C" w:rsidR="009D3F0D"/>
    <w:p w:rsidRDefault="0064647C" w:rsidP="0064647C" w:rsidR="0064647C" w:rsidRPr="0064647C">
      <w:pPr>
        <w:rPr>
          <w:b/>
        </w:rPr>
      </w:pPr>
      <w:r w:rsidRPr="0064647C">
        <w:rPr>
          <w:b/>
        </w:rPr>
        <w:t xml:space="preserve">REPUBLIKA HRVATSKA                                                                   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>TRGOVAČKI SUD U OSIJEKU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 xml:space="preserve">STALNA SLUŽBA U SLAVONSKOM BRODU                        </w:t>
      </w:r>
      <w:r w:rsidR="009729A3">
        <w:rPr>
          <w:b/>
        </w:rPr>
        <w:t>Broj:7/ St-22</w:t>
      </w:r>
      <w:r w:rsidRPr="0064647C">
        <w:rPr>
          <w:b/>
        </w:rPr>
        <w:t>/2011-</w:t>
      </w:r>
      <w:r w:rsidR="00AE6EF7">
        <w:rPr>
          <w:b/>
        </w:rPr>
        <w:t>169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>Trg pobjede 13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>SLAVONSKI BROD</w:t>
      </w:r>
    </w:p>
    <w:p w:rsidRDefault="0064647C" w:rsidP="0064647C" w:rsidR="0064647C"/>
    <w:p w:rsidRDefault="0064647C" w:rsidP="0064647C" w:rsidR="0064647C"/>
    <w:p w:rsidRDefault="0064647C" w:rsidP="009D3F0D" w:rsidR="009D3F0D">
      <w:pPr>
        <w:jc w:val="center"/>
        <w:rPr>
          <w:b/>
        </w:rPr>
      </w:pPr>
      <w:r>
        <w:rPr>
          <w:b/>
        </w:rPr>
        <w:t>R  E P U B L I K A   H R V A T S K A</w:t>
      </w:r>
    </w:p>
    <w:p w:rsidRDefault="009D3F0D" w:rsidP="009D3F0D" w:rsidR="009D3F0D">
      <w:pPr>
        <w:jc w:val="center"/>
        <w:rPr>
          <w:b/>
        </w:rPr>
      </w:pPr>
    </w:p>
    <w:p w:rsidRDefault="0064647C" w:rsidP="0064647C" w:rsidR="0064647C">
      <w:pPr>
        <w:jc w:val="center"/>
        <w:rPr>
          <w:b/>
        </w:rPr>
      </w:pPr>
      <w:r>
        <w:rPr>
          <w:b/>
        </w:rPr>
        <w:t>RJEŠENJE</w:t>
      </w:r>
    </w:p>
    <w:p w:rsidRDefault="0064647C" w:rsidP="0064647C" w:rsidR="0064647C"/>
    <w:p w:rsidRDefault="009D3F0D" w:rsidP="0064647C" w:rsidR="009D3F0D"/>
    <w:p w:rsidRDefault="0064647C" w:rsidP="00AE6EF7" w:rsidR="0064647C">
      <w:pPr>
        <w:jc w:val="both"/>
      </w:pPr>
      <w:r>
        <w:t xml:space="preserve"> </w:t>
      </w:r>
      <w:r>
        <w:tab/>
      </w:r>
      <w:r>
        <w:tab/>
      </w:r>
      <w:r w:rsidR="00AE6EF7" w:rsidRPr="00AE6EF7">
        <w:t xml:space="preserve">TRGOVAČKI SUD U OSIJEKU, STALNA SLUŽBA U </w:t>
      </w:r>
      <w:r w:rsidR="00AE6EF7">
        <w:t>SLAVONSKOM BRODU</w:t>
      </w:r>
      <w:r w:rsidR="00AE6EF7" w:rsidRPr="00AE6EF7">
        <w:t xml:space="preserve">, po stečajnoj sutkinji Mirni Vujčić, u stečajnom postupku nad stečajnim dužnikom ŠLJUNČARA I SEPARACIJA d.d. u stečaju Slavonski </w:t>
      </w:r>
      <w:proofErr w:type="spellStart"/>
      <w:r w:rsidR="00AE6EF7" w:rsidRPr="00AE6EF7">
        <w:t>Šamac</w:t>
      </w:r>
      <w:proofErr w:type="spellEnd"/>
      <w:r w:rsidR="00AE6EF7" w:rsidRPr="00AE6EF7">
        <w:t xml:space="preserve">, Savska cesta </w:t>
      </w:r>
      <w:proofErr w:type="spellStart"/>
      <w:r w:rsidR="00AE6EF7" w:rsidRPr="00AE6EF7">
        <w:t>bb</w:t>
      </w:r>
      <w:proofErr w:type="spellEnd"/>
      <w:r w:rsidR="00AE6EF7" w:rsidRPr="00AE6EF7">
        <w:t>, OIB: 74895977396</w:t>
      </w:r>
      <w:r>
        <w:t>, dana 1</w:t>
      </w:r>
      <w:r w:rsidR="009729A3">
        <w:t>7</w:t>
      </w:r>
      <w:r>
        <w:t xml:space="preserve">. </w:t>
      </w:r>
      <w:r w:rsidR="009729A3">
        <w:t>siječnja</w:t>
      </w:r>
      <w:r>
        <w:t xml:space="preserve"> 201</w:t>
      </w:r>
      <w:r w:rsidR="009729A3">
        <w:t>7</w:t>
      </w:r>
      <w:r>
        <w:t>. godine</w:t>
      </w:r>
    </w:p>
    <w:p w:rsidRDefault="00AE6EF7" w:rsidP="00AE6EF7" w:rsidR="00AE6EF7">
      <w:pPr>
        <w:jc w:val="both"/>
      </w:pPr>
    </w:p>
    <w:p w:rsidRDefault="0064647C" w:rsidP="0064647C" w:rsidR="0064647C">
      <w:pPr>
        <w:jc w:val="center"/>
      </w:pPr>
      <w:r>
        <w:t>r i j e š i o   j e</w:t>
      </w:r>
    </w:p>
    <w:p w:rsidRDefault="005C5B63" w:rsidP="009D3F0D" w:rsidR="005C5B63"/>
    <w:p w:rsidRDefault="00F67C0D" w:rsidP="009729A3" w:rsidR="009729A3">
      <w:pPr>
        <w:ind w:firstLine="1440"/>
        <w:jc w:val="both"/>
        <w:rPr>
          <w:lang w:val="en-US"/>
        </w:rPr>
      </w:pPr>
      <w:r>
        <w:t xml:space="preserve">I </w:t>
      </w:r>
      <w:r w:rsidR="005C5B63">
        <w:t>O</w:t>
      </w:r>
      <w:r w:rsidR="0064647C">
        <w:t xml:space="preserve">dređuje se upis brisanja zabilježbe dosude </w:t>
      </w:r>
      <w:r w:rsidR="009729A3">
        <w:t xml:space="preserve">na nekretninama upisanim </w:t>
      </w:r>
      <w:r w:rsidR="009729A3" w:rsidRPr="009729A3">
        <w:rPr>
          <w:lang w:val="en-US"/>
        </w:rPr>
        <w:t xml:space="preserve">u </w:t>
      </w:r>
      <w:proofErr w:type="spellStart"/>
      <w:r w:rsidR="009729A3" w:rsidRPr="009729A3">
        <w:rPr>
          <w:lang w:val="en-US"/>
        </w:rPr>
        <w:t>zk.ul</w:t>
      </w:r>
      <w:proofErr w:type="spellEnd"/>
      <w:r w:rsidR="009729A3" w:rsidRPr="009729A3">
        <w:rPr>
          <w:lang w:val="en-US"/>
        </w:rPr>
        <w:t xml:space="preserve">. </w:t>
      </w:r>
      <w:proofErr w:type="gramStart"/>
      <w:r w:rsidR="009729A3" w:rsidRPr="009729A3">
        <w:rPr>
          <w:lang w:val="en-US"/>
        </w:rPr>
        <w:t xml:space="preserve">772 </w:t>
      </w:r>
      <w:proofErr w:type="spellStart"/>
      <w:r w:rsidR="009729A3" w:rsidRPr="009729A3">
        <w:rPr>
          <w:lang w:val="en-US"/>
        </w:rPr>
        <w:t>k.o</w:t>
      </w:r>
      <w:proofErr w:type="spellEnd"/>
      <w:r w:rsidR="009729A3" w:rsidRPr="009729A3">
        <w:rPr>
          <w:lang w:val="en-US"/>
        </w:rPr>
        <w:t xml:space="preserve">. </w:t>
      </w:r>
      <w:proofErr w:type="spellStart"/>
      <w:r w:rsidR="009729A3" w:rsidRPr="009729A3">
        <w:rPr>
          <w:lang w:val="en-US"/>
        </w:rPr>
        <w:t>Kruševica</w:t>
      </w:r>
      <w:proofErr w:type="spellEnd"/>
      <w:proofErr w:type="gramEnd"/>
      <w:r w:rsidR="009729A3" w:rsidRPr="009729A3">
        <w:rPr>
          <w:lang w:val="en-US"/>
        </w:rPr>
        <w:t xml:space="preserve"> </w:t>
      </w:r>
      <w:proofErr w:type="spellStart"/>
      <w:r w:rsidR="009729A3" w:rsidRPr="009729A3">
        <w:rPr>
          <w:lang w:val="en-US"/>
        </w:rPr>
        <w:t>i</w:t>
      </w:r>
      <w:proofErr w:type="spellEnd"/>
      <w:r w:rsidR="009729A3" w:rsidRPr="009729A3">
        <w:rPr>
          <w:lang w:val="en-US"/>
        </w:rPr>
        <w:t xml:space="preserve"> to:</w:t>
      </w:r>
    </w:p>
    <w:p w:rsidRDefault="00AE6EF7" w:rsidP="009729A3" w:rsidR="00AE6EF7">
      <w:pPr>
        <w:ind w:firstLine="1440"/>
        <w:jc w:val="both"/>
        <w:rPr>
          <w:lang w:val="en-US"/>
        </w:rPr>
      </w:pPr>
    </w:p>
    <w:p w:rsidRDefault="009729A3" w:rsidP="009729A3" w:rsidR="009729A3" w:rsidRPr="009729A3">
      <w:pPr>
        <w:ind w:firstLine="1440"/>
        <w:jc w:val="both"/>
        <w:rPr>
          <w:lang w:val="en-US"/>
        </w:rPr>
      </w:pPr>
      <w:r w:rsidRPr="009729A3">
        <w:rPr>
          <w:lang w:val="en-US"/>
        </w:rPr>
        <w:t xml:space="preserve">    </w:t>
      </w:r>
      <w:proofErr w:type="gramStart"/>
      <w:r w:rsidRPr="009729A3">
        <w:rPr>
          <w:lang w:val="en-US"/>
        </w:rPr>
        <w:t>kč.br</w:t>
      </w:r>
      <w:proofErr w:type="gramEnd"/>
      <w:r w:rsidRPr="009729A3">
        <w:rPr>
          <w:lang w:val="en-US"/>
        </w:rPr>
        <w:t xml:space="preserve">. 748/2 - </w:t>
      </w:r>
      <w:proofErr w:type="spellStart"/>
      <w:r w:rsidRPr="009729A3">
        <w:rPr>
          <w:lang w:val="en-US"/>
        </w:rPr>
        <w:t>šuma</w:t>
      </w:r>
      <w:proofErr w:type="spellEnd"/>
      <w:r w:rsidRPr="009729A3">
        <w:rPr>
          <w:lang w:val="en-US"/>
        </w:rPr>
        <w:t xml:space="preserve"> </w:t>
      </w:r>
      <w:proofErr w:type="spellStart"/>
      <w:r w:rsidRPr="009729A3">
        <w:rPr>
          <w:lang w:val="en-US"/>
        </w:rPr>
        <w:t>Prosje</w:t>
      </w:r>
      <w:proofErr w:type="spellEnd"/>
      <w:r w:rsidRPr="009729A3">
        <w:rPr>
          <w:lang w:val="en-US"/>
        </w:rPr>
        <w:t xml:space="preserve"> </w:t>
      </w:r>
      <w:proofErr w:type="spellStart"/>
      <w:r w:rsidRPr="009729A3">
        <w:rPr>
          <w:lang w:val="en-US"/>
        </w:rPr>
        <w:t>sa</w:t>
      </w:r>
      <w:proofErr w:type="spellEnd"/>
      <w:r w:rsidRPr="009729A3">
        <w:rPr>
          <w:lang w:val="en-US"/>
        </w:rPr>
        <w:t xml:space="preserve"> 19368 m2</w:t>
      </w:r>
    </w:p>
    <w:p w:rsidRDefault="009729A3" w:rsidP="009729A3" w:rsidR="009729A3" w:rsidRPr="009729A3">
      <w:pPr>
        <w:ind w:firstLine="1440"/>
        <w:jc w:val="both"/>
        <w:rPr>
          <w:lang w:val="en-US"/>
        </w:rPr>
      </w:pPr>
      <w:r w:rsidRPr="009729A3">
        <w:rPr>
          <w:lang w:val="en-US"/>
        </w:rPr>
        <w:t xml:space="preserve">    </w:t>
      </w:r>
      <w:proofErr w:type="gramStart"/>
      <w:r w:rsidRPr="009729A3">
        <w:rPr>
          <w:lang w:val="en-US"/>
        </w:rPr>
        <w:t>kč.br</w:t>
      </w:r>
      <w:proofErr w:type="gramEnd"/>
      <w:r w:rsidRPr="009729A3">
        <w:rPr>
          <w:lang w:val="en-US"/>
        </w:rPr>
        <w:t xml:space="preserve">. 748/5 - </w:t>
      </w:r>
      <w:proofErr w:type="spellStart"/>
      <w:r w:rsidRPr="009729A3">
        <w:rPr>
          <w:lang w:val="en-US"/>
        </w:rPr>
        <w:t>upravna</w:t>
      </w:r>
      <w:proofErr w:type="spellEnd"/>
      <w:r w:rsidRPr="009729A3">
        <w:rPr>
          <w:lang w:val="en-US"/>
        </w:rPr>
        <w:t xml:space="preserve"> </w:t>
      </w:r>
      <w:proofErr w:type="spellStart"/>
      <w:r w:rsidRPr="009729A3">
        <w:rPr>
          <w:lang w:val="en-US"/>
        </w:rPr>
        <w:t>zgrada</w:t>
      </w:r>
      <w:proofErr w:type="spellEnd"/>
      <w:r w:rsidRPr="009729A3">
        <w:rPr>
          <w:lang w:val="en-US"/>
        </w:rPr>
        <w:t xml:space="preserve"> </w:t>
      </w:r>
      <w:proofErr w:type="spellStart"/>
      <w:r w:rsidRPr="009729A3">
        <w:rPr>
          <w:lang w:val="en-US"/>
        </w:rPr>
        <w:t>i</w:t>
      </w:r>
      <w:proofErr w:type="spellEnd"/>
      <w:r w:rsidRPr="009729A3">
        <w:rPr>
          <w:lang w:val="en-US"/>
        </w:rPr>
        <w:t xml:space="preserve"> </w:t>
      </w:r>
      <w:proofErr w:type="spellStart"/>
      <w:r w:rsidRPr="009729A3">
        <w:rPr>
          <w:lang w:val="en-US"/>
        </w:rPr>
        <w:t>ekonomsko</w:t>
      </w:r>
      <w:proofErr w:type="spellEnd"/>
      <w:r w:rsidRPr="009729A3">
        <w:rPr>
          <w:lang w:val="en-US"/>
        </w:rPr>
        <w:t xml:space="preserve"> </w:t>
      </w:r>
      <w:proofErr w:type="spellStart"/>
      <w:r w:rsidRPr="009729A3">
        <w:rPr>
          <w:lang w:val="en-US"/>
        </w:rPr>
        <w:t>dvorište</w:t>
      </w:r>
      <w:proofErr w:type="spellEnd"/>
      <w:r w:rsidRPr="009729A3">
        <w:rPr>
          <w:lang w:val="en-US"/>
        </w:rPr>
        <w:t xml:space="preserve"> </w:t>
      </w:r>
      <w:proofErr w:type="spellStart"/>
      <w:r w:rsidRPr="009729A3">
        <w:rPr>
          <w:lang w:val="en-US"/>
        </w:rPr>
        <w:t>sa</w:t>
      </w:r>
      <w:proofErr w:type="spellEnd"/>
      <w:r w:rsidRPr="009729A3">
        <w:rPr>
          <w:lang w:val="en-US"/>
        </w:rPr>
        <w:t xml:space="preserve"> 11791 m2</w:t>
      </w:r>
    </w:p>
    <w:p w:rsidRDefault="009729A3" w:rsidP="009729A3" w:rsidR="009729A3" w:rsidRPr="009729A3">
      <w:pPr>
        <w:ind w:firstLine="1440"/>
        <w:jc w:val="both"/>
        <w:rPr>
          <w:lang w:val="en-US"/>
        </w:rPr>
      </w:pPr>
      <w:r w:rsidRPr="009729A3">
        <w:rPr>
          <w:lang w:val="en-US"/>
        </w:rPr>
        <w:t xml:space="preserve">    </w:t>
      </w:r>
      <w:proofErr w:type="gramStart"/>
      <w:r w:rsidRPr="009729A3">
        <w:rPr>
          <w:lang w:val="en-US"/>
        </w:rPr>
        <w:t>kč.br</w:t>
      </w:r>
      <w:proofErr w:type="gramEnd"/>
      <w:r w:rsidRPr="009729A3">
        <w:rPr>
          <w:lang w:val="en-US"/>
        </w:rPr>
        <w:t xml:space="preserve">. 748/6 - </w:t>
      </w:r>
      <w:proofErr w:type="spellStart"/>
      <w:r w:rsidRPr="009729A3">
        <w:rPr>
          <w:lang w:val="en-US"/>
        </w:rPr>
        <w:t>šuma</w:t>
      </w:r>
      <w:proofErr w:type="spellEnd"/>
      <w:r w:rsidRPr="009729A3">
        <w:rPr>
          <w:lang w:val="en-US"/>
        </w:rPr>
        <w:t xml:space="preserve"> </w:t>
      </w:r>
      <w:proofErr w:type="spellStart"/>
      <w:r w:rsidRPr="009729A3">
        <w:rPr>
          <w:lang w:val="en-US"/>
        </w:rPr>
        <w:t>Prosje</w:t>
      </w:r>
      <w:proofErr w:type="spellEnd"/>
      <w:r w:rsidRPr="009729A3">
        <w:rPr>
          <w:lang w:val="en-US"/>
        </w:rPr>
        <w:t xml:space="preserve"> </w:t>
      </w:r>
      <w:proofErr w:type="spellStart"/>
      <w:r w:rsidRPr="009729A3">
        <w:rPr>
          <w:lang w:val="en-US"/>
        </w:rPr>
        <w:t>sa</w:t>
      </w:r>
      <w:proofErr w:type="spellEnd"/>
      <w:r w:rsidRPr="009729A3">
        <w:rPr>
          <w:lang w:val="en-US"/>
        </w:rPr>
        <w:t xml:space="preserve"> 1908 m2</w:t>
      </w:r>
    </w:p>
    <w:p w:rsidRDefault="009729A3" w:rsidP="00AE6EF7" w:rsidR="00AE6EF7">
      <w:pPr>
        <w:ind w:firstLine="1440"/>
        <w:jc w:val="both"/>
        <w:rPr>
          <w:lang w:val="en-US"/>
        </w:rPr>
      </w:pPr>
      <w:r w:rsidRPr="009729A3">
        <w:rPr>
          <w:lang w:val="en-US"/>
        </w:rPr>
        <w:t xml:space="preserve">    </w:t>
      </w:r>
      <w:proofErr w:type="gramStart"/>
      <w:r w:rsidRPr="009729A3">
        <w:rPr>
          <w:lang w:val="en-US"/>
        </w:rPr>
        <w:t>kč.br</w:t>
      </w:r>
      <w:proofErr w:type="gramEnd"/>
      <w:r w:rsidRPr="009729A3">
        <w:rPr>
          <w:lang w:val="en-US"/>
        </w:rPr>
        <w:t xml:space="preserve">. 748/7 - </w:t>
      </w:r>
      <w:proofErr w:type="spellStart"/>
      <w:r w:rsidRPr="009729A3">
        <w:rPr>
          <w:lang w:val="en-US"/>
        </w:rPr>
        <w:t>separacija</w:t>
      </w:r>
      <w:proofErr w:type="spellEnd"/>
      <w:r w:rsidRPr="009729A3">
        <w:rPr>
          <w:lang w:val="en-US"/>
        </w:rPr>
        <w:t xml:space="preserve"> </w:t>
      </w:r>
      <w:proofErr w:type="spellStart"/>
      <w:r w:rsidRPr="009729A3">
        <w:rPr>
          <w:lang w:val="en-US"/>
        </w:rPr>
        <w:t>šljunka</w:t>
      </w:r>
      <w:proofErr w:type="spellEnd"/>
      <w:r w:rsidRPr="009729A3">
        <w:rPr>
          <w:lang w:val="en-US"/>
        </w:rPr>
        <w:t xml:space="preserve"> </w:t>
      </w:r>
      <w:proofErr w:type="spellStart"/>
      <w:r w:rsidRPr="009729A3">
        <w:rPr>
          <w:lang w:val="en-US"/>
        </w:rPr>
        <w:t>Prosje</w:t>
      </w:r>
      <w:proofErr w:type="spellEnd"/>
      <w:r w:rsidRPr="009729A3">
        <w:rPr>
          <w:lang w:val="en-US"/>
        </w:rPr>
        <w:t xml:space="preserve"> </w:t>
      </w:r>
      <w:proofErr w:type="spellStart"/>
      <w:r w:rsidRPr="009729A3">
        <w:rPr>
          <w:lang w:val="en-US"/>
        </w:rPr>
        <w:t>sa</w:t>
      </w:r>
      <w:proofErr w:type="spellEnd"/>
      <w:r w:rsidRPr="009729A3">
        <w:rPr>
          <w:lang w:val="en-US"/>
        </w:rPr>
        <w:t xml:space="preserve"> 14792 m2</w:t>
      </w:r>
      <w:r w:rsidR="00AE6EF7">
        <w:rPr>
          <w:lang w:val="en-US"/>
        </w:rPr>
        <w:t>,</w:t>
      </w:r>
    </w:p>
    <w:p w:rsidRDefault="00AE6EF7" w:rsidP="00AE6EF7" w:rsidR="00AE6EF7" w:rsidRPr="009729A3">
      <w:pPr>
        <w:ind w:firstLine="1440"/>
        <w:jc w:val="both"/>
        <w:rPr>
          <w:lang w:val="en-US"/>
        </w:rPr>
      </w:pPr>
    </w:p>
    <w:p w:rsidRDefault="00C500FB" w:rsidP="00E32EA9" w:rsidR="00FB2971">
      <w:pPr>
        <w:ind w:firstLine="1440"/>
        <w:jc w:val="both"/>
      </w:pPr>
      <w:r>
        <w:t xml:space="preserve"> </w:t>
      </w:r>
      <w:r w:rsidR="001C72A8">
        <w:t>izvršen</w:t>
      </w:r>
      <w:r>
        <w:t xml:space="preserve"> po osnovi rješenja o dosudi ovoga sud</w:t>
      </w:r>
      <w:r w:rsidR="004E0A53">
        <w:t>a</w:t>
      </w:r>
      <w:r>
        <w:t xml:space="preserve"> </w:t>
      </w:r>
      <w:proofErr w:type="spellStart"/>
      <w:r>
        <w:t>posl</w:t>
      </w:r>
      <w:proofErr w:type="spellEnd"/>
      <w:r>
        <w:t>. br. 7/St-</w:t>
      </w:r>
      <w:r w:rsidR="009729A3">
        <w:t xml:space="preserve">22/2011-136 od </w:t>
      </w:r>
      <w:r w:rsidR="009729A3" w:rsidRPr="009729A3">
        <w:t>21. prosinca 2015. godine</w:t>
      </w:r>
      <w:r w:rsidR="009729A3">
        <w:t xml:space="preserve"> </w:t>
      </w:r>
      <w:r>
        <w:t>pod brojem Z</w:t>
      </w:r>
      <w:r w:rsidR="00EA3A2F">
        <w:t>-</w:t>
      </w:r>
      <w:r w:rsidR="009729A3">
        <w:t>10785</w:t>
      </w:r>
      <w:r>
        <w:t>/1</w:t>
      </w:r>
      <w:r w:rsidR="009729A3">
        <w:t>5</w:t>
      </w:r>
      <w:r w:rsidR="00AE6EF7">
        <w:t>.</w:t>
      </w:r>
    </w:p>
    <w:p w:rsidRDefault="00633A32" w:rsidP="00E32EA9" w:rsidR="00633A32">
      <w:pPr>
        <w:ind w:firstLine="1440"/>
        <w:jc w:val="both"/>
      </w:pPr>
    </w:p>
    <w:p w:rsidRDefault="00AE6EF7" w:rsidP="00E32EA9" w:rsidR="00AE6EF7">
      <w:pPr>
        <w:ind w:firstLine="1440"/>
        <w:jc w:val="both"/>
      </w:pPr>
    </w:p>
    <w:p w:rsidRDefault="00633A32" w:rsidP="00AE6EF7" w:rsidR="00AE6EF7">
      <w:pPr>
        <w:ind w:firstLine="1440"/>
        <w:jc w:val="both"/>
      </w:pPr>
      <w:r>
        <w:t>II Upis iz točke I</w:t>
      </w:r>
      <w:r w:rsidR="004B0D1D">
        <w:t xml:space="preserve"> ovoga rješenja </w:t>
      </w:r>
      <w:r w:rsidR="003B7631">
        <w:t xml:space="preserve"> provest će Z</w:t>
      </w:r>
      <w:r>
        <w:t xml:space="preserve">emljišnoknjižni odjel Općinskog suda u </w:t>
      </w:r>
      <w:r w:rsidR="00992EF8">
        <w:t>Slavonskom Brodu, a po pravomoćnosti ovoga rješenja.</w:t>
      </w:r>
    </w:p>
    <w:p w:rsidRDefault="00992EF8" w:rsidP="00C500FB" w:rsidR="00992EF8">
      <w:pPr>
        <w:ind w:firstLine="1440"/>
      </w:pPr>
    </w:p>
    <w:p w:rsidRDefault="00992EF8" w:rsidP="00992EF8" w:rsidR="00992EF8">
      <w:pPr>
        <w:jc w:val="center"/>
      </w:pPr>
      <w:r>
        <w:t>Obrazloženje</w:t>
      </w:r>
    </w:p>
    <w:p w:rsidRDefault="009D3F0D" w:rsidP="00992EF8" w:rsidR="009D3F0D">
      <w:pPr>
        <w:jc w:val="center"/>
      </w:pPr>
    </w:p>
    <w:p w:rsidRDefault="00992EF8" w:rsidP="00E32EA9" w:rsidR="00992EF8">
      <w:pPr>
        <w:jc w:val="both"/>
      </w:pPr>
      <w:r>
        <w:tab/>
      </w:r>
      <w:r>
        <w:tab/>
      </w:r>
      <w:r w:rsidR="00B34DB3">
        <w:t xml:space="preserve">Kupac </w:t>
      </w:r>
      <w:r w:rsidR="009729A3">
        <w:t>Vidović Promet d.o.o., Slavonski Brod</w:t>
      </w:r>
      <w:r w:rsidR="00B34DB3">
        <w:t>, predložio je da sud izvrši brisanje z</w:t>
      </w:r>
      <w:r w:rsidR="00C53466">
        <w:t>abilježbe dosude na nekretninama  navedenim</w:t>
      </w:r>
      <w:r w:rsidR="007C2EB4">
        <w:t xml:space="preserve"> </w:t>
      </w:r>
      <w:r w:rsidR="00B34DB3">
        <w:t xml:space="preserve"> u točci I izreke rješenja</w:t>
      </w:r>
      <w:r w:rsidR="007C2EB4">
        <w:t xml:space="preserve"> </w:t>
      </w:r>
      <w:r w:rsidR="00C53466">
        <w:t xml:space="preserve">upisane </w:t>
      </w:r>
      <w:r w:rsidR="00B34DB3">
        <w:t xml:space="preserve"> na temelju rješenja o dosudi ovoga suda posl.br. </w:t>
      </w:r>
      <w:r w:rsidR="007C2EB4">
        <w:t>7/St-</w:t>
      </w:r>
      <w:r w:rsidR="009729A3">
        <w:t>22</w:t>
      </w:r>
      <w:r w:rsidR="007C2EB4">
        <w:t>/2011-</w:t>
      </w:r>
      <w:r w:rsidR="009729A3">
        <w:t>136</w:t>
      </w:r>
      <w:r w:rsidR="007C2EB4">
        <w:t xml:space="preserve"> od </w:t>
      </w:r>
      <w:r w:rsidR="009729A3">
        <w:t>21</w:t>
      </w:r>
      <w:r w:rsidR="007C2EB4">
        <w:t xml:space="preserve">. </w:t>
      </w:r>
      <w:r w:rsidR="009729A3">
        <w:t>prosinca</w:t>
      </w:r>
      <w:r w:rsidR="007C2EB4">
        <w:t xml:space="preserve"> 201</w:t>
      </w:r>
      <w:r w:rsidR="009729A3">
        <w:t>5</w:t>
      </w:r>
      <w:r w:rsidR="007C2EB4">
        <w:t>. godine.</w:t>
      </w:r>
    </w:p>
    <w:p w:rsidRDefault="007C2EB4" w:rsidP="00E32EA9" w:rsidR="00AE6EF7">
      <w:pPr>
        <w:jc w:val="both"/>
      </w:pPr>
      <w:r>
        <w:tab/>
      </w:r>
      <w:r>
        <w:tab/>
        <w:t xml:space="preserve">Kako je rješenje o dosudi </w:t>
      </w:r>
      <w:r w:rsidR="00C53466">
        <w:t>posl.br. 7/St-</w:t>
      </w:r>
      <w:r w:rsidR="009729A3">
        <w:t>22</w:t>
      </w:r>
      <w:r w:rsidR="00C53466">
        <w:t>/2011-</w:t>
      </w:r>
      <w:r w:rsidR="009729A3">
        <w:t>136</w:t>
      </w:r>
      <w:r w:rsidR="00C53466">
        <w:t xml:space="preserve"> od </w:t>
      </w:r>
      <w:r w:rsidR="009729A3">
        <w:t>21</w:t>
      </w:r>
      <w:r w:rsidR="00C53466">
        <w:t>.</w:t>
      </w:r>
      <w:r w:rsidR="009729A3">
        <w:t xml:space="preserve"> prosinca</w:t>
      </w:r>
      <w:r w:rsidR="00C53466">
        <w:t xml:space="preserve"> 201</w:t>
      </w:r>
      <w:r w:rsidR="009729A3">
        <w:t>5</w:t>
      </w:r>
      <w:r w:rsidR="00C53466">
        <w:t xml:space="preserve">. godine </w:t>
      </w:r>
      <w:r>
        <w:t>pravomoćno i sud izdao potvrd</w:t>
      </w:r>
      <w:r w:rsidR="009729A3">
        <w:t xml:space="preserve">u da je kupac uplatio onaj dio </w:t>
      </w:r>
      <w:proofErr w:type="spellStart"/>
      <w:r w:rsidR="009729A3">
        <w:t>kupovnine</w:t>
      </w:r>
      <w:proofErr w:type="spellEnd"/>
      <w:r w:rsidR="009729A3">
        <w:t xml:space="preserve"> kojeg čine troškovi utvrđivanja tražbine i istovjetnosti predmeta i prava na tom predmetu sukladno predmetnom rješenju o dosudi</w:t>
      </w:r>
      <w:r>
        <w:t>,</w:t>
      </w:r>
      <w:r w:rsidR="008C260E">
        <w:t xml:space="preserve"> </w:t>
      </w:r>
      <w:r w:rsidR="006C0F90">
        <w:t xml:space="preserve">te je pravo vlasništva </w:t>
      </w:r>
      <w:r w:rsidR="008C260E">
        <w:t xml:space="preserve"> u korist kupca</w:t>
      </w:r>
      <w:r w:rsidR="006C0F90">
        <w:t xml:space="preserve"> upisano </w:t>
      </w:r>
      <w:r w:rsidR="008C260E">
        <w:t xml:space="preserve">u zemljišnim </w:t>
      </w:r>
    </w:p>
    <w:p w:rsidRDefault="00AE6EF7" w:rsidP="00AE6EF7" w:rsidR="00AE6EF7">
      <w:pPr>
        <w:jc w:val="right"/>
        <w:rPr>
          <w:b/>
        </w:rPr>
      </w:pPr>
      <w:r w:rsidRPr="00AE6EF7">
        <w:rPr>
          <w:b/>
        </w:rPr>
        <w:lastRenderedPageBreak/>
        <w:t>Broj:7/ St-22/2011-169</w:t>
      </w:r>
    </w:p>
    <w:p w:rsidRDefault="00F03539" w:rsidP="00AE6EF7" w:rsidR="00F03539">
      <w:pPr>
        <w:jc w:val="right"/>
      </w:pPr>
    </w:p>
    <w:p w:rsidRDefault="008C260E" w:rsidP="00E32EA9" w:rsidR="007C2EB4" w:rsidRPr="00B34DB3">
      <w:pPr>
        <w:jc w:val="both"/>
      </w:pPr>
      <w:r>
        <w:t xml:space="preserve">knjigama kako to proizlazi iz rješenja </w:t>
      </w:r>
      <w:r w:rsidR="006C0F90">
        <w:t>Z</w:t>
      </w:r>
      <w:r w:rsidR="003A7F85">
        <w:t>emljišnoknjižnog</w:t>
      </w:r>
      <w:r w:rsidR="006C0F90">
        <w:t xml:space="preserve"> odjela</w:t>
      </w:r>
      <w:r>
        <w:t xml:space="preserve"> </w:t>
      </w:r>
      <w:r w:rsidR="003A7F85">
        <w:t>Općinskog</w:t>
      </w:r>
      <w:r w:rsidR="006C0F90">
        <w:t xml:space="preserve"> suda u Slavonskom Brodu </w:t>
      </w:r>
      <w:r>
        <w:t>posl.br. Z-</w:t>
      </w:r>
      <w:r w:rsidR="009729A3">
        <w:t>1255</w:t>
      </w:r>
      <w:r>
        <w:t>/1</w:t>
      </w:r>
      <w:r w:rsidR="009729A3">
        <w:t>6 od 06</w:t>
      </w:r>
      <w:r w:rsidR="006C0F90">
        <w:t xml:space="preserve">. </w:t>
      </w:r>
      <w:r w:rsidR="009729A3">
        <w:t>travnja</w:t>
      </w:r>
      <w:r w:rsidR="006C0F90">
        <w:t xml:space="preserve"> 201</w:t>
      </w:r>
      <w:r w:rsidR="009729A3">
        <w:t>6</w:t>
      </w:r>
      <w:r w:rsidR="006C0F90">
        <w:t>. godine</w:t>
      </w:r>
      <w:r>
        <w:t>, to je na temelju odredbe čl. 89.st.3</w:t>
      </w:r>
      <w:r w:rsidR="00E3660C">
        <w:t>.</w:t>
      </w:r>
      <w:r>
        <w:t xml:space="preserve"> Zakona o zemljišnim knjigama (NN 91/96 i dr.) odlučeno kao u izreci rješenja.</w:t>
      </w:r>
    </w:p>
    <w:p w:rsidRDefault="00FB2971" w:rsidP="00E32EA9" w:rsidR="00FB2971">
      <w:pPr>
        <w:jc w:val="both"/>
      </w:pPr>
    </w:p>
    <w:p w:rsidRDefault="00FB2971" w:rsidP="00FB2971" w:rsidR="00FB2971"/>
    <w:p w:rsidRDefault="0064647C" w:rsidP="0064647C" w:rsidR="0064647C">
      <w:pPr>
        <w:ind w:firstLine="708" w:left="708"/>
      </w:pPr>
      <w:r>
        <w:t>U Slavonskom Brodu, 1</w:t>
      </w:r>
      <w:r w:rsidR="009729A3">
        <w:t>7</w:t>
      </w:r>
      <w:r>
        <w:t xml:space="preserve">. </w:t>
      </w:r>
      <w:r w:rsidR="009729A3">
        <w:t>siječnja</w:t>
      </w:r>
      <w:r>
        <w:t xml:space="preserve">  201</w:t>
      </w:r>
      <w:r w:rsidR="009729A3">
        <w:t>7</w:t>
      </w:r>
      <w:r>
        <w:t>. godine</w:t>
      </w:r>
    </w:p>
    <w:p w:rsidRDefault="0064647C" w:rsidP="0064647C" w:rsidR="0064647C"/>
    <w:p w:rsidRDefault="0064647C" w:rsidP="0064647C" w:rsidR="0064647C"/>
    <w:p w:rsidRDefault="0064647C" w:rsidP="0064647C" w:rsidR="0064647C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3F19">
        <w:t xml:space="preserve"> </w:t>
      </w:r>
      <w:r>
        <w:t>Stečajna sutkinja:</w:t>
      </w:r>
    </w:p>
    <w:p w:rsidRDefault="0064647C" w:rsidP="0064647C" w:rsidR="0064647C">
      <w:r>
        <w:t xml:space="preserve">                                                                                                  Mirna Vujčić</w:t>
      </w:r>
    </w:p>
    <w:p w:rsidRDefault="00167922" w:rsidP="00066CF8" w:rsidR="00066CF8">
      <w:pPr>
        <w:ind w:firstLine="708" w:left="3540"/>
      </w:pPr>
      <w:r>
        <w:t xml:space="preserve"> </w:t>
      </w:r>
    </w:p>
    <w:p w:rsidRDefault="00167922" w:rsidP="00167922" w:rsidR="00167922">
      <w:pPr>
        <w:ind w:firstLine="708" w:left="4956"/>
      </w:pPr>
    </w:p>
    <w:p w:rsidRDefault="00B602D5" w:rsidP="009729A3" w:rsidR="00B602D5">
      <w:r>
        <w:t xml:space="preserve">                                                                           </w:t>
      </w:r>
    </w:p>
    <w:p w:rsidRDefault="0064647C" w:rsidP="0064647C" w:rsidR="0064647C"/>
    <w:p w:rsidRDefault="009D3F0D" w:rsidP="006C0F90" w:rsidR="009D3F0D">
      <w:pPr>
        <w:rPr>
          <w:b/>
          <w:sz w:val="20"/>
          <w:szCs w:val="20"/>
        </w:rPr>
      </w:pPr>
    </w:p>
    <w:p w:rsidRDefault="00B602D5" w:rsidP="006C0F90" w:rsidR="00B602D5">
      <w:pPr>
        <w:rPr>
          <w:b/>
          <w:sz w:val="20"/>
          <w:szCs w:val="20"/>
        </w:rPr>
      </w:pPr>
    </w:p>
    <w:p w:rsidRDefault="00B602D5" w:rsidP="006C0F90" w:rsidR="00B602D5">
      <w:pPr>
        <w:rPr>
          <w:b/>
          <w:sz w:val="20"/>
          <w:szCs w:val="20"/>
        </w:rPr>
      </w:pPr>
    </w:p>
    <w:p w:rsidRDefault="00AE6EF7" w:rsidP="00AE6EF7" w:rsidR="00AE6EF7" w:rsidRPr="00AE6EF7">
      <w:pPr>
        <w:rPr>
          <w:sz w:val="20"/>
          <w:szCs w:val="20"/>
        </w:rPr>
      </w:pPr>
      <w:r w:rsidRPr="00AE6EF7">
        <w:rPr>
          <w:sz w:val="20"/>
          <w:szCs w:val="20"/>
        </w:rPr>
        <w:t>NAPUTAK O PRAVNOM LIJEKU</w:t>
      </w:r>
    </w:p>
    <w:p w:rsidRDefault="00AE6EF7" w:rsidP="00AE6EF7" w:rsidR="00AE6EF7" w:rsidRPr="00AE6EF7">
      <w:pPr>
        <w:rPr>
          <w:sz w:val="20"/>
          <w:szCs w:val="20"/>
        </w:rPr>
      </w:pPr>
      <w:r w:rsidRPr="00AE6EF7">
        <w:rPr>
          <w:sz w:val="20"/>
          <w:szCs w:val="20"/>
        </w:rPr>
        <w:t>Protiv ovog rješenja dopuštena je žalba u roku od osam dana</w:t>
      </w:r>
    </w:p>
    <w:p w:rsidRDefault="00AE6EF7" w:rsidP="00AE6EF7" w:rsidR="00AE6EF7" w:rsidRPr="00AE6EF7">
      <w:pPr>
        <w:rPr>
          <w:sz w:val="20"/>
          <w:szCs w:val="20"/>
        </w:rPr>
      </w:pPr>
      <w:r w:rsidRPr="00AE6EF7">
        <w:rPr>
          <w:sz w:val="20"/>
          <w:szCs w:val="20"/>
        </w:rPr>
        <w:t xml:space="preserve"> po isteku osmog dana od dana objave rješenja na mrežnoj stranici</w:t>
      </w:r>
    </w:p>
    <w:p w:rsidRDefault="00AE6EF7" w:rsidP="00AE6EF7" w:rsidR="00AE6EF7" w:rsidRPr="00AE6EF7">
      <w:pPr>
        <w:rPr>
          <w:sz w:val="20"/>
          <w:szCs w:val="20"/>
        </w:rPr>
      </w:pPr>
      <w:r w:rsidRPr="00AE6EF7">
        <w:rPr>
          <w:sz w:val="20"/>
          <w:szCs w:val="20"/>
        </w:rPr>
        <w:t xml:space="preserve"> e-Oglasna ploča sudova. Žalba se podnosi  Visokom trgovačkom </w:t>
      </w:r>
    </w:p>
    <w:p w:rsidRDefault="00AE6EF7" w:rsidP="00AE6EF7" w:rsidR="003A7F85" w:rsidRPr="00AE6EF7">
      <w:r w:rsidRPr="00AE6EF7">
        <w:rPr>
          <w:sz w:val="20"/>
          <w:szCs w:val="20"/>
        </w:rPr>
        <w:t>sudu u Zagrebu  putem ovoga suda  u tri  primjerka.</w:t>
      </w:r>
    </w:p>
    <w:p w:rsidRDefault="0064647C" w:rsidP="0064647C" w:rsidR="0064647C"/>
    <w:p w:rsidRDefault="0064647C" w:rsidP="0064647C" w:rsidR="0064647C"/>
    <w:p w:rsidRDefault="00B602D5" w:rsidP="0064647C" w:rsidR="00B602D5"/>
    <w:p w:rsidRDefault="00B602D5" w:rsidP="0064647C" w:rsidR="00B602D5"/>
    <w:p w:rsidRDefault="0064647C" w:rsidP="0064647C" w:rsidR="0064647C"/>
    <w:p w:rsidRDefault="0064647C" w:rsidP="0064647C" w:rsidR="0064647C">
      <w:r>
        <w:t>DNA:</w:t>
      </w:r>
    </w:p>
    <w:p w:rsidRDefault="00AE6EF7" w:rsidP="0064647C" w:rsidR="00AE6EF7">
      <w:r>
        <w:t xml:space="preserve">1. </w:t>
      </w:r>
      <w:r w:rsidR="009D3F0D">
        <w:t>R</w:t>
      </w:r>
      <w:r w:rsidR="003A7F85">
        <w:t xml:space="preserve">ješenje nepravomoćno </w:t>
      </w:r>
    </w:p>
    <w:p w:rsidRDefault="00AE6EF7" w:rsidP="0064647C" w:rsidR="00AE6EF7">
      <w:r>
        <w:t>2.  Rješenje objaviti na mrežnoj stranici e-Oglasna ploča sudova te dostaviti neposredno</w:t>
      </w:r>
    </w:p>
    <w:p w:rsidRDefault="00AE6EF7" w:rsidP="0064647C" w:rsidR="00AE6EF7">
      <w:r>
        <w:t xml:space="preserve">   -</w:t>
      </w:r>
      <w:r w:rsidR="0064647C">
        <w:t xml:space="preserve"> </w:t>
      </w:r>
      <w:r>
        <w:t xml:space="preserve">  s</w:t>
      </w:r>
      <w:r w:rsidR="0064647C">
        <w:t>tečajnom upravitelju</w:t>
      </w:r>
      <w:r>
        <w:t xml:space="preserve"> Zdenku </w:t>
      </w:r>
      <w:proofErr w:type="spellStart"/>
      <w:r>
        <w:t>Bešlić</w:t>
      </w:r>
      <w:proofErr w:type="spellEnd"/>
      <w:r w:rsidR="0064647C">
        <w:t xml:space="preserve">  </w:t>
      </w:r>
    </w:p>
    <w:p w:rsidRDefault="00AE6EF7" w:rsidP="0064647C" w:rsidR="00AE6EF7">
      <w:r>
        <w:t xml:space="preserve">   -</w:t>
      </w:r>
      <w:r w:rsidR="0064647C">
        <w:t xml:space="preserve"> </w:t>
      </w:r>
      <w:r>
        <w:t xml:space="preserve">  </w:t>
      </w:r>
      <w:r w:rsidR="003A7F85">
        <w:t>kupc</w:t>
      </w:r>
      <w:r>
        <w:t>u</w:t>
      </w:r>
      <w:r w:rsidR="003A7F85">
        <w:t xml:space="preserve"> </w:t>
      </w:r>
      <w:r>
        <w:t>Vidović Promet d.o.o.</w:t>
      </w:r>
    </w:p>
    <w:p w:rsidRDefault="00AE6EF7" w:rsidP="0064647C" w:rsidR="003A7F85">
      <w:r>
        <w:t xml:space="preserve">   -  </w:t>
      </w:r>
      <w:r w:rsidR="003A7F85">
        <w:t>Općinskom sudu u Slavonskom Brodu po pravomoćnosti uz dopis</w:t>
      </w:r>
    </w:p>
    <w:p w:rsidRDefault="00AE6EF7" w:rsidP="0064647C" w:rsidR="0064647C">
      <w:r>
        <w:t xml:space="preserve">   </w:t>
      </w:r>
    </w:p>
    <w:p w:rsidRDefault="0064647C" w:rsidP="0064647C" w:rsidR="0064647C">
      <w:r>
        <w:t xml:space="preserve">   </w:t>
      </w:r>
    </w:p>
    <w:p w:rsidRDefault="0064647C" w:rsidP="0064647C" w:rsidR="0064647C"/>
    <w:sectPr w:rsidR="0064647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539" w:rsidP="00F03539" w:rsidR="00F03539">
      <w:r>
        <w:separator/>
      </w:r>
    </w:p>
  </w:endnote>
  <w:endnote w:id="0" w:type="continuationSeparator">
    <w:p w:rsidRDefault="00F03539" w:rsidP="00F03539" w:rsidR="00F03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539" w:rsidP="00F03539" w:rsidR="00F03539">
      <w:r>
        <w:separator/>
      </w:r>
    </w:p>
  </w:footnote>
  <w:footnote w:id="0" w:type="continuationSeparator">
    <w:p w:rsidRDefault="00F03539" w:rsidP="00F03539" w:rsidR="00F03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922" w:rsidR="00167922">
    <w:pPr>
      <w:pStyle w:val="Zaglavlje"/>
      <w:jc w:val="center"/>
    </w:pPr>
  </w:p>
  <w:p w:rsidRDefault="00F03539" w:rsidR="00F035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47C"/>
    <w:rsid w:val="00066CF8"/>
    <w:rsid w:val="00167922"/>
    <w:rsid w:val="001C72A8"/>
    <w:rsid w:val="00285AB1"/>
    <w:rsid w:val="003A7F85"/>
    <w:rsid w:val="003B7631"/>
    <w:rsid w:val="004B0D1D"/>
    <w:rsid w:val="004D009B"/>
    <w:rsid w:val="004E0A53"/>
    <w:rsid w:val="00521AD5"/>
    <w:rsid w:val="005C5B63"/>
    <w:rsid w:val="00633A32"/>
    <w:rsid w:val="0064647C"/>
    <w:rsid w:val="006A2735"/>
    <w:rsid w:val="006C0F90"/>
    <w:rsid w:val="006D7471"/>
    <w:rsid w:val="007C2EB4"/>
    <w:rsid w:val="008C260E"/>
    <w:rsid w:val="008F4897"/>
    <w:rsid w:val="00943A1B"/>
    <w:rsid w:val="009729A3"/>
    <w:rsid w:val="00992EF8"/>
    <w:rsid w:val="009D3F0D"/>
    <w:rsid w:val="00A463D9"/>
    <w:rsid w:val="00AE6EF7"/>
    <w:rsid w:val="00B34DB3"/>
    <w:rsid w:val="00B55875"/>
    <w:rsid w:val="00B602D5"/>
    <w:rsid w:val="00C500FB"/>
    <w:rsid w:val="00C53466"/>
    <w:rsid w:val="00E32EA9"/>
    <w:rsid w:val="00E3660C"/>
    <w:rsid w:val="00E80F60"/>
    <w:rsid w:val="00EA3A2F"/>
    <w:rsid w:val="00F03539"/>
    <w:rsid w:val="00F67C0D"/>
    <w:rsid w:val="00F83F19"/>
    <w:rsid w:val="00FB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A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85A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03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03539"/>
    <w:rPr>
      <w:sz w:val="24"/>
      <w:szCs w:val="24"/>
    </w:rPr>
  </w:style>
  <w:style w:styleId="Podnoje" w:type="paragraph">
    <w:name w:val="footer"/>
    <w:basedOn w:val="Normal"/>
    <w:link w:val="PodnojeChar"/>
    <w:rsid w:val="00F03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03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4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4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4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4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85A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03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03539"/>
    <w:rPr>
      <w:sz w:val="24"/>
      <w:szCs w:val="24"/>
    </w:rPr>
  </w:style>
  <w:style w:styleId="Podnoje" w:type="paragraph">
    <w:name w:val="footer"/>
    <w:basedOn w:val="Normal"/>
    <w:link w:val="PodnojeChar"/>
    <w:rsid w:val="00F03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03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4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4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4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4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857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St-22/2011</izvorni_sadrzaj>
    <derivirana_varijabla naziv="DomainObject.Predmet.OznakaBroj_1">St-22/2011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I,II,III,IV,V- dio u ormaru,   VI,VII u ref.</izvorni_sadrzaj>
    <derivirana_varijabla naziv="DomainObject.Predmet.PrimjedbaSuca_1">I,II,III,IV,V- dio u ormaru,   VI,VII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ŠLJUNČARA I SEPARACIJA d.d. za vađenje šljunka i pijeska, proizvodnju proizvoda od betona i trgovinu ˝u stečaju˝</izvorni_sadrzaj>
    <derivirana_varijabla naziv="DomainObject.Predmet.ProtustrankaFormated_1">  ŠLJUNČARA I SEPARACIJA d.d. za vađenje šljunka i pijeska, proizvodnju proizvoda od betona i trgovinu ˝u stečaju˝</derivirana_varijabla>
  </DomainObject.Predmet.ProtustrankaFormated>
  <DomainObject.Predmet.ProtustrankaFormatedOIB>
    <izvorni_sadrzaj>  ŠLJUNČARA I SEPARACIJA d.d. za vađenje šljunka i pijeska, proizvodnju proizvoda od betona i trgovinu ˝u stečaju˝, OIB 74895977396</izvorni_sadrzaj>
    <derivirana_varijabla naziv="DomainObject.Predmet.ProtustrankaFormatedOIB_1">  ŠLJUNČARA I SEPARACIJA d.d. za vađenje šljunka i pijeska, proizvodnju proizvoda od betona i trgovinu ˝u stečaju˝, OIB 74895977396</derivirana_varijabla>
  </DomainObject.Predmet.ProtustrankaFormatedOIB>
  <DomainObject.Predmet.ProtustrankaFormatedWithAdress>
    <izvorni_sadrzaj> ŠLJUNČARA I SEPARACIJA d.d. za vađenje šljunka i pijeska, proizvodnju proizvoda od betona i trgovinu ˝u stečaju˝, Savska cesta bb, 35220 Slavonski Šamac</izvorni_sadrzaj>
    <derivirana_varijabla naziv="DomainObject.Predmet.ProtustrankaFormatedWithAdress_1"> ŠLJUNČARA I SEPARACIJA d.d. za vađenje šljunka i pijeska, proizvodnju proizvoda od betona i trgovinu ˝u stečaju˝, Savska cesta bb, 35220 Slavonski Šamac</derivirana_varijabla>
  </DomainObject.Predmet.ProtustrankaFormatedWithAdress>
  <DomainObject.Predmet.ProtustrankaFormatedWithAdressOIB>
    <izvorni_sadrzaj> ŠLJUNČARA I SEPARACIJA d.d. za vađenje šljunka i pijeska, proizvodnju proizvoda od betona i trgovinu ˝u stečaju˝, OIB 74895977396, Savska cesta bb, 35220 Slavonski Šamac</izvorni_sadrzaj>
    <derivirana_varijabla naziv="DomainObject.Predmet.ProtustrankaFormatedWithAdressOIB_1"> ŠLJUNČARA I SEPARACIJA d.d. za vađenje šljunka i pijeska, proizvodnju proizvoda od betona i trgovinu ˝u stečaju˝, OIB 74895977396, Savska cesta bb, 35220 Slavonski Šamac</derivirana_varijabla>
  </DomainObject.Predmet.ProtustrankaFormatedWithAdressOIB>
  <DomainObject.Predmet.ProtustrankaWithAdress>
    <izvorni_sadrzaj>ŠLJUNČARA I SEPARACIJA d.d. za vađenje šljunka i pijeska, proizvodnju proizvoda od betona i trgovinu ˝u stečaju˝ Savska cesta bb, 35220 Slavonski Šamac</izvorni_sadrzaj>
    <derivirana_varijabla naziv="DomainObject.Predmet.ProtustrankaWithAdress_1">ŠLJUNČARA I SEPARACIJA d.d. za vađenje šljunka i pijeska, proizvodnju proizvoda od betona i trgovinu ˝u stečaju˝ Savska cesta bb, 35220 Slavonski Šamac</derivirana_varijabla>
  </DomainObject.Predmet.ProtustrankaWithAdress>
  <DomainObject.Predmet.ProtustrankaWith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WithAdressOIB_1">ŠLJUNČARA I SEPARACIJA d.d. za vađenje šljunka i pijeska, proizvodnju proizvoda od betona i trgovinu ˝u stečaju˝, OIB 74895977396, Savska cesta bb, 35220 Slavonski Šamac</derivirana_varijabla>
  </DomainObject.Predmet.ProtustrankaWithAdressOIB>
  <DomainObject.Predmet.ProtustrankaNazivFormated>
    <izvorni_sadrzaj>ŠLJUNČARA I SEPARACIJA d.d. za vađenje šljunka i pijeska, proizvodnju proizvoda od betona i trgovinu ˝u stečaju˝</izvorni_sadrzaj>
    <derivirana_varijabla naziv="DomainObject.Predmet.ProtustrankaNazivFormated_1">ŠLJUNČARA I SEPARACIJA d.d. za vađenje šljunka i pijeska, proizvodnju proizvoda od betona i trgovinu ˝u stečaju˝</derivirana_varijabla>
  </DomainObject.Predmet.ProtustrankaNazivFormated>
  <DomainObject.Predmet.ProtustrankaNazivFormatedOIB>
    <izvorni_sadrzaj>ŠLJUNČARA I SEPARACIJA d.d. za vađenje šljunka i pijeska, proizvodnju proizvoda od betona i trgovinu ˝u stečaju˝, OIB 74895977396</izvorni_sadrzaj>
    <derivirana_varijabla naziv="DomainObject.Predmet.ProtustrankaNazivFormatedOIB_1">ŠLJUNČARA I SEPARACIJA d.d. za vađenje šljunka i pijeska, proizvodnju proizvoda od betona i trgovinu ˝u stečaju˝, OIB 74895977396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ŠLJUNČARA I SEPARACIJA d.d. za vađenje šljunka i pijeska, proizvodnju proizvoda od betona i trgovinu ˝u stečaju˝</item>
    </izvorni_sadrzaj>
    <derivirana_varijabla naziv="DomainObject.Predmet.ProtuStrankaListFormated_1">
      <item>ŠLJUNČARA I SEPARACIJA d.d. za vađenje šljunka i pijeska, proizvodnju proizvoda od betona i trgovinu ˝u stečaju˝</item>
    </derivirana_varijabla>
  </DomainObject.Predmet.ProtuStrankaListFormated>
  <DomainObject.Predmet.ProtuStrankaList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FormatedOIB_1">
      <item>ŠLJUNČARA I SEPARACIJA d.d. za vađenje šljunka i pijeska, proizvodnju proizvoda od betona i trgovinu ˝u stečaju˝, OIB 74895977396</item>
    </derivirana_varijabla>
  </DomainObject.Predmet.ProtuStrankaListFormatedOIB>
  <DomainObject.Predmet.ProtuStrankaListFormatedWithAdress>
    <izvorni_sadrzaj>
      <item>ŠLJUNČARA I SEPARACIJA d.d. za vađenje šljunka i pijeska, proizvodnju proizvoda od betona i trgovinu ˝u stečaju˝, Savska cesta bb, 35220 Slavonski Šamac</item>
    </izvorni_sadrzaj>
    <derivirana_varijabla naziv="DomainObject.Predmet.ProtuStrankaListFormatedWithAdress_1">
      <item>ŠLJUNČARA I SEPARACIJA d.d. za vađenje šljunka i pijeska, proizvodnju proizvoda od betona i trgovinu ˝u stečaju˝, Savska cesta bb, 35220 Slavonski Šamac</item>
    </derivirana_varijabla>
  </DomainObject.Predmet.ProtuStrankaListFormatedWithAdress>
  <DomainObject.Predmet.ProtuStrankaListFormatedWithAdressOIB>
    <izvorni_sadrzaj>
      <item>ŠLJUNČARA I SEPARACIJA d.d. za vađenje šljunka i pijeska, proizvodnju proizvoda od betona i trgovinu ˝u stečaju˝, OIB 74895977396, Savska cesta bb, 35220 Slavonski Šamac</item>
    </izvorni_sadrzaj>
    <derivirana_varijabla naziv="DomainObject.Predmet.ProtuStrankaListFormatedWithAdressOIB_1">
      <item>ŠLJUNČARA I SEPARACIJA d.d. za vađenje šljunka i pijeska, proizvodnju proizvoda od betona i trgovinu ˝u stečaju˝, OIB 74895977396, Savska cesta bb, 35220 Slavonski Šamac</item>
    </derivirana_varijabla>
  </DomainObject.Predmet.ProtuStrankaListFormatedWithAdressOIB>
  <DomainObject.Predmet.ProtuStrankaListNazivFormated>
    <izvorni_sadrzaj>
      <item>ŠLJUNČARA I SEPARACIJA d.d. za vađenje šljunka i pijeska, proizvodnju proizvoda od betona i trgovinu ˝u stečaju˝</item>
    </izvorni_sadrzaj>
    <derivirana_varijabla naziv="DomainObject.Predmet.ProtuStrankaListNazivFormated_1">
      <item>ŠLJUNČARA I SEPARACIJA d.d. za vađenje šljunka i pijeska, proizvodnju proizvoda od betona i trgovinu ˝u stečaju˝</item>
    </derivirana_varijabla>
  </DomainObject.Predmet.ProtuStrankaListNazivFormated>
  <DomainObject.Predmet.ProtuStrankaListNaziv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NazivFormatedOIB_1">
      <item>ŠLJUNČARA I SEPARACIJA d.d. za vađenje šljunka i pijeska, proizvodnju proizvoda od betona i trgovinu ˝u stečaju˝, OIB 74895977396</item>
    </derivirana_varijabla>
  </DomainObject.Predmet.ProtuStrankaListNazivFormatedOIB>
  <DomainObject.Predmet.OstaliList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>
  <DomainObject.Predmet.OstaliList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OIB>
  <DomainObject.Predmet.OstaliListFormatedWithAdress>
    <izvorni_sadrzaj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_1"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>
  <DomainObject.Predmet.OstaliListFormatedWithAdressOIB>
    <izvorni_sadrzaj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OIB_1"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OIB>
  <DomainObject.Predmet.OstaliListNaziv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>
  <DomainObject.Predmet.OstaliListNaziv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ŠLJUNČARA I SEPARACIJA d.d. za vađenje šljunka i pijeska, proizvodnju proizvoda od betona i trgovinu ˝u stečaju˝</izvorni_sadrzaj>
    <derivirana_varijabla naziv="DomainObject.Predmet.ProtustrankaIDrugi_1">ŠLJUNČARA I SEPARACIJA d.d. za vađenje šljunka i pijeska, proizvodnju proizvoda od betona i trgovinu ˝u stečaju˝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IDrugiAdressOIB_1">ŠLJUNČARA I SEPARACIJA d.d. za vađenje šljunka i pijeska, proizvodnju proizvoda od betona i trgovinu ˝u stečaju˝, OIB 74895977396, Savska cesta bb,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SudioniciListNaziv_1"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SudioniciListNaziv>
  <DomainObject.Predmet.SudioniciListAdressOIB>
    <izvorni_sadrzaj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SudioniciListAdressOIB_1"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398</properties:Words>
  <properties:Characters>2092</properties:Characters>
  <properties:Lines>84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2017-01-17T12:00:00Z</dcterms:created>
  <dc:creator>alet</dc:creator>
  <cp:lastModifiedBy>wsadmin</cp:lastModifiedBy>
  <cp:lastPrinted>2017-01-17T12:00:00Z</cp:lastPrinted>
  <dcterms:modified xmlns:xsi="http://www.w3.org/2001/XMLSchema-instance" xsi:type="dcterms:W3CDTF">2017-01-17T12:01:00Z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