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c5f3" w14:paraId="7bac5f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326DE">
        <w:rPr>
          <w:rFonts w:cs="Times New Roman" w:hAnsi="Times New Roman" w:ascii="Times New Roman"/>
          <w:b/>
          <w:sz w:val="24"/>
          <w:szCs w:val="24"/>
        </w:rPr>
        <w:t>391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326DE">
        <w:rPr>
          <w:rFonts w:cs="Times New Roman" w:hAnsi="Times New Roman" w:ascii="Times New Roman"/>
          <w:sz w:val="24"/>
          <w:szCs w:val="24"/>
        </w:rPr>
        <w:t>IVANTE d.o.o., Zlarin, Obala boraca 8, MBS: 080338464, OIB: 78592275521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326DE">
        <w:rPr>
          <w:rFonts w:cs="Times New Roman" w:hAnsi="Times New Roman" w:ascii="Times New Roman"/>
          <w:sz w:val="24"/>
          <w:szCs w:val="24"/>
        </w:rPr>
        <w:t>IVANTE d.o.o., Zlarin, Obala boraca 8, MBS: 080338464, OIB: 78592275521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326DE">
        <w:rPr>
          <w:rFonts w:cs="Times New Roman" w:hAnsi="Times New Roman" w:ascii="Times New Roman"/>
          <w:sz w:val="24"/>
          <w:szCs w:val="24"/>
        </w:rPr>
        <w:t>30.026,82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3326DE">
        <w:rPr>
          <w:rFonts w:cs="Times New Roman" w:hAnsi="Times New Roman" w:ascii="Times New Roman"/>
          <w:sz w:val="24"/>
          <w:szCs w:val="24"/>
        </w:rPr>
        <w:t>Ante Križanović iz Drniša, Svačićeva 29 i Ivan Križanović iz Drniša, Vukovarska ulica 10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326DE">
        <w:rPr>
          <w:rFonts w:cs="Times New Roman" w:hAnsi="Times New Roman" w:ascii="Times New Roman"/>
          <w:sz w:val="24"/>
          <w:szCs w:val="24"/>
        </w:rPr>
        <w:t>model 05, poziv na broj 221-391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3326DE">
        <w:rPr>
          <w:rFonts w:cs="Times New Roman" w:hAnsi="Times New Roman" w:ascii="Times New Roman"/>
          <w:sz w:val="24"/>
          <w:szCs w:val="24"/>
        </w:rPr>
        <w:t>Ante Križanović iz Drniša, Svačićeva 29 i Ivan Križanović iz Drniša, Vukovarska ulica 10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D8A" w:rsidP="00357C73" w:rsidR="004B7D8A">
      <w:pPr>
        <w:spacing w:lineRule="auto" w:line="240" w:after="0"/>
      </w:pPr>
      <w:r>
        <w:separator/>
      </w:r>
    </w:p>
  </w:endnote>
  <w:endnote w:id="0" w:type="continuationSeparator">
    <w:p w:rsidRDefault="004B7D8A" w:rsidP="00357C73" w:rsidR="004B7D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D8A" w:rsidP="00357C73" w:rsidR="004B7D8A">
      <w:pPr>
        <w:spacing w:lineRule="auto" w:line="240" w:after="0"/>
      </w:pPr>
      <w:r>
        <w:separator/>
      </w:r>
    </w:p>
  </w:footnote>
  <w:footnote w:id="0" w:type="continuationSeparator">
    <w:p w:rsidRDefault="004B7D8A" w:rsidP="00357C73" w:rsidR="004B7D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E0B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3326DE">
          <w:rPr>
            <w:rFonts w:cs="Times New Roman" w:hAnsi="Times New Roman" w:ascii="Times New Roman"/>
            <w:sz w:val="24"/>
            <w:szCs w:val="24"/>
          </w:rPr>
          <w:t xml:space="preserve"> St-391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A1E8B"/>
    <w:rsid w:val="001131FA"/>
    <w:rsid w:val="00162D94"/>
    <w:rsid w:val="0018534B"/>
    <w:rsid w:val="00194D69"/>
    <w:rsid w:val="001B1CEA"/>
    <w:rsid w:val="00237AD7"/>
    <w:rsid w:val="002A6BAD"/>
    <w:rsid w:val="003326DE"/>
    <w:rsid w:val="00346E3E"/>
    <w:rsid w:val="00357C73"/>
    <w:rsid w:val="003763E7"/>
    <w:rsid w:val="0046333F"/>
    <w:rsid w:val="004B7D8A"/>
    <w:rsid w:val="004E0B48"/>
    <w:rsid w:val="0051153D"/>
    <w:rsid w:val="006B5018"/>
    <w:rsid w:val="00713F97"/>
    <w:rsid w:val="00727B8E"/>
    <w:rsid w:val="00815F51"/>
    <w:rsid w:val="008243A2"/>
    <w:rsid w:val="00921990"/>
    <w:rsid w:val="00981546"/>
    <w:rsid w:val="009F5C94"/>
    <w:rsid w:val="00C13E5B"/>
    <w:rsid w:val="00D544F9"/>
    <w:rsid w:val="00D933F6"/>
    <w:rsid w:val="00DA23AC"/>
    <w:rsid w:val="00DE70C0"/>
    <w:rsid w:val="00E6626A"/>
    <w:rsid w:val="00F61FF7"/>
    <w:rsid w:val="00F80B23"/>
    <w:rsid w:val="00F9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85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34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34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34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34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85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34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34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3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3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IVANTE d.o.o. za prijevoz, trgovinu i usluge</izvorni_sadrzaj>
    <derivirana_varijabla naziv="DomainObject.Predmet.ProtustrankaFormated_1">  IVANTE d.o.o. za prijevoz, trgovinu i usluge</derivirana_varijabla>
  </DomainObject.Predmet.ProtustrankaFormated>
  <DomainObject.Predmet.ProtustrankaFormatedOIB>
    <izvorni_sadrzaj>  IVANTE d.o.o. za prijevoz, trgovinu i usluge, OIB 78592275521</izvorni_sadrzaj>
    <derivirana_varijabla naziv="DomainObject.Predmet.ProtustrankaFormatedOIB_1">  IVANTE d.o.o. za prijevoz, trgovinu i usluge, OIB 78592275521</derivirana_varijabla>
  </DomainObject.Predmet.ProtustrankaFormatedOIB>
  <DomainObject.Predmet.ProtustrankaFormatedWithAdress>
    <izvorni_sadrzaj> IVANTE d.o.o. za prijevoz, trgovinu i usluge, Obala boraca 8, 22232 Zlarin</izvorni_sadrzaj>
    <derivirana_varijabla naziv="DomainObject.Predmet.ProtustrankaFormatedWithAdress_1"> IVANTE d.o.o. za prijevoz, trgovinu i usluge, Obala boraca 8, 22232 Zlarin</derivirana_varijabla>
  </DomainObject.Predmet.ProtustrankaFormatedWithAdress>
  <DomainObject.Predmet.ProtustrankaFormatedWithAdressOIB>
    <izvorni_sadrzaj> IVANTE d.o.o. za prijevoz, trgovinu i usluge, OIB 78592275521, Obala boraca 8, 22232 Zlarin</izvorni_sadrzaj>
    <derivirana_varijabla naziv="DomainObject.Predmet.ProtustrankaFormatedWithAdressOIB_1"> IVANTE d.o.o. za prijevoz, trgovinu i usluge, OIB 78592275521, Obala boraca 8, 22232 Zlarin</derivirana_varijabla>
  </DomainObject.Predmet.ProtustrankaFormatedWithAdressOIB>
  <DomainObject.Predmet.ProtustrankaWithAdress>
    <izvorni_sadrzaj>IVANTE d.o.o. za prijevoz, trgovinu i usluge Obala boraca 8, 22232 Zlarin</izvorni_sadrzaj>
    <derivirana_varijabla naziv="DomainObject.Predmet.ProtustrankaWithAdress_1">IVANTE d.o.o. za prijevoz, trgovinu i usluge Obala boraca 8, 22232 Zlarin</derivirana_varijabla>
  </DomainObject.Predmet.ProtustrankaWithAdress>
  <DomainObject.Predmet.ProtustrankaWithAdressOIB>
    <izvorni_sadrzaj>IVANTE d.o.o. za prijevoz, trgovinu i usluge, OIB 78592275521, Obala boraca 8, 22232 Zlarin</izvorni_sadrzaj>
    <derivirana_varijabla naziv="DomainObject.Predmet.ProtustrankaWithAdressOIB_1">IVANTE d.o.o. za prijevoz, trgovinu i usluge, OIB 78592275521, Obala boraca 8, 22232 Zlarin</derivirana_varijabla>
  </DomainObject.Predmet.ProtustrankaWithAdressOIB>
  <DomainObject.Predmet.ProtustrankaNazivFormated>
    <izvorni_sadrzaj>IVANTE d.o.o. za prijevoz, trgovinu i usluge</izvorni_sadrzaj>
    <derivirana_varijabla naziv="DomainObject.Predmet.ProtustrankaNazivFormated_1">IVANTE d.o.o. za prijevoz, trgovinu i usluge</derivirana_varijabla>
  </DomainObject.Predmet.ProtustrankaNazivFormated>
  <DomainObject.Predmet.ProtustrankaNazivFormatedOIB>
    <izvorni_sadrzaj>IVANTE d.o.o. za prijevoz, trgovinu i usluge, OIB 78592275521</izvorni_sadrzaj>
    <derivirana_varijabla naziv="DomainObject.Predmet.ProtustrankaNazivFormatedOIB_1">IVANTE d.o.o. za prijevoz, trgovinu i usluge, OIB 78592275521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IVANTE d.o.o. za prijevoz, trgovinu i usluge</item>
    </izvorni_sadrzaj>
    <derivirana_varijabla naziv="DomainObject.Predmet.ProtuStrankaListFormated_1">
      <item>IVANTE d.o.o. za prijevoz, trgovinu i usluge</item>
    </derivirana_varijabla>
  </DomainObject.Predmet.ProtuStrankaListFormated>
  <DomainObject.Predmet.ProtuStrankaListFormatedOIB>
    <izvorni_sadrzaj>
      <item>IVANTE d.o.o. za prijevoz, trgovinu i usluge, OIB 78592275521</item>
    </izvorni_sadrzaj>
    <derivirana_varijabla naziv="DomainObject.Predmet.ProtuStrankaListFormatedOIB_1">
      <item>IVANTE d.o.o. za prijevoz, trgovinu i usluge, OIB 78592275521</item>
    </derivirana_varijabla>
  </DomainObject.Predmet.ProtuStrankaListFormatedOIB>
  <DomainObject.Predmet.ProtuStrankaListFormatedWithAdress>
    <izvorni_sadrzaj>
      <item>IVANTE d.o.o. za prijevoz, trgovinu i usluge, Obala boraca 8, 22232 Zlarin</item>
    </izvorni_sadrzaj>
    <derivirana_varijabla naziv="DomainObject.Predmet.ProtuStrankaListFormatedWithAdress_1">
      <item>IVANTE d.o.o. za prijevoz, trgovinu i usluge, Obala boraca 8, 22232 Zlarin</item>
    </derivirana_varijabla>
  </DomainObject.Predmet.ProtuStrankaListFormatedWithAdress>
  <DomainObject.Predmet.ProtuStrankaListFormatedWithAdressOIB>
    <izvorni_sadrzaj>
      <item>IVANTE d.o.o. za prijevoz, trgovinu i usluge, OIB 78592275521, Obala boraca 8, 22232 Zlarin</item>
    </izvorni_sadrzaj>
    <derivirana_varijabla naziv="DomainObject.Predmet.ProtuStrankaListFormatedWithAdressOIB_1">
      <item>IVANTE d.o.o. za prijevoz, trgovinu i usluge, OIB 78592275521, Obala boraca 8, 22232 Zlarin</item>
    </derivirana_varijabla>
  </DomainObject.Predmet.ProtuStrankaListFormatedWithAdressOIB>
  <DomainObject.Predmet.ProtuStrankaListNazivFormated>
    <izvorni_sadrzaj>
      <item>IVANTE d.o.o. za prijevoz, trgovinu i usluge</item>
    </izvorni_sadrzaj>
    <derivirana_varijabla naziv="DomainObject.Predmet.ProtuStrankaListNazivFormated_1">
      <item>IVANTE d.o.o. za prijevoz, trgovinu i usluge</item>
    </derivirana_varijabla>
  </DomainObject.Predmet.ProtuStrankaListNazivFormated>
  <DomainObject.Predmet.ProtuStrankaListNazivFormatedOIB>
    <izvorni_sadrzaj>
      <item>IVANTE d.o.o. za prijevoz, trgovinu i usluge, OIB 78592275521</item>
    </izvorni_sadrzaj>
    <derivirana_varijabla naziv="DomainObject.Predmet.ProtuStrankaListNazivFormatedOIB_1">
      <item>IVANTE d.o.o. za prijevoz, trgovinu i usluge, OIB 78592275521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IVANTE d.o.o. za prijevoz, trgovinu i usluge</izvorni_sadrzaj>
    <derivirana_varijabla naziv="DomainObject.Predmet.ProtustrankaIDrugi_1">IVANTE d.o.o. za prijevoz, trgovinu i usluge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IVANTE d.o.o. za prijevoz, trgovinu i usluge, OIB 78592275521, Obala boraca 8, 22232 Zlarin</izvorni_sadrzaj>
    <derivirana_varijabla naziv="DomainObject.Predmet.ProtustrankaIDrugiAdressOIB_1">IVANTE d.o.o. za prijevoz, trgovinu i usluge, OIB 78592275521, Obala boraca 8,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IVANTE d.o.o. za prijevoz, trgovinu i usluge</item>
    </izvorni_sadrzaj>
    <derivirana_varijabla naziv="DomainObject.Predmet.SudioniciListNaziv_1">
      <item>FINA - RC Split</item>
      <item>IVANTE d.o.o. za prijevoz, trgovinu i usluge</item>
    </derivirana_varijabla>
  </DomainObject.Predmet.SudioniciListNaziv>
  <DomainObject.Predmet.SudioniciListAdressOIB>
    <izvorni_sadrzaj>
      <item>FINA - RC Split, OIB 85821130368, Mažuranićevo šetalište 24b,21000 Split</item>
      <item>IVANTE d.o.o. za prijevoz, trgovinu i usluge, OIB 78592275521, Obala boraca 8,22232 Zlarin</item>
    </izvorni_sadrzaj>
    <derivirana_varijabla naziv="DomainObject.Predmet.SudioniciListAdressOIB_1">
      <item>FINA - RC Split, OIB 85821130368, Mažuranićevo šetalište 24b,21000 Split</item>
      <item>IVANTE d.o.o. za prijevoz, trgovinu i usluge, OIB 78592275521, Obala boraca 8,22232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78592275521</item>
    </izvorni_sadrzaj>
    <derivirana_varijabla naziv="DomainObject.Predmet.SudioniciListNazivOIB_1">
      <item>, OIB 85821130368</item>
      <item>, OIB 78592275521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2323</properties:Characters>
  <properties:Lines>72</properties:Lines>
  <properties:Paragraphs>19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2015-11-03T10:04:00Z</cp:lastPrinted>
  <dcterms:modified xmlns:xsi="http://www.w3.org/2001/XMLSchema-instance" xsi:type="dcterms:W3CDTF">2015-11-03T10:04:00Z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