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d08c8" w14:paraId="83d08c8" w:rsidRDefault="0022158D" w:rsidR="0022158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73FF" w:rsidP="002873FF" w:rsidR="002873FF">
      <w:r>
        <w:t>REPUBLIKA HRVATSKA</w:t>
      </w:r>
    </w:p>
    <w:p w:rsidRDefault="002873FF" w:rsidP="002873FF" w:rsidR="002873FF">
      <w:r>
        <w:t xml:space="preserve">TRGOVAČKI SUD U ZAGREBU   </w:t>
      </w:r>
    </w:p>
    <w:p w:rsidRDefault="002873FF" w:rsidP="002873FF" w:rsidR="002873FF">
      <w:r>
        <w:t xml:space="preserve">Zagreb, Amruševa 2/II                        </w:t>
      </w:r>
      <w:r w:rsidR="0022158D">
        <w:t xml:space="preserve">                             </w:t>
      </w:r>
      <w:r w:rsidR="0022158D">
        <w:tab/>
      </w:r>
      <w:r w:rsidR="0022158D">
        <w:tab/>
      </w:r>
    </w:p>
    <w:p w:rsidRDefault="004A5DAA" w:rsidP="002873FF" w:rsidR="004A5DAA"/>
    <w:p w:rsidRDefault="004A5DAA" w:rsidP="002873FF" w:rsidR="004A5DAA"/>
    <w:p w:rsidRDefault="004A5DAA" w:rsidP="004A5DAA" w:rsidR="00352B7A">
      <w:pPr>
        <w:jc w:val="center"/>
      </w:pPr>
      <w:r>
        <w:t>REPUBLIKA HRVATSKA</w:t>
      </w:r>
    </w:p>
    <w:p w:rsidRDefault="002873FF" w:rsidP="002873FF" w:rsidR="002873FF">
      <w:pPr>
        <w:jc w:val="center"/>
        <w:rPr>
          <w:b/>
        </w:rPr>
      </w:pPr>
      <w:r>
        <w:t xml:space="preserve">Z  A  K  LJ  U  Č  A  K </w:t>
      </w:r>
    </w:p>
    <w:p w:rsidRDefault="002873FF" w:rsidP="002873FF" w:rsidR="002873FF" w:rsidRPr="000559FC">
      <w:pPr>
        <w:jc w:val="center"/>
        <w:rPr>
          <w:b/>
        </w:rPr>
      </w:pPr>
    </w:p>
    <w:p w:rsidRDefault="00C27928" w:rsidP="00C27928" w:rsidR="00C27928">
      <w:pPr>
        <w:jc w:val="both"/>
      </w:pPr>
    </w:p>
    <w:p w:rsidRDefault="00716F47" w:rsidP="00716F47" w:rsidR="00716F47" w:rsidRPr="009B0246">
      <w:pPr>
        <w:jc w:val="both"/>
      </w:pPr>
      <w:r w:rsidRPr="009B0246">
        <w:t xml:space="preserve">Trgovački sud u Zagrebu, po sucu Nikoli Ribariću, u stečajnom predmetu u povodu zahtjeva FINANCIJSKE AGENCIJE, za provedbu stečajnog postupka nad dužnikom  </w:t>
      </w:r>
    </w:p>
    <w:p w:rsidRDefault="008A46AE" w:rsidP="007614EA" w:rsidR="007614EA" w:rsidRPr="00301EB9">
      <w:pPr>
        <w:jc w:val="both"/>
        <w:rPr>
          <w:color w:val="FF0000"/>
        </w:rPr>
      </w:pPr>
      <w:r w:rsidRPr="00C90693">
        <w:rPr>
          <w:color w:val="FF0000"/>
        </w:rPr>
        <w:t>AGROPROIZVODNJA ZAGORJE d.o.o. za proizvodnju, usluge i trgovinu, OIB: 72367066447, Zagreb (Grad Zagreb), Augusta Šenoe 21</w:t>
      </w:r>
      <w:r w:rsidR="005C6F3B" w:rsidRPr="00932ADF">
        <w:rPr>
          <w:color w:val="FF0000"/>
        </w:rPr>
        <w:t xml:space="preserve">, </w:t>
      </w:r>
      <w:r w:rsidR="007614EA" w:rsidRPr="00301EB9">
        <w:rPr>
          <w:color w:val="FF0000"/>
        </w:rPr>
        <w:t>dana 28. kolovoza 2017. godine</w:t>
      </w:r>
    </w:p>
    <w:p w:rsidRDefault="007D5C26" w:rsidP="007D5C26" w:rsidR="007D5C26">
      <w:pPr>
        <w:jc w:val="both"/>
        <w:rPr>
          <w:color w:val="FF0000"/>
        </w:rPr>
      </w:pPr>
    </w:p>
    <w:p w:rsidRDefault="002873FF" w:rsidP="002873FF" w:rsidR="002873FF">
      <w:pPr>
        <w:jc w:val="center"/>
      </w:pPr>
      <w:r>
        <w:t>z  a  k  lj  u  č  i  o         j   e</w:t>
      </w:r>
    </w:p>
    <w:p w:rsidRDefault="002873FF" w:rsidP="002873FF" w:rsidR="002873FF">
      <w:pPr>
        <w:jc w:val="center"/>
      </w:pPr>
    </w:p>
    <w:p w:rsidRDefault="00BB093B" w:rsidP="007614EA" w:rsidR="00BB093B">
      <w:pPr>
        <w:jc w:val="both"/>
      </w:pPr>
      <w:r>
        <w:t xml:space="preserve">Nalaže se </w:t>
      </w:r>
      <w:r w:rsidR="002B3E70">
        <w:t xml:space="preserve">Ministarstvu unutarnjih poslova, Policijska uprava Zagrebačka, Sektor upravnih i inspekcijskih poslova, Služba za upravne poslove, </w:t>
      </w:r>
      <w:r>
        <w:t xml:space="preserve">dostaviti ovom sudu </w:t>
      </w:r>
      <w:r w:rsidR="002B3E70">
        <w:t xml:space="preserve">uvjerenje </w:t>
      </w:r>
      <w:r>
        <w:t>iz koje</w:t>
      </w:r>
      <w:r w:rsidR="002B3E70">
        <w:t>g</w:t>
      </w:r>
      <w:r>
        <w:t xml:space="preserve"> će biti vidljivo da li je </w:t>
      </w:r>
      <w:r w:rsidR="002B3E70">
        <w:t>predloženi stečajni dužnik</w:t>
      </w:r>
      <w:r w:rsidR="002B3E70" w:rsidRPr="002B3E70">
        <w:t xml:space="preserve"> </w:t>
      </w:r>
      <w:r w:rsidR="008A46AE" w:rsidRPr="00C90693">
        <w:rPr>
          <w:color w:val="FF0000"/>
        </w:rPr>
        <w:t>AGROPROIZVODNJA ZAGORJE d.o.o. za proizvodnju, usluge i trgovinu, OIB: 72367066447, Zagreb (Grad Zagreb), Augusta Šenoe 21</w:t>
      </w:r>
      <w:r w:rsidR="002B3E70">
        <w:t>, evidentiran kao vlasnik vozila</w:t>
      </w:r>
      <w:r>
        <w:t>, a sve u roku od 8 dana od dana primitka ovog zaključka</w:t>
      </w:r>
      <w:r>
        <w:tab/>
      </w:r>
    </w:p>
    <w:p w:rsidRDefault="002873FF" w:rsidP="002873FF" w:rsidR="002873FF">
      <w:pPr>
        <w:jc w:val="center"/>
      </w:pPr>
    </w:p>
    <w:p w:rsidRDefault="002873FF" w:rsidP="002873FF" w:rsidR="002873FF">
      <w:pPr>
        <w:jc w:val="center"/>
      </w:pPr>
      <w:r>
        <w:t>O b r a z l o ž e n j e</w:t>
      </w:r>
    </w:p>
    <w:p w:rsidRDefault="002873FF" w:rsidP="002873FF" w:rsidR="002873FF">
      <w:pPr>
        <w:jc w:val="center"/>
      </w:pPr>
    </w:p>
    <w:p w:rsidRDefault="008A46AE" w:rsidP="008A46AE" w:rsidR="008A46AE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8A46AE" w:rsidP="008A46AE" w:rsidR="008A46AE">
      <w:pPr>
        <w:ind w:firstLine="555"/>
        <w:jc w:val="both"/>
      </w:pPr>
    </w:p>
    <w:p w:rsidRDefault="008A46AE" w:rsidP="008A46AE" w:rsidR="008A46AE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8A46AE" w:rsidP="008A46AE" w:rsidR="008A46AE" w:rsidRPr="00E974B3">
      <w:pPr>
        <w:ind w:firstLine="709"/>
        <w:jc w:val="both"/>
      </w:pPr>
    </w:p>
    <w:p w:rsidRDefault="008A46AE" w:rsidP="008A46AE" w:rsidR="008A46AE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</w:t>
      </w:r>
      <w:r w:rsidRPr="003A2C37">
        <w:rPr>
          <w:color w:val="FF0000"/>
        </w:rPr>
        <w:t xml:space="preserve">dan </w:t>
      </w:r>
      <w:r>
        <w:rPr>
          <w:color w:val="FF0000"/>
        </w:rPr>
        <w:t>1.9.2015</w:t>
      </w:r>
      <w:r w:rsidRPr="003A2C37">
        <w:rPr>
          <w:color w:val="FF0000"/>
        </w:rPr>
        <w:t xml:space="preserve">. </w:t>
      </w:r>
      <w:r w:rsidRPr="00E974B3">
        <w:t>u Očevidniku redoslijeda osnova za plaćanje ima evidentirane neizvršene osnove za plaćanje u neprekinutom razdoblju od 120 dana, u ukupnom iznosu od</w:t>
      </w:r>
      <w:r>
        <w:t xml:space="preserve"> </w:t>
      </w:r>
      <w:r>
        <w:rPr>
          <w:color w:val="FF0000"/>
        </w:rPr>
        <w:t>1.336.305,91</w:t>
      </w:r>
      <w:r w:rsidRPr="00831E95">
        <w:rPr>
          <w:color w:val="FF0000"/>
        </w:rPr>
        <w:t xml:space="preserve"> </w:t>
      </w:r>
      <w:r>
        <w:t>kuna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D62269" w:rsidP="00D62269" w:rsidR="00D62269">
      <w:pPr>
        <w:ind w:firstLine="708"/>
        <w:jc w:val="both"/>
        <w:rPr>
          <w:color w:val="FF0000"/>
        </w:rPr>
      </w:pPr>
    </w:p>
    <w:p w:rsidRDefault="001313C3" w:rsidP="00D62269" w:rsidR="001313C3">
      <w:pPr>
        <w:ind w:firstLine="708"/>
        <w:jc w:val="both"/>
      </w:pPr>
      <w:r>
        <w:t>Člankom 11.st.3. Stečajnog zakona (NN 71/15: dalje SZ) određeno je kako s</w:t>
      </w:r>
      <w:r w:rsidRPr="001313C3">
        <w:t>ud po službenoj dužnosti utvrđuje sve činjenice koje su važne za predstečajni i stečajni postupak te radi toga može izvoditi sve potrebne dokaze.</w:t>
      </w:r>
    </w:p>
    <w:p w:rsidRDefault="001313C3" w:rsidP="001313C3" w:rsidR="001313C3">
      <w:pPr>
        <w:ind w:firstLine="708"/>
        <w:jc w:val="both"/>
      </w:pPr>
    </w:p>
    <w:p w:rsidRDefault="0093632C" w:rsidP="001313C3" w:rsidR="001313C3">
      <w:pPr>
        <w:ind w:firstLine="708"/>
        <w:jc w:val="both"/>
      </w:pPr>
      <w:r>
        <w:lastRenderedPageBreak/>
        <w:t>S</w:t>
      </w:r>
      <w:r w:rsidR="001313C3">
        <w:t xml:space="preserve"> obzirom da je podatak o imovini dužnika, eventualnom vlasništvu vozila, bitan za daljnji tijek postupka, odlučeno je kao u izreci.</w:t>
      </w:r>
    </w:p>
    <w:p w:rsidRDefault="00BB093B" w:rsidP="002873FF" w:rsidR="00BB093B">
      <w:pPr>
        <w:jc w:val="both"/>
      </w:pPr>
    </w:p>
    <w:p w:rsidRDefault="007D5C26" w:rsidP="002873FF" w:rsidR="002873FF">
      <w:pPr>
        <w:jc w:val="center"/>
      </w:pPr>
      <w:r>
        <w:t>U Zagrebu, 2</w:t>
      </w:r>
      <w:r w:rsidR="003B2400">
        <w:t>8</w:t>
      </w:r>
      <w:r w:rsidR="00031C9C">
        <w:t>. kolovoza</w:t>
      </w:r>
      <w:r w:rsidR="002873FF">
        <w:t xml:space="preserve"> 201</w:t>
      </w:r>
      <w:r w:rsidR="001313C3">
        <w:t>7</w:t>
      </w:r>
      <w:r w:rsidR="002873FF">
        <w:t>. godine</w:t>
      </w:r>
    </w:p>
    <w:p w:rsidRDefault="002873FF" w:rsidP="002873FF" w:rsidR="002873FF">
      <w:pPr>
        <w:jc w:val="center"/>
      </w:pPr>
    </w:p>
    <w:p w:rsidRDefault="002873FF" w:rsidP="000527E4" w:rsidR="000527E4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 xml:space="preserve">                                                                                                      </w:t>
      </w:r>
      <w:r w:rsidR="0022158D">
        <w:t xml:space="preserve">  </w:t>
      </w:r>
      <w:r w:rsidR="000527E4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0527E4" w:rsidP="00E91121" w:rsidR="000527E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0527E4" w:rsidP="00E91121" w:rsidR="000527E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0527E4" w:rsidP="00E91121" w:rsidR="000527E4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0527E4" w:rsidP="00E91121" w:rsidR="000527E4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75592C" w:rsidP="000527E4" w:rsidR="0075592C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1B5141" w:rsidP="0075592C" w:rsidR="001B5141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3573EE" w:rsidP="001B5141" w:rsidR="003573EE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013BBE" w:rsidP="003573EE" w:rsidR="00013BBE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9455E6" w:rsidP="00013BBE" w:rsidR="009455E6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7621F9" w:rsidP="009455E6" w:rsidR="007621F9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7614EA" w:rsidP="00BA0363" w:rsidR="007614EA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873FF" w:rsidP="002873FF" w:rsidR="002873FF" w:rsidRPr="007E3A0A">
      <w:r w:rsidRPr="007E3A0A">
        <w:t>Uputa o pravnom lijeku:</w:t>
      </w:r>
    </w:p>
    <w:p w:rsidRDefault="002873FF" w:rsidP="002873FF" w:rsidR="002873FF">
      <w:pPr>
        <w:rPr>
          <w:rFonts w:cs="Arial" w:hAnsi="Arial" w:ascii="Arial"/>
          <w:sz w:val="22"/>
          <w:szCs w:val="22"/>
        </w:rPr>
      </w:pPr>
      <w:r>
        <w:t xml:space="preserve">Protiv zaključka žalba nije dopuštena ( čl. 11. stavak 9. Stečajnog zakona).                                                                                     </w:t>
      </w:r>
      <w:r>
        <w:tab/>
      </w:r>
      <w:r>
        <w:tab/>
      </w:r>
    </w:p>
    <w:p w:rsidRDefault="002873FF" w:rsidP="002873FF" w:rsidR="00352B7A">
      <w:r>
        <w:rPr>
          <w:rFonts w:cs="Arial" w:hAnsi="Arial" w:ascii="Arial"/>
          <w:sz w:val="22"/>
          <w:szCs w:val="22"/>
        </w:rPr>
        <w:tab/>
      </w:r>
    </w:p>
    <w:p w:rsidRDefault="009455E6" w:rsidP="002873FF" w:rsidR="009455E6"/>
    <w:p w:rsidRDefault="003573EE" w:rsidP="002873FF" w:rsidR="003573EE"/>
    <w:p w:rsidRDefault="003573EE" w:rsidP="002873FF" w:rsidR="003573EE"/>
    <w:p w:rsidRDefault="001B5141" w:rsidP="002873FF" w:rsidR="001B5141"/>
    <w:p w:rsidRDefault="0075592C" w:rsidP="002873FF" w:rsidR="0075592C"/>
    <w:p w:rsidRDefault="0075592C" w:rsidP="002873FF" w:rsidR="0075592C"/>
    <w:sectPr w:rsidR="0075592C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F47" w:rsidP="00716F47" w:rsidR="00716F47">
      <w:r>
        <w:separator/>
      </w:r>
    </w:p>
  </w:endnote>
  <w:endnote w:id="0" w:type="continuationSeparator">
    <w:p w:rsidRDefault="00716F47" w:rsidP="00716F47" w:rsidR="00716F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F47" w:rsidP="00716F47" w:rsidR="00716F47">
      <w:r>
        <w:separator/>
      </w:r>
    </w:p>
  </w:footnote>
  <w:footnote w:id="0" w:type="continuationSeparator">
    <w:p w:rsidRDefault="00716F47" w:rsidP="00716F47" w:rsidR="00716F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42269962"/>
      <w:docPartObj>
        <w:docPartGallery w:val="Page Numbers (Top of Page)"/>
        <w:docPartUnique/>
      </w:docPartObj>
    </w:sdtPr>
    <w:sdtEndPr/>
    <w:sdtContent>
      <w:p w:rsidRDefault="00716F47" w:rsidR="00716F4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27E4">
          <w:rPr>
            <w:noProof/>
          </w:rPr>
          <w:t>1</w:t>
        </w:r>
        <w:r>
          <w:fldChar w:fldCharType="end"/>
        </w:r>
        <w:r>
          <w:t xml:space="preserve">                                                                                           </w:t>
        </w:r>
        <w:r w:rsidR="002F5AC0">
          <w:t xml:space="preserve">                       72.  St-</w:t>
        </w:r>
        <w:r w:rsidR="00AE7DF4">
          <w:t>34</w:t>
        </w:r>
        <w:r w:rsidR="001D3EC6">
          <w:t>8</w:t>
        </w:r>
        <w:r w:rsidR="004F3802">
          <w:t>4</w:t>
        </w:r>
        <w:r>
          <w:t>/2016-5</w:t>
        </w:r>
      </w:p>
    </w:sdtContent>
  </w:sdt>
  <w:p w:rsidRDefault="00716F47" w:rsidR="00716F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3FF"/>
    <w:rsid w:val="00013BBE"/>
    <w:rsid w:val="00027107"/>
    <w:rsid w:val="00031C9C"/>
    <w:rsid w:val="000527E4"/>
    <w:rsid w:val="000605B3"/>
    <w:rsid w:val="000967B7"/>
    <w:rsid w:val="00110194"/>
    <w:rsid w:val="001313C3"/>
    <w:rsid w:val="00141D9D"/>
    <w:rsid w:val="0019626D"/>
    <w:rsid w:val="001B5141"/>
    <w:rsid w:val="001D2C3F"/>
    <w:rsid w:val="001D3EC6"/>
    <w:rsid w:val="00215BD7"/>
    <w:rsid w:val="0022158D"/>
    <w:rsid w:val="00266654"/>
    <w:rsid w:val="002873FF"/>
    <w:rsid w:val="002B3E70"/>
    <w:rsid w:val="002B6083"/>
    <w:rsid w:val="002C2774"/>
    <w:rsid w:val="002F5AC0"/>
    <w:rsid w:val="00332C09"/>
    <w:rsid w:val="0033451E"/>
    <w:rsid w:val="00352B7A"/>
    <w:rsid w:val="003573EE"/>
    <w:rsid w:val="003B2400"/>
    <w:rsid w:val="004A5DAA"/>
    <w:rsid w:val="004E2F08"/>
    <w:rsid w:val="004E741B"/>
    <w:rsid w:val="004F307A"/>
    <w:rsid w:val="004F3802"/>
    <w:rsid w:val="00590B2F"/>
    <w:rsid w:val="005B29F1"/>
    <w:rsid w:val="005C5A48"/>
    <w:rsid w:val="005C6F3B"/>
    <w:rsid w:val="005D6B12"/>
    <w:rsid w:val="0061395A"/>
    <w:rsid w:val="00647CCE"/>
    <w:rsid w:val="00674394"/>
    <w:rsid w:val="006871CE"/>
    <w:rsid w:val="006B2FDB"/>
    <w:rsid w:val="006B345D"/>
    <w:rsid w:val="00716F47"/>
    <w:rsid w:val="0075592C"/>
    <w:rsid w:val="007614EA"/>
    <w:rsid w:val="007621F9"/>
    <w:rsid w:val="007D5C26"/>
    <w:rsid w:val="007E4F57"/>
    <w:rsid w:val="007E5AB4"/>
    <w:rsid w:val="007F66B5"/>
    <w:rsid w:val="00895816"/>
    <w:rsid w:val="00896BDA"/>
    <w:rsid w:val="008A46AE"/>
    <w:rsid w:val="008E3DD3"/>
    <w:rsid w:val="00902290"/>
    <w:rsid w:val="009055A4"/>
    <w:rsid w:val="009110DF"/>
    <w:rsid w:val="0093632C"/>
    <w:rsid w:val="00936A1E"/>
    <w:rsid w:val="009455E6"/>
    <w:rsid w:val="00963A90"/>
    <w:rsid w:val="00982611"/>
    <w:rsid w:val="009B36B4"/>
    <w:rsid w:val="009E16F7"/>
    <w:rsid w:val="00AA4AC4"/>
    <w:rsid w:val="00AE4E1C"/>
    <w:rsid w:val="00AE7DF4"/>
    <w:rsid w:val="00B35B6D"/>
    <w:rsid w:val="00B66DCF"/>
    <w:rsid w:val="00BA0363"/>
    <w:rsid w:val="00BB093B"/>
    <w:rsid w:val="00BC34BD"/>
    <w:rsid w:val="00BC586F"/>
    <w:rsid w:val="00BF04E4"/>
    <w:rsid w:val="00C27928"/>
    <w:rsid w:val="00CB2DA0"/>
    <w:rsid w:val="00CC0183"/>
    <w:rsid w:val="00D40C5E"/>
    <w:rsid w:val="00D53A4A"/>
    <w:rsid w:val="00D62269"/>
    <w:rsid w:val="00D66118"/>
    <w:rsid w:val="00D808B9"/>
    <w:rsid w:val="00D86B61"/>
    <w:rsid w:val="00D90AC0"/>
    <w:rsid w:val="00D973FC"/>
    <w:rsid w:val="00DC7FAC"/>
    <w:rsid w:val="00DD123E"/>
    <w:rsid w:val="00DE27FD"/>
    <w:rsid w:val="00F0429C"/>
    <w:rsid w:val="00F41AAF"/>
    <w:rsid w:val="00F565F9"/>
    <w:rsid w:val="00FA1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73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2158D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5C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527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27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27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27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27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73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2158D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5C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527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27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27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27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27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328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2017.</izvorni_sadrzaj>
    <derivirana_varijabla naziv="DomainObject.DatumDonosenjaOdluke_1">28.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3484</izvorni_sadrzaj>
    <derivirana_varijabla naziv="DomainObject.Predmet.Broj_1">3484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St-3484/2016</izvorni_sadrzaj>
    <derivirana_varijabla naziv="DomainObject.Predmet.OznakaBroj_1">St-3484/2016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AGROPROIZVODNJA ZAGORJE d.o.o.</izvorni_sadrzaj>
    <derivirana_varijabla naziv="DomainObject.Predmet.ProtustrankaFormated_1">  AGROPROIZVODNJA ZAGORJE d.o.o.</derivirana_varijabla>
  </DomainObject.Predmet.ProtustrankaFormated>
  <DomainObject.Predmet.ProtustrankaFormatedOIB>
    <izvorni_sadrzaj>  AGROPROIZVODNJA ZAGORJE d.o.o., OIB 72367066447</izvorni_sadrzaj>
    <derivirana_varijabla naziv="DomainObject.Predmet.ProtustrankaFormatedOIB_1">  AGROPROIZVODNJA ZAGORJE d.o.o., OIB 72367066447</derivirana_varijabla>
  </DomainObject.Predmet.ProtustrankaFormatedOIB>
  <DomainObject.Predmet.ProtustrankaFormatedWithAdress>
    <izvorni_sadrzaj> AGROPROIZVODNJA ZAGORJE d.o.o., Augusta Šenoe 21, 10000 Zagreb</izvorni_sadrzaj>
    <derivirana_varijabla naziv="DomainObject.Predmet.ProtustrankaFormatedWithAdress_1"> AGROPROIZVODNJA ZAGORJE d.o.o., Augusta Šenoe 21, 10000 Zagreb</derivirana_varijabla>
  </DomainObject.Predmet.ProtustrankaFormatedWithAdress>
  <DomainObject.Predmet.ProtustrankaFormatedWithAdressOIB>
    <izvorni_sadrzaj> AGROPROIZVODNJA ZAGORJE d.o.o., OIB 72367066447, Augusta Šenoe 21, 10000 Zagreb</izvorni_sadrzaj>
    <derivirana_varijabla naziv="DomainObject.Predmet.ProtustrankaFormatedWithAdressOIB_1"> AGROPROIZVODNJA ZAGORJE d.o.o., OIB 72367066447, Augusta Šenoe 21, 10000 Zagreb</derivirana_varijabla>
  </DomainObject.Predmet.ProtustrankaFormatedWithAdressOIB>
  <DomainObject.Predmet.ProtustrankaWithAdress>
    <izvorni_sadrzaj>AGROPROIZVODNJA ZAGORJE d.o.o. Augusta Šenoe 21, 10000 Zagreb</izvorni_sadrzaj>
    <derivirana_varijabla naziv="DomainObject.Predmet.ProtustrankaWithAdress_1">AGROPROIZVODNJA ZAGORJE d.o.o. Augusta Šenoe 21, 10000 Zagreb</derivirana_varijabla>
  </DomainObject.Predmet.ProtustrankaWithAdress>
  <DomainObject.Predmet.ProtustrankaWithAdressOIB>
    <izvorni_sadrzaj>AGROPROIZVODNJA ZAGORJE d.o.o., OIB 72367066447, Augusta Šenoe 21, 10000 Zagreb</izvorni_sadrzaj>
    <derivirana_varijabla naziv="DomainObject.Predmet.ProtustrankaWithAdressOIB_1">AGROPROIZVODNJA ZAGORJE d.o.o., OIB 72367066447, Augusta Šenoe 21, 10000 Zagreb</derivirana_varijabla>
  </DomainObject.Predmet.ProtustrankaWithAdressOIB>
  <DomainObject.Predmet.ProtustrankaNazivFormated>
    <izvorni_sadrzaj>AGROPROIZVODNJA ZAGORJE d.o.o.</izvorni_sadrzaj>
    <derivirana_varijabla naziv="DomainObject.Predmet.ProtustrankaNazivFormated_1">AGROPROIZVODNJA ZAGORJE d.o.o.</derivirana_varijabla>
  </DomainObject.Predmet.ProtustrankaNazivFormated>
  <DomainObject.Predmet.ProtustrankaNazivFormatedOIB>
    <izvorni_sadrzaj>AGROPROIZVODNJA ZAGORJE d.o.o., OIB 72367066447</izvorni_sadrzaj>
    <derivirana_varijabla naziv="DomainObject.Predmet.ProtustrankaNazivFormatedOIB_1">AGROPROIZVODNJA ZAGORJE d.o.o., OIB 72367066447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Dragica Budimir</izvorni_sadrzaj>
    <derivirana_varijabla naziv="DomainObject.Predmet.StrankaFormated_1">  FINA Regionalni centar Zagreb; Dragica Budimir</derivirana_varijabla>
  </DomainObject.Predmet.StrankaFormated>
  <DomainObject.Predmet.StrankaFormatedOIB>
    <izvorni_sadrzaj>  FINA Regionalni centar Zagreb, OIB 85821130368; Dragica Budimir, OIB 84211138958</izvorni_sadrzaj>
    <derivirana_varijabla naziv="DomainObject.Predmet.StrankaFormatedOIB_1">  FINA Regionalni centar Zagreb, OIB 85821130368; Dragica Budimir, OIB 84211138958</derivirana_varijabla>
  </DomainObject.Predmet.StrankaFormatedOIB>
  <DomainObject.Predmet.StrankaFormatedWithAdress>
    <izvorni_sadrzaj> FINA Regionalni centar Zagreb, Trg svibanjskih žrtava 1995. br. 1, 10000 Zagreb; Dragica Budimir, Kostenjaki 8, 10257 Zadvorsko</izvorni_sadrzaj>
    <derivirana_varijabla naziv="DomainObject.Predmet.StrankaFormatedWithAdress_1"> FINA Regionalni centar Zagreb, Trg svibanjskih žrtava 1995. br. 1, 10000 Zagreb; Dragica Budimir, Kostenjaki 8, 10257 Zadvorsko</derivirana_varijabla>
  </DomainObject.Predmet.StrankaFormatedWithAdress>
  <DomainObject.Predmet.StrankaFormatedWithAdressOIB>
    <izvorni_sadrzaj> FINA Regionalni centar Zagreb, OIB 85821130368, Trg svibanjskih žrtava 1995. br. 1, 10000 Zagreb; Dragica Budimir, OIB 84211138958, Kostenjaki 8, 10257 Zadvorsko</izvorni_sadrzaj>
    <derivirana_varijabla naziv="DomainObject.Predmet.StrankaFormatedWithAdressOIB_1"> FINA Regionalni centar Zagreb, OIB 85821130368, Trg svibanjskih žrtava 1995. br. 1, 10000 Zagreb; Dragica Budimir, OIB 84211138958, Kostenjaki 8, 10257 Zadvorsko</derivirana_varijabla>
  </DomainObject.Predmet.StrankaFormatedWithAdressOIB>
  <DomainObject.Predmet.StrankaWithAdress>
    <izvorni_sadrzaj>FINA Regionalni centar Zagreb Trg svibanjskih žrtava 1995. br. 1,10000 Zagreb,Dragica Budimir Kostenjaki 8,10257 Zadvorsko</izvorni_sadrzaj>
    <derivirana_varijabla naziv="DomainObject.Predmet.StrankaWithAdress_1">FINA Regionalni centar Zagreb Trg svibanjskih žrtava 1995. br. 1,10000 Zagreb,Dragica Budimir Kostenjaki 8,10257 Zadvorsko</derivirana_varijabla>
  </DomainObject.Predmet.StrankaWithAdress>
  <DomainObject.Predmet.StrankaWithAdressOIB>
    <izvorni_sadrzaj>FINA Regionalni centar Zagreb, OIB 85821130368, Trg svibanjskih žrtava 1995. br. 1,10000 Zagreb,Dragica Budimir, OIB 84211138958, Kostenjaki 8,10257 Zadvorsko</izvorni_sadrzaj>
    <derivirana_varijabla naziv="DomainObject.Predmet.StrankaWithAdressOIB_1">FINA Regionalni centar Zagreb, OIB 85821130368, Trg svibanjskih žrtava 1995. br. 1,10000 Zagreb,Dragica Budimir, OIB 84211138958, Kostenjaki 8,10257 Zadvorsko</derivirana_varijabla>
  </DomainObject.Predmet.StrankaWithAdressOIB>
  <DomainObject.Predmet.StrankaNazivFormated>
    <izvorni_sadrzaj>FINA Regionalni centar Zagreb,Dragica Budimir</izvorni_sadrzaj>
    <derivirana_varijabla naziv="DomainObject.Predmet.StrankaNazivFormated_1">FINA Regionalni centar Zagreb,Dragica Budimir</derivirana_varijabla>
  </DomainObject.Predmet.StrankaNazivFormated>
  <DomainObject.Predmet.StrankaNazivFormatedOIB>
    <izvorni_sadrzaj>FINA Regionalni centar Zagreb, OIB 85821130368,Dragica Budimir, OIB 84211138958</izvorni_sadrzaj>
    <derivirana_varijabla naziv="DomainObject.Predmet.StrankaNazivFormatedOIB_1">FINA Regionalni centar Zagreb, OIB 85821130368,Dragica Budimir, OIB 84211138958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Dragica Budimir</item>
    </izvorni_sadrzaj>
    <derivirana_varijabla naziv="DomainObject.Predmet.StrankaListFormated_1">
      <item>FINA Regionalni centar Zagreb</item>
      <item>Dragica Budimir</item>
    </derivirana_varijabla>
  </DomainObject.Predmet.StrankaListFormated>
  <DomainObject.Predmet.StrankaListFormatedOIB>
    <izvorni_sadrzaj>
      <item>FINA Regionalni centar Zagreb, OIB 85821130368</item>
      <item>Dragica Budimir, OIB 84211138958</item>
    </izvorni_sadrzaj>
    <derivirana_varijabla naziv="DomainObject.Predmet.StrankaListFormatedOIB_1">
      <item>FINA Regionalni centar Zagreb, OIB 85821130368</item>
      <item>Dragica Budimir, OIB 84211138958</item>
    </derivirana_varijabla>
  </DomainObject.Predmet.StrankaListFormatedOIB>
  <DomainObject.Predmet.StrankaListFormatedWithAdress>
    <izvorni_sadrzaj>
      <item>FINA Regionalni centar Zagreb, Trg svibanjskih žrtava 1995. br. 1, 10000 Zagreb</item>
      <item>Dragica Budimir, Kostenjaki 8, 10257 Zadvorsko</item>
    </izvorni_sadrzaj>
    <derivirana_varijabla naziv="DomainObject.Predmet.StrankaListFormatedWithAdress_1">
      <item>FINA Regionalni centar Zagreb, Trg svibanjskih žrtava 1995. br. 1, 10000 Zagreb</item>
      <item>Dragica Budimir, Kostenjaki 8, 10257 Zadvorsko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Dragica Budimir, OIB 84211138958, Kostenjaki 8, 10257 Zadvorsko</item>
    </izvorni_sadrzaj>
    <derivirana_varijabla naziv="DomainObject.Predmet.StrankaListFormatedWithAdressOIB_1">
      <item>FINA Regionalni centar Zagreb, OIB 85821130368, Trg svibanjskih žrtava 1995. br. 1, 10000 Zagreb</item>
      <item>Dragica Budimir, OIB 84211138958, Kostenjaki 8, 10257 Zadvorsko</item>
    </derivirana_varijabla>
  </DomainObject.Predmet.StrankaListFormatedWithAdressOIB>
  <DomainObject.Predmet.StrankaListNazivFormated>
    <izvorni_sadrzaj>
      <item>FINA Regionalni centar Zagreb</item>
      <item>Dragica Budimir</item>
    </izvorni_sadrzaj>
    <derivirana_varijabla naziv="DomainObject.Predmet.StrankaListNazivFormated_1">
      <item>FINA Regionalni centar Zagreb</item>
      <item>Dragica Budimir</item>
    </derivirana_varijabla>
  </DomainObject.Predmet.StrankaListNazivFormated>
  <DomainObject.Predmet.StrankaListNazivFormatedOIB>
    <izvorni_sadrzaj>
      <item>FINA Regionalni centar Zagreb, OIB 85821130368</item>
      <item>Dragica Budimir, OIB 84211138958</item>
    </izvorni_sadrzaj>
    <derivirana_varijabla naziv="DomainObject.Predmet.StrankaListNazivFormatedOIB_1">
      <item>FINA Regionalni centar Zagreb, OIB 85821130368</item>
      <item>Dragica Budimir, OIB 84211138958</item>
    </derivirana_varijabla>
  </DomainObject.Predmet.StrankaListNazivFormatedOIB>
  <DomainObject.Predmet.ProtuStrankaListFormated>
    <izvorni_sadrzaj>
      <item>AGROPROIZVODNJA ZAGORJE d.o.o.</item>
    </izvorni_sadrzaj>
    <derivirana_varijabla naziv="DomainObject.Predmet.ProtuStrankaListFormated_1">
      <item>AGROPROIZVODNJA ZAGORJE d.o.o.</item>
    </derivirana_varijabla>
  </DomainObject.Predmet.ProtuStrankaListFormated>
  <DomainObject.Predmet.ProtuStrankaListFormatedOIB>
    <izvorni_sadrzaj>
      <item>AGROPROIZVODNJA ZAGORJE d.o.o., OIB 72367066447</item>
    </izvorni_sadrzaj>
    <derivirana_varijabla naziv="DomainObject.Predmet.ProtuStrankaListFormatedOIB_1">
      <item>AGROPROIZVODNJA ZAGORJE d.o.o., OIB 72367066447</item>
    </derivirana_varijabla>
  </DomainObject.Predmet.ProtuStrankaListFormatedOIB>
  <DomainObject.Predmet.ProtuStrankaListFormatedWithAdress>
    <izvorni_sadrzaj>
      <item>AGROPROIZVODNJA ZAGORJE d.o.o., Augusta Šenoe 21, 10000 Zagreb</item>
    </izvorni_sadrzaj>
    <derivirana_varijabla naziv="DomainObject.Predmet.ProtuStrankaListFormatedWithAdress_1">
      <item>AGROPROIZVODNJA ZAGORJE d.o.o., Augusta Šenoe 21, 10000 Zagreb</item>
    </derivirana_varijabla>
  </DomainObject.Predmet.ProtuStrankaListFormatedWithAdress>
  <DomainObject.Predmet.ProtuStrankaListFormatedWithAdressOIB>
    <izvorni_sadrzaj>
      <item>AGROPROIZVODNJA ZAGORJE d.o.o., OIB 72367066447, Augusta Šenoe 21, 10000 Zagreb</item>
    </izvorni_sadrzaj>
    <derivirana_varijabla naziv="DomainObject.Predmet.ProtuStrankaListFormatedWithAdressOIB_1">
      <item>AGROPROIZVODNJA ZAGORJE d.o.o., OIB 72367066447, Augusta Šenoe 21, 10000 Zagreb</item>
    </derivirana_varijabla>
  </DomainObject.Predmet.ProtuStrankaListFormatedWithAdressOIB>
  <DomainObject.Predmet.ProtuStrankaListNazivFormated>
    <izvorni_sadrzaj>
      <item>AGROPROIZVODNJA ZAGORJE d.o.o.</item>
    </izvorni_sadrzaj>
    <derivirana_varijabla naziv="DomainObject.Predmet.ProtuStrankaListNazivFormated_1">
      <item>AGROPROIZVODNJA ZAGORJE d.o.o.</item>
    </derivirana_varijabla>
  </DomainObject.Predmet.ProtuStrankaListNazivFormated>
  <DomainObject.Predmet.ProtuStrankaListNazivFormatedOIB>
    <izvorni_sadrzaj>
      <item>AGROPROIZVODNJA ZAGORJE d.o.o., OIB 72367066447</item>
    </izvorni_sadrzaj>
    <derivirana_varijabla naziv="DomainObject.Predmet.ProtuStrankaListNazivFormatedOIB_1">
      <item>AGROPROIZVODNJA ZAGORJE d.o.o., OIB 72367066447</item>
    </derivirana_varijabla>
  </DomainObject.Predmet.ProtuStrankaListNazivFormatedOIB>
  <DomainObject.Predmet.OstaliListFormated>
    <izvorni_sadrzaj>
      <item>Dragica Budimir</item>
      <item>RH MUP</item>
      <item>FINA</item>
      <item>PRIVREDNA BANKA ZAGREB - DIONIČKO DRUŠTVO</item>
      <item>Raiffeisenbank Austria d.d.</item>
    </izvorni_sadrzaj>
    <derivirana_varijabla naziv="DomainObject.Predmet.OstaliListFormated_1">
      <item>Dragica Budimir</item>
      <item>RH MUP</item>
      <item>FINA</item>
      <item>PRIVREDNA BANKA ZAGREB - DIONIČKO DRUŠTVO</item>
      <item>Raiffeisenbank Austria d.d.</item>
    </derivirana_varijabla>
  </DomainObject.Predmet.OstaliListFormated>
  <DomainObject.Predmet.OstaliListFormatedOIB>
    <izvorni_sadrzaj>
      <item>Dragica Budimir, OIB 84211138958</item>
      <item>RH MUP</item>
      <item>FINA, OIB 85821130368</item>
      <item>PRIVREDNA BANKA ZAGREB - DIONIČKO DRUŠTVO, OIB 02535697732</item>
      <item>Raiffeisenbank Austria d.d., OIB 53056966535</item>
    </izvorni_sadrzaj>
    <derivirana_varijabla naziv="DomainObject.Predmet.OstaliListFormatedOIB_1">
      <item>Dragica Budimir, OIB 84211138958</item>
      <item>RH MUP</item>
      <item>FINA, OIB 85821130368</item>
      <item>PRIVREDNA BANKA ZAGREB - DIONIČKO DRUŠTVO, OIB 02535697732</item>
      <item>Raiffeisenbank Austria d.d., OIB 53056966535</item>
    </derivirana_varijabla>
  </DomainObject.Predmet.OstaliListFormatedOIB>
  <DomainObject.Predmet.OstaliListFormatedWithAdress>
    <izvorni_sadrzaj>
      <item>Dragica Budimir, Kostenjaki 8, 10257 Zadvorsko</item>
      <item>RH MUP, Heinzelova 98, 10000 Zagreb</item>
      <item>FINA, Ul. grada Vukovara 70, 10000 Zagreb</item>
      <item>PRIVREDNA BANKA ZAGREB - DIONIČKO DRUŠTVO, Radnička cesta 50, 10000 Zagreb</item>
      <item>Raiffeisenbank Austria d.d., Magazinska cesta 69, 10000 Zagreb</item>
    </izvorni_sadrzaj>
    <derivirana_varijabla naziv="DomainObject.Predmet.OstaliListFormatedWithAdress_1">
      <item>Dragica Budimir, Kostenjaki 8, 10257 Zadvorsko</item>
      <item>RH MUP, Heinzelova 98, 10000 Zagreb</item>
      <item>FINA, Ul. grada Vukovara 70, 10000 Zagreb</item>
      <item>PRIVREDNA BANKA ZAGREB - DIONIČKO DRUŠTVO, Radnička cesta 50, 10000 Zagreb</item>
      <item>Raiffeisenbank Austria d.d., Magazinska cesta 69, 10000 Zagreb</item>
    </derivirana_varijabla>
  </DomainObject.Predmet.OstaliListFormatedWithAdress>
  <DomainObject.Predmet.OstaliListFormatedWithAdressOIB>
    <izvorni_sadrzaj>
      <item>Dragica Budimir, OIB 84211138958, Kostenjaki 8, 10257 Zadvorsko</item>
      <item>RH MUP, Heinzelova 98, 10000 Zagreb</item>
      <item>FINA, OIB 85821130368, Ul. grada Vukovara 70, 10000 Zagreb</item>
      <item>PRIVREDNA BANKA ZAGREB - DIONIČKO DRUŠTVO, OIB 02535697732, Radnička cesta 50, 10000 Zagreb</item>
      <item>Raiffeisenbank Austria d.d., OIB 53056966535, Magazinska cesta 69, 10000 Zagreb</item>
    </izvorni_sadrzaj>
    <derivirana_varijabla naziv="DomainObject.Predmet.OstaliListFormatedWithAdressOIB_1">
      <item>Dragica Budimir, OIB 84211138958, Kostenjaki 8, 10257 Zadvorsko</item>
      <item>RH MUP, Heinzelova 98, 10000 Zagreb</item>
      <item>FINA, OIB 85821130368, Ul. grada Vukovara 70, 10000 Zagreb</item>
      <item>PRIVREDNA BANKA ZAGREB - DIONIČKO DRUŠTVO, OIB 02535697732, Radnička cesta 50, 10000 Zagreb</item>
      <item>Raiffeisenbank Austria d.d., OIB 53056966535, Magazinska cesta 69, 10000 Zagreb</item>
    </derivirana_varijabla>
  </DomainObject.Predmet.OstaliListFormatedWithAdressOIB>
  <DomainObject.Predmet.OstaliListNazivFormated>
    <izvorni_sadrzaj>
      <item>Dragica Budimir</item>
      <item>RH MUP</item>
      <item>FINA</item>
      <item>PRIVREDNA BANKA ZAGREB - DIONIČKO DRUŠTVO</item>
      <item>Raiffeisenbank Austria d.d.</item>
    </izvorni_sadrzaj>
    <derivirana_varijabla naziv="DomainObject.Predmet.OstaliListNazivFormated_1">
      <item>Dragica Budimir</item>
      <item>RH MUP</item>
      <item>FINA</item>
      <item>PRIVREDNA BANKA ZAGREB - DIONIČKO DRUŠTVO</item>
      <item>Raiffeisenbank Austria d.d.</item>
    </derivirana_varijabla>
  </DomainObject.Predmet.OstaliListNazivFormated>
  <DomainObject.Predmet.OstaliListNazivFormatedOIB>
    <izvorni_sadrzaj>
      <item>Dragica Budimir, OIB 84211138958</item>
      <item>RH MUP</item>
      <item>FINA, OIB 85821130368</item>
      <item>PRIVREDNA BANKA ZAGREB - DIONIČKO DRUŠTVO, OIB 02535697732</item>
      <item>Raiffeisenbank Austria d.d., OIB 53056966535</item>
    </izvorni_sadrzaj>
    <derivirana_varijabla naziv="DomainObject.Predmet.OstaliListNazivFormatedOIB_1">
      <item>Dragica Budimir, OIB 84211138958</item>
      <item>RH MUP</item>
      <item>FINA, OIB 85821130368</item>
      <item>PRIVREDNA BANKA ZAGREB - DIONIČKO DRUŠTVO, OIB 02535697732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2017.</izvorni_sadrzaj>
    <derivirana_varijabla naziv="DomainObject.Datum_1">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AGROPROIZVODNJA ZAGORJE d.o.o.</izvorni_sadrzaj>
    <derivirana_varijabla naziv="DomainObject.Predmet.ProtustrankaIDrugi_1">AGROPROIZVODNJA ZAGORJE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AGROPROIZVODNJA ZAGORJE d.o.o., OIB 72367066447, Augusta Šenoe 21, 10000 Zagreb</izvorni_sadrzaj>
    <derivirana_varijabla naziv="DomainObject.Predmet.ProtustrankaIDrugiAdressOIB_1">AGROPROIZVODNJA ZAGORJE d.o.o., OIB 72367066447, Augusta Šenoe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AGROPROIZVODNJA ZAGORJE d.o.o.</item>
      <item>Dragica Budimir</item>
      <item>Dragica Budimir</item>
      <item>RH MUP</item>
      <item>FINA</item>
      <item>PRIVREDNA BANKA ZAGREB - DIONIČKO DRUŠTVO</item>
      <item>Raiffeisenbank Austria d.d.</item>
    </izvorni_sadrzaj>
    <derivirana_varijabla naziv="DomainObject.Predmet.SudioniciListNaziv_1">
      <item>FINA Regionalni centar Zagreb</item>
      <item>AGROPROIZVODNJA ZAGORJE d.o.o.</item>
      <item>Dragica Budimir</item>
      <item>Dragica Budimir</item>
      <item>RH MUP</item>
      <item>FINA</item>
      <item>PRIVREDNA BANKA ZAGREB - DIONIČKO DRUŠTVO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AGROPROIZVODNJA ZAGORJE d.o.o., OIB 72367066447, Augusta Šenoe 21,10000 Zagreb</item>
      <item>Dragica Budimir, OIB 84211138958, Kostenjaki 8,10257 Zadvorsko</item>
      <item>Dragica Budimir, OIB 84211138958, Kostenjaki 8,10257 Zadvorsko</item>
      <item>RH MUP, Heinzelova 98,10000 Zagreb</item>
      <item>FINA, OIB 85821130368, Ul. grada Vukovara 70,10000 Zagreb</item>
      <item>PRIVREDNA BANKA ZAGREB - DIONIČKO DRUŠTVO, OIB 02535697732, Radnička cesta 50,10000 Zagreb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br. 1,10000 Zagreb</item>
      <item>AGROPROIZVODNJA ZAGORJE d.o.o., OIB 72367066447, Augusta Šenoe 21,10000 Zagreb</item>
      <item>Dragica Budimir, OIB 84211138958, Kostenjaki 8,10257 Zadvorsko</item>
      <item>Dragica Budimir, OIB 84211138958, Kostenjaki 8,10257 Zadvorsko</item>
      <item>RH MUP, Heinzelova 98,10000 Zagreb</item>
      <item>FINA, OIB 85821130368, Ul. grada Vukovara 70,10000 Zagreb</item>
      <item>PRIVREDNA BANKA ZAGREB - DIONIČKO DRUŠTVO, OIB 02535697732, Radnička cesta 50,10000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72367066447</item>
      <item>, OIB 84211138958</item>
      <item>, OIB 84211138958</item>
      <item>, OIB null</item>
      <item>, OIB 85821130368</item>
      <item>, OIB 02535697732</item>
      <item>, OIB 53056966535</item>
    </izvorni_sadrzaj>
    <derivirana_varijabla naziv="DomainObject.Predmet.SudioniciListNazivOIB_1">
      <item>, OIB 85821130368</item>
      <item>, OIB 72367066447</item>
      <item>, OIB 84211138958</item>
      <item>, OIB 84211138958</item>
      <item>, OIB null</item>
      <item>, OIB 85821130368</item>
      <item>, OIB 02535697732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389</properties:Words>
  <properties:Characters>2155</properties:Characters>
  <properties:Lines>73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2017-09-04T12:00:00Z</dcterms:created>
  <dc:creator>nribaric</dc:creator>
  <cp:lastModifiedBy>Jadranka Zelić</cp:lastModifiedBy>
  <cp:lastPrinted>2017-09-04T11:54:00Z</cp:lastPrinted>
  <dcterms:modified xmlns:xsi="http://www.w3.org/2001/XMLSchema-instance" xsi:type="dcterms:W3CDTF">2017-09-04T12:07:00Z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