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3317a" w14:paraId="c83317a"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512317">
        <w:t>4</w:t>
      </w:r>
      <w:r w:rsidR="00B227C1">
        <w:t>4</w:t>
      </w:r>
      <w:r w:rsidR="00E45015">
        <w:t>28</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za otvaranje stečajnoga postupka nad dužnikom</w:t>
      </w:r>
      <w:r w:rsidR="00E45015">
        <w:t xml:space="preserve"> </w:t>
      </w:r>
      <w:r w:rsidR="00E45015" w:rsidRPr="00E45015">
        <w:t>DIANEK d.o.o., Ivanić Grad, Majdekova 60, OIB 34507413905</w:t>
      </w:r>
      <w:r w:rsidR="00667114" w:rsidRPr="00692A21">
        <w:t xml:space="preserve">, dana </w:t>
      </w:r>
      <w:r w:rsidR="00512317">
        <w:t>9</w:t>
      </w:r>
      <w:r w:rsidR="005A4CE6">
        <w:t>. siječnja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E45015"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E45015" w:rsidRPr="00E45015">
        <w:t>DIANEK d.o.o., Ivanić Grad, Majdekova 60, OIB 34507413905</w:t>
      </w:r>
      <w:r w:rsidRPr="00692A21">
        <w:t>.</w:t>
      </w:r>
      <w:r w:rsidR="005A56DF" w:rsidRPr="005A56DF">
        <w:t xml:space="preserve"> </w:t>
      </w:r>
      <w:r w:rsidR="005A56DF">
        <w:t>Ste</w:t>
      </w:r>
      <w:r w:rsidR="008C5EB2">
        <w:t xml:space="preserve">čajni postupak je otvoren dana </w:t>
      </w:r>
      <w:r w:rsidR="00512317">
        <w:t>9</w:t>
      </w:r>
      <w:r w:rsidR="005A4CE6">
        <w:t>. siječnja 2018</w:t>
      </w:r>
      <w:r w:rsidR="005A56DF">
        <w:t>. godine u</w:t>
      </w:r>
      <w:r w:rsidR="00D3171C">
        <w:t xml:space="preserve"> </w:t>
      </w:r>
      <w:r w:rsidR="00512317">
        <w:t>15,00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E45015">
        <w:t>Daša Panjaković Senjić, Osijek, Kapucinska 27/2</w:t>
      </w:r>
      <w:r w:rsidR="00DC363B">
        <w:t>, OIB</w:t>
      </w:r>
      <w:r w:rsidR="00E45015">
        <w:t xml:space="preserve"> 39849053592</w:t>
      </w:r>
      <w:r w:rsidR="005A4CE6">
        <w:t>.</w:t>
      </w:r>
    </w:p>
    <w:p w:rsidRDefault="00280A59" w:rsidP="00280A59" w:rsidR="00280A59">
      <w:pPr>
        <w:pStyle w:val="Odlomakpopisa"/>
        <w:jc w:val="both"/>
      </w:pPr>
    </w:p>
    <w:p w:rsidRDefault="00514EDC" w:rsidP="00E45015"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E45015" w:rsidRPr="00E45015">
        <w:t>DIANEK d.o.o., Ivanić Grad, Majdekova 60, OIB 34507413905</w:t>
      </w:r>
      <w:r w:rsidR="008C5EB2">
        <w:t xml:space="preserve">, s danom </w:t>
      </w:r>
      <w:r w:rsidR="00512317">
        <w:t>9</w:t>
      </w:r>
      <w:r w:rsidR="00232450">
        <w:t>. siječnja</w:t>
      </w:r>
      <w:r w:rsidR="00131287">
        <w:t xml:space="preserve"> 201</w:t>
      </w:r>
      <w:r w:rsidR="00232450">
        <w:t>8</w:t>
      </w:r>
      <w:r w:rsidR="008C5EB2">
        <w:t>. godine</w:t>
      </w:r>
      <w:r w:rsidR="00280A59">
        <w:t>.</w:t>
      </w:r>
    </w:p>
    <w:p w:rsidRDefault="008E24D6" w:rsidP="00280A59" w:rsidR="00280A59" w:rsidRPr="00692A21">
      <w:pPr>
        <w:ind w:left="360"/>
        <w:jc w:val="both"/>
      </w:pPr>
      <w:r>
        <w:t xml:space="preserve"> </w:t>
      </w:r>
    </w:p>
    <w:p w:rsidRDefault="005A56DF" w:rsidP="00E45015" w:rsidR="005A56DF">
      <w:pPr>
        <w:numPr>
          <w:ilvl w:val="0"/>
          <w:numId w:val="9"/>
        </w:numPr>
        <w:jc w:val="both"/>
      </w:pPr>
      <w:r>
        <w:t xml:space="preserve">Nakon pravomoćnosti ovog rješenja dužnik </w:t>
      </w:r>
      <w:r w:rsidR="00E45015" w:rsidRPr="00E45015">
        <w:t>DIANEK d.o.o., Ivanić Grad, Majdekova 60, OIB 34507413905</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784BE7" w:rsidP="00784BE7" w:rsidR="00784BE7" w:rsidRPr="00784514">
      <w:pPr>
        <w:ind w:firstLine="708"/>
        <w:jc w:val="both"/>
      </w:pPr>
      <w:r w:rsidRPr="00784514">
        <w:t xml:space="preserve">FINA-a Regionalni centar Zagreb, podnijela je ovom sudu dana </w:t>
      </w:r>
      <w:r>
        <w:t>18. svibnja</w:t>
      </w:r>
      <w:r w:rsidRPr="00784514">
        <w:t xml:space="preserve"> 2016. prijedlog za otvaranje stečajnog postupka nad dužnikom </w:t>
      </w:r>
      <w:r w:rsidRPr="00D948C9">
        <w:t>DIANEK d.o.o., Ivanić Grad, Majdekova 60, OIB 34507413905</w:t>
      </w:r>
      <w:r w:rsidRPr="00784514">
        <w:t xml:space="preserve">. </w:t>
      </w:r>
    </w:p>
    <w:p w:rsidRDefault="00784BE7" w:rsidP="00784BE7" w:rsidR="00784BE7" w:rsidRPr="00784514">
      <w:pPr>
        <w:ind w:firstLine="708"/>
        <w:jc w:val="both"/>
      </w:pPr>
      <w:r w:rsidRPr="00784514">
        <w:t xml:space="preserve"> </w:t>
      </w:r>
    </w:p>
    <w:p w:rsidRDefault="00784BE7" w:rsidP="00784BE7" w:rsidR="00784BE7" w:rsidRPr="00784514">
      <w:pPr>
        <w:ind w:firstLine="708"/>
        <w:jc w:val="both"/>
      </w:pPr>
      <w:r w:rsidRPr="00784514">
        <w:t>Prijedlog je podnesen temeljem odredbe članka 444. stav</w:t>
      </w:r>
      <w:r>
        <w:t>ka</w:t>
      </w:r>
      <w:r w:rsidRPr="00784514">
        <w:t xml:space="preserve"> 2. Stečajnog zakona (Narodne novine broj 71/15, dalje u tekstu: SZ-a). U prijedlogu predlagatelj navodi da na dan 1. rujna 2015. godine dužnik u Očevidniku redoslijeda osnova za plaćanje ima evidentirane neizvršene osnove za plaćanje u neprekinutom razdoblju od </w:t>
      </w:r>
      <w:r>
        <w:t xml:space="preserve">602 </w:t>
      </w:r>
      <w:r w:rsidRPr="00784514">
        <w:t xml:space="preserve">dana, u ukupnom iznosu od </w:t>
      </w:r>
      <w:r>
        <w:t>36.483,05</w:t>
      </w:r>
      <w:r w:rsidRPr="00784514">
        <w:t xml:space="preserve"> kn, te da dužnik ima </w:t>
      </w:r>
      <w:r>
        <w:t>dva zaposlena</w:t>
      </w:r>
      <w:r w:rsidRPr="00784514">
        <w:t xml:space="preserve">. </w:t>
      </w:r>
    </w:p>
    <w:p w:rsidRDefault="00784BE7" w:rsidP="00784BE7" w:rsidR="00784BE7" w:rsidRPr="00784514">
      <w:pPr>
        <w:ind w:firstLine="708"/>
        <w:jc w:val="both"/>
      </w:pPr>
      <w:r w:rsidRPr="00784514">
        <w:t xml:space="preserve"> </w:t>
      </w:r>
    </w:p>
    <w:p w:rsidRDefault="00784BE7" w:rsidP="00784BE7" w:rsidR="00784BE7" w:rsidRPr="00784514">
      <w:pPr>
        <w:ind w:firstLine="708"/>
        <w:jc w:val="both"/>
      </w:pPr>
      <w:r w:rsidRPr="00784514">
        <w:t>Rješenjem ovog suda posl.br. 4 St-</w:t>
      </w:r>
      <w:r>
        <w:t>4428/</w:t>
      </w:r>
      <w:r w:rsidRPr="00784514">
        <w:t xml:space="preserve">16 od </w:t>
      </w:r>
      <w:r>
        <w:t>14. ožujka</w:t>
      </w:r>
      <w:r w:rsidRPr="00784514">
        <w:t xml:space="preserve"> 2017. godine pokrenut je prethodni postupak radi utvrđivanja pretpostavki za otvaranje stečajnoga postupka nad </w:t>
      </w:r>
      <w:r w:rsidRPr="00784514">
        <w:lastRenderedPageBreak/>
        <w:t xml:space="preserve">dužnikom,  te je ujedno određeno ročište radi očitovanja o prijedlogu za otvaranje stečajnoga postupka za dan </w:t>
      </w:r>
      <w:r>
        <w:t>8. lipnja</w:t>
      </w:r>
      <w:r w:rsidRPr="00784514">
        <w:t xml:space="preserve"> 2017. godine. </w:t>
      </w:r>
    </w:p>
    <w:p w:rsidRDefault="00784BE7" w:rsidP="00784BE7" w:rsidR="00784BE7" w:rsidRPr="00784514">
      <w:pPr>
        <w:jc w:val="both"/>
      </w:pPr>
    </w:p>
    <w:p w:rsidRDefault="00784BE7" w:rsidP="00784BE7" w:rsidR="00784BE7" w:rsidRPr="000A6569">
      <w:pPr>
        <w:ind w:firstLine="708"/>
        <w:jc w:val="both"/>
      </w:pPr>
      <w:r w:rsidRPr="00784514">
        <w:t xml:space="preserve">Podneskom od </w:t>
      </w:r>
      <w:r>
        <w:t>10. ožujka</w:t>
      </w:r>
      <w:r w:rsidRPr="00784514">
        <w:t xml:space="preserve"> 2017. godine FINA je izvijestila sud da ostaje kod prijedloga za otvaranje </w:t>
      </w:r>
      <w:r w:rsidRPr="000A6569">
        <w:t xml:space="preserve">stečajnog postupka. </w:t>
      </w:r>
    </w:p>
    <w:p w:rsidRDefault="00784BE7" w:rsidP="00784BE7" w:rsidR="00784BE7" w:rsidRPr="000A6569">
      <w:pPr>
        <w:ind w:firstLine="708"/>
        <w:jc w:val="both"/>
      </w:pPr>
    </w:p>
    <w:p w:rsidRDefault="00784BE7" w:rsidP="00784BE7" w:rsidR="00784BE7" w:rsidRPr="000A6569">
      <w:pPr>
        <w:ind w:firstLine="708"/>
        <w:jc w:val="both"/>
      </w:pPr>
      <w:r w:rsidRPr="000A6569">
        <w:t xml:space="preserve">Podneskom od </w:t>
      </w:r>
      <w:r>
        <w:t>22. ožujka</w:t>
      </w:r>
      <w:r w:rsidRPr="000A6569">
        <w:t xml:space="preserve"> 2017. godine Raiffeisenbank Austria d.d. je dostavila na spis Izvješće o solventnosti (BON2) za transakcijski račun dužnika kod te banke (list 13 spisa), uvidom u koji je utvrđeno da je na dan </w:t>
      </w:r>
      <w:r>
        <w:t>22. ožujka</w:t>
      </w:r>
      <w:r w:rsidRPr="000A6569">
        <w:t xml:space="preserve"> 2017. godine evidentiran iznos blokade od </w:t>
      </w:r>
      <w:r>
        <w:t>213.554,93</w:t>
      </w:r>
      <w:r w:rsidRPr="000A6569">
        <w:t xml:space="preserve"> kn te </w:t>
      </w:r>
      <w:r>
        <w:t>1169</w:t>
      </w:r>
      <w:r w:rsidRPr="000A6569">
        <w:t xml:space="preserve"> dana neprekidne blokade.</w:t>
      </w:r>
    </w:p>
    <w:p w:rsidRDefault="00784BE7" w:rsidP="00784BE7" w:rsidR="00784BE7" w:rsidRPr="00784514">
      <w:pPr>
        <w:ind w:firstLine="708"/>
        <w:jc w:val="both"/>
      </w:pPr>
    </w:p>
    <w:p w:rsidRDefault="00784BE7" w:rsidP="00784BE7" w:rsidR="00784BE7" w:rsidRPr="00784514">
      <w:pPr>
        <w:ind w:firstLine="708"/>
        <w:jc w:val="both"/>
      </w:pPr>
      <w:r w:rsidRPr="00784514">
        <w:t xml:space="preserve">Na ročište radi očitovanja o prijedlogu za otvaranje stečajnoga postupka od </w:t>
      </w:r>
      <w:r>
        <w:t>8. lipnja</w:t>
      </w:r>
      <w:r w:rsidRPr="00784514">
        <w:t xml:space="preserve"> 2017. godine, nisu pristupili niti predlagatelj, niti dužnik, niti zakonski zastupnik dužnika, a niti je dužnik postupio po zaključku suda od </w:t>
      </w:r>
      <w:r>
        <w:t>14. ožujka</w:t>
      </w:r>
      <w:r w:rsidRPr="00784514">
        <w:t xml:space="preserve"> 2017. godine da dostavi sudu</w:t>
      </w:r>
      <w:r>
        <w:t xml:space="preserve"> popis imovine i obveza dužnika, pa je sud </w:t>
      </w:r>
      <w:r w:rsidRPr="00784514">
        <w:t xml:space="preserve">zaključkom od </w:t>
      </w:r>
      <w:r>
        <w:t>8. lipnja</w:t>
      </w:r>
      <w:r w:rsidRPr="00784514">
        <w:t xml:space="preserve"> 2017. godine zatražio od javnih tijela koja vode evidenciju o određenoj vrsti imovine dostavu podataka iz njihovih službenih evidencija o tome da li je dužnik evidentiran kao vlasnik imovine. </w:t>
      </w:r>
    </w:p>
    <w:p w:rsidRDefault="00784BE7" w:rsidP="00784BE7" w:rsidR="00784BE7" w:rsidRPr="00784514">
      <w:pPr>
        <w:ind w:firstLine="708"/>
        <w:jc w:val="both"/>
      </w:pPr>
    </w:p>
    <w:p w:rsidRDefault="00784BE7" w:rsidP="00784BE7" w:rsidR="00784BE7" w:rsidRPr="00784514">
      <w:pPr>
        <w:ind w:firstLine="708"/>
        <w:jc w:val="both"/>
      </w:pPr>
      <w:r w:rsidRPr="00784514">
        <w:t xml:space="preserve">Uvidom u pribavljene podatke iz informacijskog sustava zemljišnih knjiga (list </w:t>
      </w:r>
      <w:r>
        <w:t>17 i 18</w:t>
      </w:r>
      <w:r w:rsidRPr="00784514">
        <w:t xml:space="preserve"> spisa) o vlasništvu dužnika na nekretninama, utvrđeno je da dužnik u zemljišnim knjigama nije evidentiran kao vlasnik nekretnine. Uvidom u obavijest Ministarstva mora, prometa i infrastrukture od </w:t>
      </w:r>
      <w:r>
        <w:t>13. lipnja</w:t>
      </w:r>
      <w:r w:rsidRPr="00784514">
        <w:t xml:space="preserve"> 2017. godine (list </w:t>
      </w:r>
      <w:r>
        <w:t>21</w:t>
      </w:r>
      <w:r w:rsidRPr="00784514">
        <w:t xml:space="preserve"> spisa) utvrđeno je da dužnik nije upisan kao vlasnik nijednog broda, brodice, jahte, čamca, plutajućeg objekta, nepomičnog odobalnog objekta, broda u gradnji, plutajućeg objekta u gradnji, niti nepomičnog odobalnog objekta u gradnji.</w:t>
      </w:r>
      <w:r>
        <w:t xml:space="preserve"> </w:t>
      </w:r>
      <w:r w:rsidRPr="00784514">
        <w:t xml:space="preserve">Uvidom u obavijest Hrvatske agencije za civilno zrakoplovstvo </w:t>
      </w:r>
      <w:r>
        <w:t>13. lipnja</w:t>
      </w:r>
      <w:r w:rsidRPr="00784514">
        <w:t xml:space="preserve"> 2017. godine (list </w:t>
      </w:r>
      <w:r>
        <w:t>22</w:t>
      </w:r>
      <w:r w:rsidRPr="00784514">
        <w:t xml:space="preserve"> spisa) utvrđeno je da dužnik nije registriran kao vlasnik zrakoplova. Uvidom u uvjerenje MUP-a, PU Zagrebačka, od </w:t>
      </w:r>
      <w:r>
        <w:t>12. lipnja</w:t>
      </w:r>
      <w:r w:rsidRPr="00784514">
        <w:t xml:space="preserve"> 2017. godine (list 2</w:t>
      </w:r>
      <w:r>
        <w:t>3</w:t>
      </w:r>
      <w:r w:rsidRPr="00784514">
        <w:t xml:space="preserve"> spisa) utvrđeno je da dužnik nije evidentiran kao vlasnik vozila.</w:t>
      </w:r>
      <w:r w:rsidRPr="000A6569">
        <w:t xml:space="preserve"> </w:t>
      </w:r>
      <w:r w:rsidRPr="00784514">
        <w:t>Uvidom u obavijest Središnjeg klirinšk</w:t>
      </w:r>
      <w:r>
        <w:t>o depozitarnog društva d.d. od 27. lipnja</w:t>
      </w:r>
      <w:r w:rsidRPr="00784514">
        <w:t xml:space="preserve"> 2017. godine (list </w:t>
      </w:r>
      <w:r>
        <w:t>24</w:t>
      </w:r>
      <w:r w:rsidRPr="00784514">
        <w:t xml:space="preserve"> spisa) utvrđeno je da u sustavu SKDD d.d. ne postoji račun nematerijaliziranih vrijednosnih papira dužnika.</w:t>
      </w:r>
      <w:r>
        <w:t xml:space="preserve"> Uvidom u </w:t>
      </w:r>
      <w:r w:rsidRPr="00521ECA">
        <w:t xml:space="preserve">uvjerenje Državne geodetske uprave od  </w:t>
      </w:r>
      <w:r>
        <w:t>20. lipnja</w:t>
      </w:r>
      <w:r w:rsidRPr="00521ECA">
        <w:t xml:space="preserve"> 2017. godine (list 25 spisa) </w:t>
      </w:r>
      <w:r>
        <w:t>utvrđeno je</w:t>
      </w:r>
      <w:r w:rsidRPr="00521ECA">
        <w:t xml:space="preserve"> da dužnik nije upisan u katastarski operat</w:t>
      </w:r>
      <w:r>
        <w:t xml:space="preserve">.  </w:t>
      </w:r>
    </w:p>
    <w:p w:rsidRDefault="00784BE7" w:rsidP="00784BE7" w:rsidR="00784BE7" w:rsidRPr="00784514">
      <w:pPr>
        <w:ind w:firstLine="708"/>
        <w:jc w:val="both"/>
      </w:pPr>
    </w:p>
    <w:p w:rsidRDefault="00784BE7" w:rsidP="00784BE7" w:rsidR="00784BE7" w:rsidRPr="00F64D41">
      <w:pPr>
        <w:ind w:firstLine="708"/>
        <w:jc w:val="both"/>
      </w:pPr>
      <w:r w:rsidRPr="00784514">
        <w:t xml:space="preserve">FINA je dostavila u spis </w:t>
      </w:r>
      <w:r w:rsidRPr="00521ECA">
        <w:t xml:space="preserve">potvrdu o </w:t>
      </w:r>
      <w:r>
        <w:t>blokadi računa i novčanih sredstava dužnika (list 20 spisa) iz koje proizlazi da n</w:t>
      </w:r>
      <w:r w:rsidRPr="00521ECA">
        <w:t xml:space="preserve">a dan </w:t>
      </w:r>
      <w:r>
        <w:t>13. lipnja</w:t>
      </w:r>
      <w:r w:rsidRPr="00521ECA">
        <w:t xml:space="preserve"> 2017. godine </w:t>
      </w:r>
      <w:r>
        <w:t>na računima i novčanim sredstvima dužnika evidentirano 1252 dana neprekidne blokade odnosno ukupno 180 dana blokade u prethodnih 6 mjeseci zbog nepodmirenih osnova za plaćanje evidentiranih u Očevidniku redoslijeda osnova za plaćanje, dok iznos nepodmirenih obveza iznosi 216.543,08 kn.</w:t>
      </w:r>
    </w:p>
    <w:p w:rsidRDefault="00784BE7" w:rsidP="00784BE7" w:rsidR="00784BE7">
      <w:pPr>
        <w:ind w:firstLine="708"/>
        <w:jc w:val="both"/>
      </w:pPr>
    </w:p>
    <w:p w:rsidRDefault="00784BE7" w:rsidP="00784BE7" w:rsidR="00784BE7" w:rsidRPr="00521ECA">
      <w:pPr>
        <w:ind w:firstLine="708"/>
        <w:jc w:val="both"/>
      </w:pPr>
      <w:r>
        <w:t>Na ročištu radi rasprave o pretpostavkama za otvaranje stečajnog postupka od 4. listopada 2017. godine zakonska zastupnica dužnika navela je da se ne protivi otvaranju stečajnog postupka nad dužnikom, jer da je nesporno da je žiro račun dužnika u višegodišnjoj blokadi. Nadalje je istaknula da dužnik nema u vlasništvu niti nekretnine, niti pokretnine, nema imovinskih prava na tuđim stvarima, nema novčanih i nenovčanih tražbina prema trećim osobama, nema novčanih sredstava na računima, nema drugih prava koja čine imovinu dužnika, odnosno nema nikakve imovine koja bi činila stečajnu masu. Zakonska zastupnica dužnika navela je da su podaci koje je dala istiniti i potpuni te da ništa od imovine dužnika nije zatajila.</w:t>
      </w:r>
    </w:p>
    <w:p w:rsidRDefault="0068341B" w:rsidP="00063CEB" w:rsidR="0068341B">
      <w:pPr>
        <w:ind w:firstLine="708"/>
        <w:jc w:val="both"/>
      </w:pPr>
    </w:p>
    <w:p w:rsidRDefault="00063CEB" w:rsidP="00063CEB" w:rsidR="00063CEB">
      <w:pPr>
        <w:ind w:firstLine="708"/>
        <w:jc w:val="both"/>
      </w:pPr>
      <w:r>
        <w:lastRenderedPageBreak/>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3C700C" w:rsidP="003C700C" w:rsidR="003C700C">
      <w:pPr>
        <w:ind w:firstLine="708"/>
        <w:jc w:val="both"/>
      </w:pPr>
      <w:r>
        <w:t>Dakle, i</w:t>
      </w:r>
      <w:r w:rsidRPr="005F7ED3">
        <w:t xml:space="preserve">z </w:t>
      </w:r>
      <w:r>
        <w:t xml:space="preserve">potvrde FINA-e nedvojbeno proizlazi da je kod dužnika ostvaren stečajni razlog nesposobnosti za plaćanje sukladno odredbi čl. 6. st. 1., 2. i 4. SZ-a. </w:t>
      </w:r>
    </w:p>
    <w:p w:rsidRDefault="0068341B" w:rsidP="0068341B" w:rsidR="0068341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032EFF">
        <w:t>4</w:t>
      </w:r>
      <w:r w:rsidR="003C700C">
        <w:t>4</w:t>
      </w:r>
      <w:r w:rsidR="00784BE7">
        <w:t>28</w:t>
      </w:r>
      <w:r w:rsidR="0068341B">
        <w:t>/16</w:t>
      </w:r>
      <w:r w:rsidRPr="00692A21">
        <w:t xml:space="preserve"> od </w:t>
      </w:r>
      <w:r w:rsidR="00784BE7">
        <w:t>4. listopada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032EFF">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784BE7" w:rsidP="00784BE7" w:rsidR="00784BE7" w:rsidRPr="00FC58EA">
      <w:pPr>
        <w:ind w:firstLine="708"/>
        <w:jc w:val="both"/>
      </w:pPr>
      <w:r w:rsidRPr="00784514">
        <w:t>Prema tome, iz dostupnih podataka u spisu</w:t>
      </w:r>
      <w:r>
        <w:t xml:space="preserve"> te navoda zakonske zastupnice dužnika</w:t>
      </w:r>
      <w:r w:rsidRPr="00784514">
        <w:t xml:space="preserve"> proizlazi da dužnik nema nikakve imovine koja bi činila stečajnu masu i koja bi bila dostatna za pokriće stečajnoga postupka, </w:t>
      </w:r>
      <w:r>
        <w:t>a</w:t>
      </w:r>
      <w:r w:rsidRPr="00FC58EA">
        <w:t xml:space="preserv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032EFF" w:rsidP="00032EFF" w:rsidR="00032EFF"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3C6E8C">
        <w:t>9</w:t>
      </w:r>
      <w:r w:rsidR="005A4CE6">
        <w:t>. siječnja 2018</w:t>
      </w:r>
      <w:r w:rsidRPr="00692A21">
        <w:t>. godine nije uplaćen predujam za pokriće troškova stečajnog postupka, na plaćanje kojeg su pozvani vjerovnici rješenje</w:t>
      </w:r>
      <w:r w:rsidR="00667114" w:rsidRPr="00692A21">
        <w:t>m</w:t>
      </w:r>
      <w:r w:rsidRPr="00692A21">
        <w:t xml:space="preserve"> od </w:t>
      </w:r>
      <w:r w:rsidR="00784BE7">
        <w:t>4. listopada</w:t>
      </w:r>
      <w:r w:rsidR="008259A4">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A4CE6">
        <w:t>istog dana</w:t>
      </w:r>
      <w:r w:rsidR="00DF1CB1">
        <w:t>.</w:t>
      </w:r>
    </w:p>
    <w:p w:rsidRDefault="00737646" w:rsidP="00C515B4" w:rsidR="00C515B4" w:rsidRPr="00692A21">
      <w:pPr>
        <w:ind w:firstLine="708"/>
        <w:jc w:val="both"/>
      </w:pPr>
      <w:r w:rsidRPr="00692A21">
        <w:lastRenderedPageBreak/>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784BE7">
        <w:t>4. listopada</w:t>
      </w:r>
      <w:r w:rsidR="005A4CE6">
        <w:t xml:space="preserve"> </w:t>
      </w:r>
      <w:r w:rsidR="00DD10BB">
        <w:t>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2622BA" w:rsidRPr="00692A21">
      <w:pPr>
        <w:jc w:val="center"/>
      </w:pPr>
      <w:r w:rsidRPr="00551293">
        <w:t xml:space="preserve">U Karlovcu, </w:t>
      </w:r>
      <w:r w:rsidR="003C6E8C">
        <w:t>9</w:t>
      </w:r>
      <w:r w:rsidR="005A4CE6">
        <w:t>. siječnja</w:t>
      </w:r>
      <w:r w:rsidR="005555FF">
        <w:t xml:space="preserve"> 201</w:t>
      </w:r>
      <w:r w:rsidR="005A4CE6">
        <w:t>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DC363B" w:rsidR="006F2F66">
      <w:pPr>
        <w:jc w:val="right"/>
      </w:pPr>
      <w:r w:rsidRPr="00692A21">
        <w:t>Goranka Boljkovac</w:t>
      </w:r>
      <w:r w:rsidR="005C14B4">
        <w:t>,v.r.</w:t>
      </w:r>
    </w:p>
    <w:p w:rsidRDefault="005C14B4" w:rsidP="00DC363B" w:rsidR="005C14B4">
      <w:pPr>
        <w:jc w:val="right"/>
      </w:pPr>
    </w:p>
    <w:p w:rsidRDefault="005C14B4" w:rsidP="00DC363B" w:rsidR="005C14B4">
      <w:pPr>
        <w:jc w:val="right"/>
      </w:pPr>
      <w:r>
        <w:t>Za točnost otpravka-</w:t>
      </w:r>
    </w:p>
    <w:p w:rsidRDefault="005C14B4" w:rsidP="00DC363B" w:rsidR="005C14B4">
      <w:pPr>
        <w:jc w:val="right"/>
      </w:pPr>
      <w:r>
        <w:t>ovlašteni službenik:</w:t>
      </w:r>
    </w:p>
    <w:p w:rsidRDefault="00032EFF" w:rsidP="00DC363B" w:rsidR="005C14B4">
      <w:pPr>
        <w:jc w:val="right"/>
      </w:pPr>
      <w:r>
        <w:t>Renata Klokočki</w:t>
      </w:r>
    </w:p>
    <w:p w:rsidRDefault="005C14B4" w:rsidP="00DC363B" w:rsidR="005C14B4">
      <w:pPr>
        <w:jc w:val="right"/>
      </w:pPr>
    </w:p>
    <w:p w:rsidRDefault="00DC363B" w:rsidP="00DC363B" w:rsidR="00DC363B">
      <w:pPr>
        <w:jc w:val="right"/>
      </w:pPr>
    </w:p>
    <w:p w:rsidRDefault="00DC363B" w:rsidP="00AB70AD" w:rsidR="00DC363B"/>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3C700C" w:rsidP="00514EDC" w:rsidR="003C700C"/>
    <w:p w:rsidRDefault="003C700C" w:rsidP="00514EDC" w:rsidR="003C700C"/>
    <w:p w:rsidRDefault="003C700C" w:rsidP="00514EDC" w:rsidR="003C700C"/>
    <w:p w:rsidRDefault="003C700C" w:rsidP="00514EDC" w:rsidR="003C700C"/>
    <w:p w:rsidRDefault="003C700C" w:rsidP="00514EDC" w:rsidR="003C700C"/>
    <w:sectPr w:rsidSect="003C700C" w:rsidR="003C700C">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4537">
      <w:rPr>
        <w:rStyle w:val="Brojstranice"/>
        <w:noProof/>
      </w:rPr>
      <w:t>4</w:t>
    </w:r>
    <w:r>
      <w:rPr>
        <w:rStyle w:val="Brojstranice"/>
      </w:rPr>
      <w:fldChar w:fldCharType="end"/>
    </w:r>
  </w:p>
  <w:p w:rsidRDefault="00667114" w:rsidR="00667114">
    <w:pPr>
      <w:pStyle w:val="Zaglavlje"/>
    </w:pPr>
    <w:r>
      <w:t xml:space="preserve">                                                                                                                                 4 St-</w:t>
    </w:r>
    <w:r w:rsidR="00D3171C">
      <w:t>4</w:t>
    </w:r>
    <w:r w:rsidR="00B227C1">
      <w:t>4</w:t>
    </w:r>
    <w:r w:rsidR="00784BE7">
      <w:t>28</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2EFF"/>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B2460"/>
    <w:rsid w:val="001D564F"/>
    <w:rsid w:val="001E6CB4"/>
    <w:rsid w:val="001F26D6"/>
    <w:rsid w:val="00212943"/>
    <w:rsid w:val="00215DE4"/>
    <w:rsid w:val="002208E0"/>
    <w:rsid w:val="0023245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027"/>
    <w:rsid w:val="00336E10"/>
    <w:rsid w:val="003462C2"/>
    <w:rsid w:val="00360E4D"/>
    <w:rsid w:val="00366E29"/>
    <w:rsid w:val="003738B3"/>
    <w:rsid w:val="003905DD"/>
    <w:rsid w:val="003A4AA3"/>
    <w:rsid w:val="003C2B21"/>
    <w:rsid w:val="003C6E8C"/>
    <w:rsid w:val="003C700C"/>
    <w:rsid w:val="00425642"/>
    <w:rsid w:val="0043031F"/>
    <w:rsid w:val="00434CF8"/>
    <w:rsid w:val="004446F0"/>
    <w:rsid w:val="0044721B"/>
    <w:rsid w:val="00472207"/>
    <w:rsid w:val="004746BF"/>
    <w:rsid w:val="00494537"/>
    <w:rsid w:val="004A1BE7"/>
    <w:rsid w:val="004A2B5A"/>
    <w:rsid w:val="004A2CE8"/>
    <w:rsid w:val="004E0F67"/>
    <w:rsid w:val="004E3B1A"/>
    <w:rsid w:val="004F47B9"/>
    <w:rsid w:val="00502549"/>
    <w:rsid w:val="00505D61"/>
    <w:rsid w:val="00512317"/>
    <w:rsid w:val="00514EDC"/>
    <w:rsid w:val="00523E58"/>
    <w:rsid w:val="005300F7"/>
    <w:rsid w:val="00541781"/>
    <w:rsid w:val="00546A7D"/>
    <w:rsid w:val="00551293"/>
    <w:rsid w:val="00554276"/>
    <w:rsid w:val="00554546"/>
    <w:rsid w:val="005555FF"/>
    <w:rsid w:val="005A4CE6"/>
    <w:rsid w:val="005A56DF"/>
    <w:rsid w:val="005B0B8B"/>
    <w:rsid w:val="005C0B29"/>
    <w:rsid w:val="005C0BF6"/>
    <w:rsid w:val="005C14B4"/>
    <w:rsid w:val="005D0EB4"/>
    <w:rsid w:val="005D1623"/>
    <w:rsid w:val="005D5F5F"/>
    <w:rsid w:val="005E67DB"/>
    <w:rsid w:val="005F5763"/>
    <w:rsid w:val="005F71CE"/>
    <w:rsid w:val="00602765"/>
    <w:rsid w:val="00662058"/>
    <w:rsid w:val="00662CB6"/>
    <w:rsid w:val="00667114"/>
    <w:rsid w:val="0068341B"/>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4BE7"/>
    <w:rsid w:val="007861DF"/>
    <w:rsid w:val="007A550F"/>
    <w:rsid w:val="007D6B85"/>
    <w:rsid w:val="007D7A92"/>
    <w:rsid w:val="007E4737"/>
    <w:rsid w:val="007E7B8D"/>
    <w:rsid w:val="007F4B17"/>
    <w:rsid w:val="008259A4"/>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A177B"/>
    <w:rsid w:val="00AB70AD"/>
    <w:rsid w:val="00AD379D"/>
    <w:rsid w:val="00AD6DDA"/>
    <w:rsid w:val="00AF6F8E"/>
    <w:rsid w:val="00AF7C03"/>
    <w:rsid w:val="00B227C1"/>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3171C"/>
    <w:rsid w:val="00D47D5D"/>
    <w:rsid w:val="00D50090"/>
    <w:rsid w:val="00D61214"/>
    <w:rsid w:val="00D61C9A"/>
    <w:rsid w:val="00D717FE"/>
    <w:rsid w:val="00D73800"/>
    <w:rsid w:val="00D749A6"/>
    <w:rsid w:val="00D75434"/>
    <w:rsid w:val="00D75F63"/>
    <w:rsid w:val="00D862E2"/>
    <w:rsid w:val="00DB3EBA"/>
    <w:rsid w:val="00DC363B"/>
    <w:rsid w:val="00DD10BB"/>
    <w:rsid w:val="00DD3245"/>
    <w:rsid w:val="00DD392D"/>
    <w:rsid w:val="00DE04E4"/>
    <w:rsid w:val="00DE2695"/>
    <w:rsid w:val="00DE6E22"/>
    <w:rsid w:val="00DF1CB1"/>
    <w:rsid w:val="00DF1E26"/>
    <w:rsid w:val="00E26DAE"/>
    <w:rsid w:val="00E3798A"/>
    <w:rsid w:val="00E45015"/>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94537"/>
    <w:rPr>
      <w:color w:val="808080"/>
      <w:bdr w:space="0" w:sz="0" w:color="auto" w:val="none"/>
      <w:shd w:fill="auto" w:color="auto" w:val="clear"/>
    </w:rPr>
  </w:style>
  <w:style w:customStyle="true" w:styleId="eSPISCCParagraphDefaultFont" w:type="character">
    <w:name w:val="eSPIS_CC_Paragraph Default Font"/>
    <w:basedOn w:val="Zadanifontodlomka"/>
    <w:rsid w:val="004945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4537"/>
    <w:rPr>
      <w:bdr w:space="0" w:sz="0" w:color="auto" w:val="none"/>
      <w:shd w:fill="FFFFCC" w:color="auto" w:val="clear"/>
      <w:lang w:val="hr-HR"/>
    </w:rPr>
  </w:style>
  <w:style w:customStyle="true" w:styleId="PozadinaSvijetloCrvena" w:type="character">
    <w:name w:val="Pozadina_SvijetloCrvena"/>
    <w:basedOn w:val="eSPISCCParagraphDefaultFont"/>
    <w:rsid w:val="004945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45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494537"/>
    <w:rPr>
      <w:color w:val="808080"/>
      <w:bdr w:color="auto" w:space="0" w:sz="0" w:val="none"/>
      <w:shd w:color="auto" w:fill="auto" w:val="clear"/>
    </w:rPr>
  </w:style>
  <w:style w:customStyle="1" w:styleId="eSPISCCParagraphDefaultFont" w:type="character">
    <w:name w:val="eSPIS_CC_Paragraph Default Font"/>
    <w:basedOn w:val="Zadanifontodlomka"/>
    <w:rsid w:val="004945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4537"/>
    <w:rPr>
      <w:bdr w:color="auto" w:space="0" w:sz="0" w:val="none"/>
      <w:shd w:color="auto" w:fill="FFFFCC" w:val="clear"/>
      <w:lang w:val="hr-HR"/>
    </w:rPr>
  </w:style>
  <w:style w:customStyle="1" w:styleId="PozadinaSvijetloCrvena" w:type="character">
    <w:name w:val="Pozadina_SvijetloCrvena"/>
    <w:basedOn w:val="eSPISCCParagraphDefaultFont"/>
    <w:rsid w:val="004945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45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4428</izvorni_sadrzaj>
    <derivirana_varijabla naziv="DomainObject.Predmet.Broj_1">4428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St-4428/2016</izvorni_sadrzaj>
    <derivirana_varijabla naziv="DomainObject.Predmet.OznakaBroj_1">St-4428/2016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DIANEK d.o.o. zastupanog po punomoćniku Dijana Dianek</izvorni_sadrzaj>
    <derivirana_varijabla naziv="DomainObject.Predmet.ProtustrankaFormated_1">  DIANEK d.o.o. zastupanog po punomoćniku Dijana Dianek</derivirana_varijabla>
  </DomainObject.Predmet.ProtustrankaFormated>
  <DomainObject.Predmet.ProtustrankaFormatedOIB>
    <izvorni_sadrzaj>  DIANEK d.o.o., OIB 34507413905 zastupanog po punomoćniku Dijana Dianek</izvorni_sadrzaj>
    <derivirana_varijabla naziv="DomainObject.Predmet.ProtustrankaFormatedOIB_1">  DIANEK d.o.o., OIB 34507413905 zastupanog po punomoćniku Dijana Dianek</derivirana_varijabla>
  </DomainObject.Predmet.ProtustrankaFormatedOIB>
  <DomainObject.Predmet.ProtustrankaFormatedWithAdress>
    <izvorni_sadrzaj> DIANEK d.o.o., Majdekova 60, 10310 Ivanić-Grad zastupanog po punomoćniku Dijana Dianek</izvorni_sadrzaj>
    <derivirana_varijabla naziv="DomainObject.Predmet.ProtustrankaFormatedWithAdress_1"> DIANEK d.o.o., Majdekova 60, 10310 Ivanić-Grad zastupanog po punomoćniku Dijana Dianek</derivirana_varijabla>
  </DomainObject.Predmet.ProtustrankaFormatedWithAdress>
  <DomainObject.Predmet.ProtustrankaFormatedWithAdressOIB>
    <izvorni_sadrzaj> DIANEK d.o.o., OIB 34507413905, Majdekova 60, 10310 Ivanić-Grad zastupanog po punomoćniku Dijana Dianek</izvorni_sadrzaj>
    <derivirana_varijabla naziv="DomainObject.Predmet.ProtustrankaFormatedWithAdressOIB_1"> DIANEK d.o.o., OIB 34507413905, Majdekova 60, 10310 Ivanić-Grad zastupanog po punomoćniku Dijana Dianek</derivirana_varijabla>
  </DomainObject.Predmet.ProtustrankaFormatedWithAdressOIB>
  <DomainObject.Predmet.ProtustrankaWithAdress>
    <izvorni_sadrzaj>DIANEK d.o.o. Majdekova 60, 10310 Ivanić-Grad</izvorni_sadrzaj>
    <derivirana_varijabla naziv="DomainObject.Predmet.ProtustrankaWithAdress_1">DIANEK d.o.o. Majdekova 60, 10310 Ivanić-Grad</derivirana_varijabla>
  </DomainObject.Predmet.ProtustrankaWithAdress>
  <DomainObject.Predmet.ProtustrankaWithAdressOIB>
    <izvorni_sadrzaj>DIANEK d.o.o., OIB 34507413905, Majdekova 60, 10310 Ivanić-Grad</izvorni_sadrzaj>
    <derivirana_varijabla naziv="DomainObject.Predmet.ProtustrankaWithAdressOIB_1">DIANEK d.o.o., OIB 34507413905, Majdekova 60, 10310 Ivanić-Grad</derivirana_varijabla>
  </DomainObject.Predmet.ProtustrankaWithAdressOIB>
  <DomainObject.Predmet.ProtustrankaNazivFormated>
    <izvorni_sadrzaj>DIANEK d.o.o.</izvorni_sadrzaj>
    <derivirana_varijabla naziv="DomainObject.Predmet.ProtustrankaNazivFormated_1">DIANEK d.o.o.</derivirana_varijabla>
  </DomainObject.Predmet.ProtustrankaNazivFormated>
  <DomainObject.Predmet.ProtustrankaNazivFormatedOIB>
    <izvorni_sadrzaj>DIANEK d.o.o., OIB 34507413905</izvorni_sadrzaj>
    <derivirana_varijabla naziv="DomainObject.Predmet.ProtustrankaNazivFormatedOIB_1">DIANEK d.o.o., OIB 34507413905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DIANEK d.o.o. zastupanog po punomoćniku Dijana Dianek</item>
    </izvorni_sadrzaj>
    <derivirana_varijabla naziv="DomainObject.Predmet.ProtuStrankaListFormated_1">
      <item>DIANEK d.o.o. zastupanog po punomoćniku Dijana Dianek</item>
    </derivirana_varijabla>
  </DomainObject.Predmet.ProtuStrankaListFormated>
  <DomainObject.Predmet.ProtuStrankaListFormatedOIB>
    <izvorni_sadrzaj>
      <item>DIANEK d.o.o., OIB 34507413905 zastupanog po punomoćniku Dijana Dianek</item>
    </izvorni_sadrzaj>
    <derivirana_varijabla naziv="DomainObject.Predmet.ProtuStrankaListFormatedOIB_1">
      <item>DIANEK d.o.o., OIB 34507413905 zastupanog po punomoćniku Dijana Dianek</item>
    </derivirana_varijabla>
  </DomainObject.Predmet.ProtuStrankaListFormatedOIB>
  <DomainObject.Predmet.ProtuStrankaListFormatedWithAdress>
    <izvorni_sadrzaj>
      <item>DIANEK d.o.o., Majdekova 60, 10310 Ivanić-Grad zastupanog po punomoćniku Dijana Dianek</item>
    </izvorni_sadrzaj>
    <derivirana_varijabla naziv="DomainObject.Predmet.ProtuStrankaListFormatedWithAdress_1">
      <item>DIANEK d.o.o., Majdekova 60, 10310 Ivanić-Grad zastupanog po punomoćniku Dijana Dianek</item>
    </derivirana_varijabla>
  </DomainObject.Predmet.ProtuStrankaListFormatedWithAdress>
  <DomainObject.Predmet.ProtuStrankaListFormatedWithAdressOIB>
    <izvorni_sadrzaj>
      <item>DIANEK d.o.o., OIB 34507413905, Majdekova 60, 10310 Ivanić-Grad zastupanog po punomoćniku Dijana Dianek</item>
    </izvorni_sadrzaj>
    <derivirana_varijabla naziv="DomainObject.Predmet.ProtuStrankaListFormatedWithAdressOIB_1">
      <item>DIANEK d.o.o., OIB 34507413905, Majdekova 60, 10310 Ivanić-Grad zastupanog po punomoćniku Dijana Dianek</item>
    </derivirana_varijabla>
  </DomainObject.Predmet.ProtuStrankaListFormatedWithAdressOIB>
  <DomainObject.Predmet.ProtuStrankaListNazivFormated>
    <izvorni_sadrzaj>
      <item>DIANEK d.o.o.</item>
    </izvorni_sadrzaj>
    <derivirana_varijabla naziv="DomainObject.Predmet.ProtuStrankaListNazivFormated_1">
      <item>DIANEK d.o.o.</item>
    </derivirana_varijabla>
  </DomainObject.Predmet.ProtuStrankaListNazivFormated>
  <DomainObject.Predmet.ProtuStrankaListNazivFormatedOIB>
    <izvorni_sadrzaj>
      <item>DIANEK d.o.o., OIB 34507413905</item>
    </izvorni_sadrzaj>
    <derivirana_varijabla naziv="DomainObject.Predmet.ProtuStrankaListNazivFormatedOIB_1">
      <item>DIANEK d.o.o., OIB 34507413905</item>
    </derivirana_varijabla>
  </DomainObject.Predmet.ProtuStrankaListNazivFormatedOIB>
  <DomainObject.Predmet.OstaliListFormated>
    <izvorni_sadrzaj>
      <item>Dijana Dianek punomoćnik sudionika u postupku DIANEK d.o.o.</item>
    </izvorni_sadrzaj>
    <derivirana_varijabla naziv="DomainObject.Predmet.OstaliListFormated_1">
      <item>Dijana Dianek punomoćnik sudionika u postupku DIANEK d.o.o.</item>
    </derivirana_varijabla>
  </DomainObject.Predmet.OstaliListFormated>
  <DomainObject.Predmet.OstaliListFormatedOIB>
    <izvorni_sadrzaj>
      <item>Dijana Dianek, OIB 61274622761 punomoćnik sudionika u postupku DIANEK d.o.o.</item>
    </izvorni_sadrzaj>
    <derivirana_varijabla naziv="DomainObject.Predmet.OstaliListFormatedOIB_1">
      <item>Dijana Dianek, OIB 61274622761 punomoćnik sudionika u postupku DIANEK d.o.o.</item>
    </derivirana_varijabla>
  </DomainObject.Predmet.OstaliListFormatedOIB>
  <DomainObject.Predmet.OstaliListFormatedWithAdress>
    <izvorni_sadrzaj>
      <item>Dijana Dianek, Ulica Stjepana Gregorka 46, 10310 Ivanić-Grad punomoćnik sudionika u postupku DIANEK d.o.o.</item>
    </izvorni_sadrzaj>
    <derivirana_varijabla naziv="DomainObject.Predmet.OstaliListFormatedWithAdress_1">
      <item>Dijana Dianek, Ulica Stjepana Gregorka 46, 10310 Ivanić-Grad punomoćnik sudionika u postupku DIANEK d.o.o.</item>
    </derivirana_varijabla>
  </DomainObject.Predmet.OstaliListFormatedWithAdress>
  <DomainObject.Predmet.OstaliListFormatedWithAdressOIB>
    <izvorni_sadrzaj>
      <item>Dijana Dianek, OIB 61274622761, Ulica Stjepana Gregorka 46, 10310 Ivanić-Grad punomoćnik sudionika u postupku DIANEK d.o.o.</item>
    </izvorni_sadrzaj>
    <derivirana_varijabla naziv="DomainObject.Predmet.OstaliListFormatedWithAdressOIB_1">
      <item>Dijana Dianek, OIB 61274622761, Ulica Stjepana Gregorka 46, 10310 Ivanić-Grad punomoćnik sudionika u postupku DIANEK d.o.o.</item>
    </derivirana_varijabla>
  </DomainObject.Predmet.OstaliListFormatedWithAdressOIB>
  <DomainObject.Predmet.OstaliListNazivFormated>
    <izvorni_sadrzaj>
      <item>Dijana Dianek</item>
    </izvorni_sadrzaj>
    <derivirana_varijabla naziv="DomainObject.Predmet.OstaliListNazivFormated_1">
      <item>Dijana Dianek</item>
    </derivirana_varijabla>
  </DomainObject.Predmet.OstaliListNazivFormated>
  <DomainObject.Predmet.OstaliListNazivFormatedOIB>
    <izvorni_sadrzaj>
      <item>Dijana Dianek, OIB 61274622761</item>
    </izvorni_sadrzaj>
    <derivirana_varijabla naziv="DomainObject.Predmet.OstaliListNazivFormatedOIB_1">
      <item>Dijana Dianek, OIB 61274622761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DIANEK d.o.o.</izvorni_sadrzaj>
    <derivirana_varijabla naziv="DomainObject.Predmet.ProtustrankaIDrugi_1">DIANEK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DIANEK d.o.o., OIB 34507413905, Majdekova 60, 10310 Ivanić-Grad</izvorni_sadrzaj>
    <derivirana_varijabla naziv="DomainObject.Predmet.ProtustrankaIDrugiAdressOIB_1">DIANEK d.o.o., OIB 34507413905, Majdekova 60,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DIANEK d.o.o.</item>
      <item>Dijana Dianek</item>
    </izvorni_sadrzaj>
    <derivirana_varijabla naziv="DomainObject.Predmet.SudioniciListNaziv_1">
      <item>FINA Regionalni centar Zagreb</item>
      <item>DIANEK d.o.o.</item>
      <item>Dijana Dianek</item>
    </derivirana_varijabla>
  </DomainObject.Predmet.SudioniciListNaziv>
  <DomainObject.Predmet.SudioniciListAdressOIB>
    <izvorni_sadrzaj>
      <item>FINA Regionalni centar Zagreb, OIB 85821130368, Trg svibanjskih žrtava 1995. br. 1,10000 Zagreb</item>
      <item>DIANEK d.o.o., OIB 34507413905, Majdekova 60,10310 Ivanić-Grad</item>
      <item>Dijana Dianek, OIB 61274622761, Ulica Stjepana Gregorka 46,10310 Ivanić-Grad</item>
    </izvorni_sadrzaj>
    <derivirana_varijabla naziv="DomainObject.Predmet.SudioniciListAdressOIB_1">
      <item>FINA Regionalni centar Zagreb, OIB 85821130368, Trg svibanjskih žrtava 1995. br. 1,10000 Zagreb</item>
      <item>DIANEK d.o.o., OIB 34507413905, Majdekova 60,10310 Ivanić-Grad</item>
      <item>Dijana Dianek, OIB 61274622761, Ulica Stjepana Gregorka 46,10310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34507413905</item>
      <item>, OIB 61274622761</item>
    </izvorni_sadrzaj>
    <derivirana_varijabla naziv="DomainObject.Predmet.SudioniciListNazivOIB_1">
      <item>, OIB 85821130368</item>
      <item>, OIB 34507413905</item>
      <item>, OIB 61274622761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1540</properties:Words>
  <properties:Characters>8655</properties:Characters>
  <properties:Lines>190</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2018-01-09T13:27:00Z</dcterms:created>
  <dc:creator>Korisnik</dc:creator>
  <cp:lastModifiedBy>Renata Klokočki</cp:lastModifiedBy>
  <cp:lastPrinted>2018-01-09T13:22:00Z</cp:lastPrinted>
  <dcterms:modified xmlns:xsi="http://www.w3.org/2001/XMLSchema-instance" xsi:type="dcterms:W3CDTF">2018-01-09T13:31:00Z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