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4df6" w14:paraId="e814df6" w:rsidRDefault="007B623F" w:rsidP="007B623F" w:rsidR="007B623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23F" w:rsidP="007B623F" w:rsidR="007B623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B623F" w:rsidP="007B623F" w:rsidR="007B623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B623F" w:rsidP="007B623F" w:rsidR="007B623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B623F" w:rsidP="007B623F" w:rsidR="007B623F"/>
    <w:p w:rsidRDefault="007B623F" w:rsidP="007B623F" w:rsidR="007B62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B623F" w:rsidP="007B623F" w:rsidR="007B62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B623F" w:rsidP="007B623F" w:rsidR="007B62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B623F" w:rsidP="007B623F" w:rsidR="007B62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B623F" w:rsidP="007B623F" w:rsidR="007B62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04-06-15-10</w:t>
      </w:r>
      <w:r>
        <w:rPr>
          <w:rFonts w:cs="Times New Roman" w:eastAsia="Times New Roman"/>
          <w:szCs w:val="24"/>
          <w:lang w:eastAsia="hr-HR"/>
        </w:rPr>
        <w:t>187</w:t>
      </w:r>
      <w:r w:rsidRPr="00D05CA9">
        <w:rPr>
          <w:rFonts w:cs="Times New Roman" w:eastAsia="Times New Roman"/>
          <w:szCs w:val="24"/>
          <w:lang w:eastAsia="hr-HR"/>
        </w:rPr>
        <w:t xml:space="preserve"> od 30.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SMOLJKIĆ d. o. o. Novigrad, Podravska Ulica 41, OIB </w:t>
      </w:r>
      <w:r w:rsidRPr="003A008C">
        <w:rPr>
          <w:rFonts w:cs="Times New Roman" w:eastAsia="Times New Roman"/>
          <w:szCs w:val="24"/>
          <w:lang w:eastAsia="hr-HR"/>
        </w:rPr>
        <w:t>94993810484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D05CA9">
        <w:rPr>
          <w:rFonts w:cs="Times New Roman" w:eastAsia="Times New Roman"/>
          <w:szCs w:val="24"/>
          <w:lang w:eastAsia="hr-HR"/>
        </w:rPr>
        <w:t xml:space="preserve">17. studenog 2015. </w:t>
      </w:r>
    </w:p>
    <w:p w:rsidRDefault="007B623F" w:rsidP="007B623F" w:rsidR="007B62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B623F" w:rsidP="007B623F" w:rsidR="007B62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B623F" w:rsidP="007B623F" w:rsidR="007B62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B623F" w:rsidP="007B623F" w:rsidR="007B623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SMOLJKIĆ d. o. o. Novigrad, Podravska Ulica 41, OIB </w:t>
      </w:r>
      <w:r w:rsidRPr="003A008C">
        <w:rPr>
          <w:rFonts w:cs="Times New Roman" w:eastAsia="Times New Roman"/>
          <w:szCs w:val="24"/>
          <w:lang w:eastAsia="hr-HR"/>
        </w:rPr>
        <w:t>94993810484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B623F" w:rsidP="007B623F" w:rsidR="007B62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B623F" w:rsidP="007B623F" w:rsidR="007B623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B623F" w:rsidP="007B623F" w:rsidR="007B62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B623F" w:rsidP="007B623F" w:rsidR="007B62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SMOLJKIĆ d. o. o. Novigrad.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2004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3.585.526,83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B623F" w:rsidP="007B623F" w:rsidR="007B62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B623F" w:rsidP="007B623F" w:rsidR="007B62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B623F" w:rsidP="007B623F" w:rsidR="007B62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B623F" w:rsidP="007B623F" w:rsidR="007B62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 Pazinu 17. studenog 2015. </w:t>
      </w:r>
    </w:p>
    <w:p w:rsidRDefault="007B623F" w:rsidP="007B623F" w:rsidR="007B623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B623F" w:rsidP="007B623F" w:rsidR="007B623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7B623F" w:rsidP="007B623F" w:rsidR="007B62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B623F" w:rsidP="007B623F" w:rsidR="007B62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B623F" w:rsidP="007B623F" w:rsidR="007B62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B623F" w:rsidP="007B623F" w:rsidR="007B62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B623F" w:rsidP="007B623F" w:rsidR="007B62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7B623F" w:rsidP="007B623F" w:rsidR="007B623F" w:rsidRPr="00D05CA9">
      <w:pPr>
        <w:tabs>
          <w:tab w:pos="4116" w:val="left"/>
        </w:tabs>
      </w:pPr>
    </w:p>
    <w:p w:rsidRDefault="007B623F" w:rsidP="007B623F" w:rsidR="007B623F" w:rsidRPr="00D05CA9">
      <w:pPr>
        <w:tabs>
          <w:tab w:pos="4116" w:val="left"/>
        </w:tabs>
      </w:pPr>
    </w:p>
    <w:p w:rsidRDefault="007B623F" w:rsidP="007B623F" w:rsidR="007B623F" w:rsidRPr="00D05CA9">
      <w:pPr>
        <w:tabs>
          <w:tab w:pos="4116" w:val="left"/>
        </w:tabs>
      </w:pPr>
    </w:p>
    <w:p w:rsidRDefault="007B623F" w:rsidP="007B623F" w:rsidR="007B623F" w:rsidRPr="00D05CA9">
      <w:pPr>
        <w:tabs>
          <w:tab w:pos="4116" w:val="left"/>
        </w:tabs>
      </w:pPr>
    </w:p>
    <w:p w:rsidRDefault="007B623F" w:rsidP="007B623F" w:rsidR="007B623F" w:rsidRPr="00D05CA9">
      <w:pPr>
        <w:tabs>
          <w:tab w:pos="4116" w:val="left"/>
        </w:tabs>
      </w:pPr>
    </w:p>
    <w:p w:rsidRDefault="007B623F" w:rsidP="007B623F" w:rsidR="007B623F" w:rsidRPr="00D05CA9">
      <w:pPr>
        <w:tabs>
          <w:tab w:pos="4116" w:val="left"/>
        </w:tabs>
      </w:pPr>
    </w:p>
    <w:p w:rsidRDefault="007B623F" w:rsidP="007B623F" w:rsidR="007B623F" w:rsidRPr="00D05CA9">
      <w:pPr>
        <w:tabs>
          <w:tab w:pos="4116" w:val="left"/>
        </w:tabs>
      </w:pPr>
    </w:p>
    <w:p w:rsidRDefault="007B623F" w:rsidP="007B623F" w:rsidR="007B623F" w:rsidRPr="00D05CA9">
      <w:pPr>
        <w:tabs>
          <w:tab w:pos="4116" w:val="left"/>
        </w:tabs>
      </w:pPr>
    </w:p>
    <w:p w:rsidRDefault="007B623F" w:rsidP="007B623F" w:rsidR="007B623F" w:rsidRPr="00D05CA9">
      <w:pPr>
        <w:tabs>
          <w:tab w:pos="4116" w:val="left"/>
        </w:tabs>
      </w:pPr>
    </w:p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 w:rsidRPr="00D05CA9"/>
    <w:p w:rsidRDefault="007B623F" w:rsidP="007B623F" w:rsidR="007B623F"/>
    <w:p w:rsidRDefault="006B2961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B30" w:rsidP="007B623F" w:rsidR="00B97B30">
      <w:r>
        <w:separator/>
      </w:r>
    </w:p>
  </w:endnote>
  <w:endnote w:id="0" w:type="continuationSeparator">
    <w:p w:rsidRDefault="00B97B30" w:rsidP="007B623F" w:rsidR="00B97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B30" w:rsidP="007B623F" w:rsidR="00B97B30">
      <w:r>
        <w:separator/>
      </w:r>
    </w:p>
  </w:footnote>
  <w:footnote w:id="0" w:type="continuationSeparator">
    <w:p w:rsidRDefault="00B97B30" w:rsidP="007B623F" w:rsidR="00B97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23F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2961">
          <w:rPr>
            <w:noProof/>
          </w:rPr>
          <w:t>2</w:t>
        </w:r>
        <w:r>
          <w:fldChar w:fldCharType="end"/>
        </w:r>
      </w:sdtContent>
    </w:sdt>
    <w:r>
      <w:tab/>
      <w:t>11 St-239/2015-3</w:t>
    </w:r>
  </w:p>
  <w:p w:rsidRDefault="006B2961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23F" w:rsidP="007B623F" w:rsidR="007B623F">
    <w:pPr>
      <w:pStyle w:val="Zaglavlje"/>
      <w:jc w:val="right"/>
    </w:pPr>
    <w:r>
      <w:t>11 St-239/2015-3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00F"/>
    <w:rsid w:val="0007200F"/>
    <w:rsid w:val="006B2961"/>
    <w:rsid w:val="007B623F"/>
    <w:rsid w:val="009A6044"/>
    <w:rsid w:val="00B97B30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23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62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62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2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23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62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23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2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96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96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9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9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23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62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62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2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23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62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23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2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96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96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9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9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SMOLJKIĆ d.o.o. NOVIGRAD</izvorni_sadrzaj>
    <derivirana_varijabla naziv="DomainObject.Predmet.ProtustrankaFormated_1">  SMOLJKIĆ d.o.o. NOVIGRAD</derivirana_varijabla>
  </DomainObject.Predmet.ProtustrankaFormated>
  <DomainObject.Predmet.ProtustrankaFormatedOIB>
    <izvorni_sadrzaj>  SMOLJKIĆ d.o.o. NOVIGRAD, OIB 94993810484</izvorni_sadrzaj>
    <derivirana_varijabla naziv="DomainObject.Predmet.ProtustrankaFormatedOIB_1">  SMOLJKIĆ d.o.o. NOVIGRAD, OIB 94993810484</derivirana_varijabla>
  </DomainObject.Predmet.ProtustrankaFormatedOIB>
  <DomainObject.Predmet.ProtustrankaFormatedWithAdress>
    <izvorni_sadrzaj> SMOLJKIĆ d.o.o. NOVIGRAD, Podravska Ulica 14, 52466 Novigrad</izvorni_sadrzaj>
    <derivirana_varijabla naziv="DomainObject.Predmet.ProtustrankaFormatedWithAdress_1"> SMOLJKIĆ d.o.o. NOVIGRAD, Podravska Ulica 14, 52466 Novigrad</derivirana_varijabla>
  </DomainObject.Predmet.ProtustrankaFormatedWithAdress>
  <DomainObject.Predmet.ProtustrankaFormatedWithAdressOIB>
    <izvorni_sadrzaj> SMOLJKIĆ d.o.o. NOVIGRAD, OIB 94993810484, Podravska Ulica 14, 52466 Novigrad</izvorni_sadrzaj>
    <derivirana_varijabla naziv="DomainObject.Predmet.ProtustrankaFormatedWithAdressOIB_1"> SMOLJKIĆ d.o.o. NOVIGRAD, OIB 94993810484, Podravska Ulica 14, 52466 Novigrad</derivirana_varijabla>
  </DomainObject.Predmet.ProtustrankaFormatedWithAdressOIB>
  <DomainObject.Predmet.ProtustrankaWithAdress>
    <izvorni_sadrzaj>SMOLJKIĆ d.o.o. NOVIGRAD Podravska Ulica 14, 52466 Novigrad</izvorni_sadrzaj>
    <derivirana_varijabla naziv="DomainObject.Predmet.ProtustrankaWithAdress_1">SMOLJKIĆ d.o.o. NOVIGRAD Podravska Ulica 14, 52466 Novigrad</derivirana_varijabla>
  </DomainObject.Predmet.ProtustrankaWithAdress>
  <DomainObject.Predmet.ProtustrankaWithAdressOIB>
    <izvorni_sadrzaj>SMOLJKIĆ d.o.o. NOVIGRAD, OIB 94993810484, Podravska Ulica 14, 52466 Novigrad</izvorni_sadrzaj>
    <derivirana_varijabla naziv="DomainObject.Predmet.ProtustrankaWithAdressOIB_1">SMOLJKIĆ d.o.o. NOVIGRAD, OIB 94993810484, Podravska Ulica 14, 52466 Novigrad</derivirana_varijabla>
  </DomainObject.Predmet.ProtustrankaWithAdressOIB>
  <DomainObject.Predmet.ProtustrankaNazivFormated>
    <izvorni_sadrzaj>SMOLJKIĆ d.o.o. NOVIGRAD</izvorni_sadrzaj>
    <derivirana_varijabla naziv="DomainObject.Predmet.ProtustrankaNazivFormated_1">SMOLJKIĆ d.o.o. NOVIGRAD</derivirana_varijabla>
  </DomainObject.Predmet.ProtustrankaNazivFormated>
  <DomainObject.Predmet.ProtustrankaNazivFormatedOIB>
    <izvorni_sadrzaj>SMOLJKIĆ d.o.o. NOVIGRAD, OIB 94993810484</izvorni_sadrzaj>
    <derivirana_varijabla naziv="DomainObject.Predmet.ProtustrankaNazivFormatedOIB_1">SMOLJKIĆ d.o.o. NOVIGRAD, OIB 94993810484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3585526.83</izvorni_sadrzaj>
    <derivirana_varijabla naziv="DomainObject.Predmet.TrenutnaVrijednost_1">3585526.83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SMOLJKIĆ d.o.o. NOVIGRAD</item>
    </izvorni_sadrzaj>
    <derivirana_varijabla naziv="DomainObject.Predmet.ProtuStrankaListFormated_1">
      <item>SMOLJKIĆ d.o.o. NOVIGRAD</item>
    </derivirana_varijabla>
  </DomainObject.Predmet.ProtuStrankaListFormated>
  <DomainObject.Predmet.ProtuStrankaListFormatedOIB>
    <izvorni_sadrzaj>
      <item>SMOLJKIĆ d.o.o. NOVIGRAD, OIB 94993810484</item>
    </izvorni_sadrzaj>
    <derivirana_varijabla naziv="DomainObject.Predmet.ProtuStrankaListFormatedOIB_1">
      <item>SMOLJKIĆ d.o.o. NOVIGRAD, OIB 94993810484</item>
    </derivirana_varijabla>
  </DomainObject.Predmet.ProtuStrankaListFormatedOIB>
  <DomainObject.Predmet.ProtuStrankaListFormatedWithAdress>
    <izvorni_sadrzaj>
      <item>SMOLJKIĆ d.o.o. NOVIGRAD, Podravska Ulica 14, 52466 Novigrad</item>
    </izvorni_sadrzaj>
    <derivirana_varijabla naziv="DomainObject.Predmet.ProtuStrankaListFormatedWithAdress_1">
      <item>SMOLJKIĆ d.o.o. NOVIGRAD, Podravska Ulica 14, 52466 Novigrad</item>
    </derivirana_varijabla>
  </DomainObject.Predmet.ProtuStrankaListFormatedWithAdress>
  <DomainObject.Predmet.ProtuStrankaListFormatedWithAdressOIB>
    <izvorni_sadrzaj>
      <item>SMOLJKIĆ d.o.o. NOVIGRAD, OIB 94993810484, Podravska Ulica 14, 52466 Novigrad</item>
    </izvorni_sadrzaj>
    <derivirana_varijabla naziv="DomainObject.Predmet.ProtuStrankaListFormatedWithAdressOIB_1">
      <item>SMOLJKIĆ d.o.o. NOVIGRAD, OIB 94993810484, Podravska Ulica 14, 52466 Novigrad</item>
    </derivirana_varijabla>
  </DomainObject.Predmet.ProtuStrankaListFormatedWithAdressOIB>
  <DomainObject.Predmet.ProtuStrankaListNazivFormated>
    <izvorni_sadrzaj>
      <item>SMOLJKIĆ d.o.o. NOVIGRAD</item>
    </izvorni_sadrzaj>
    <derivirana_varijabla naziv="DomainObject.Predmet.ProtuStrankaListNazivFormated_1">
      <item>SMOLJKIĆ d.o.o. NOVIGRAD</item>
    </derivirana_varijabla>
  </DomainObject.Predmet.ProtuStrankaListNazivFormated>
  <DomainObject.Predmet.ProtuStrankaListNazivFormatedOIB>
    <izvorni_sadrzaj>
      <item>SMOLJKIĆ d.o.o. NOVIGRAD, OIB 94993810484</item>
    </izvorni_sadrzaj>
    <derivirana_varijabla naziv="DomainObject.Predmet.ProtuStrankaListNazivFormatedOIB_1">
      <item>SMOLJKIĆ d.o.o. NOVIGRAD, OIB 94993810484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SMOLJKIĆ d.o.o. NOVIGRAD</izvorni_sadrzaj>
    <derivirana_varijabla naziv="DomainObject.Predmet.ProtustrankaIDrugi_1">SMOLJKIĆ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SMOLJKIĆ d.o.o. NOVIGRAD, OIB 94993810484, Podravska Ulica 14, 52466 Novigrad</izvorni_sadrzaj>
    <derivirana_varijabla naziv="DomainObject.Predmet.ProtustrankaIDrugiAdressOIB_1">SMOLJKIĆ d.o.o. NOVIGRAD, OIB 94993810484, Podravska Ulica 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SMOLJKIĆ d.o.o. NOVIGRAD</item>
    </izvorni_sadrzaj>
    <derivirana_varijabla naziv="DomainObject.Predmet.SudioniciListNaziv_1">
      <item>FINANCIJSKA AGENCIJA, RC RIJEKA, PODRUŽNICA PULA, PULA</item>
      <item>SMOLJKIĆ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SMOLJKIĆ d.o.o. NOVIGRAD, OIB 94993810484, Podravska Ulica 14,52466 Novigrad</item>
    </izvorni_sadrzaj>
    <derivirana_varijabla naziv="DomainObject.Predmet.SudioniciListAdressOIB_1">
      <item>FINANCIJSKA AGENCIJA, RC RIJEKA, PODRUŽNICA PULA, PULA, OIB 85821130368, Giardini 5,52100 Pula</item>
      <item>SMOLJKIĆ d.o.o. NOVIGRAD, OIB 94993810484, Podravska Ulica 14,52466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94993810484</item>
    </izvorni_sadrzaj>
    <derivirana_varijabla naziv="DomainObject.Predmet.SudioniciListNazivOIB_1">
      <item>, OIB 85821130368</item>
      <item>, OIB 94993810484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1978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2015-11-17T13:31:00Z</dcterms:created>
  <dc:creator>Mihaela Kaligari</dc:creator>
  <dc:description/>
  <cp:keywords/>
  <cp:lastModifiedBy>Meri Simičić Beato</cp:lastModifiedBy>
  <cp:lastPrinted>2015-11-17T13:36:00Z</cp:lastPrinted>
  <dcterms:modified xmlns:xsi="http://www.w3.org/2001/XMLSchema-instance" xsi:type="dcterms:W3CDTF">2015-11-18T13:34:00Z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