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a531" w14:paraId="c69a531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D86799">
        <w:rPr>
          <w:b/>
        </w:rPr>
        <w:t>29</w:t>
      </w:r>
      <w:r w:rsidR="00EB4353">
        <w:rPr>
          <w:b/>
        </w:rPr>
        <w:t>2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AA33B1">
        <w:t>dužnikom</w:t>
      </w:r>
      <w:r w:rsidR="00EB4353">
        <w:t xml:space="preserve"> ELEKTRO RADIONA ŠVEC j.d.o.o. za usluge, iz </w:t>
      </w:r>
      <w:proofErr w:type="spellStart"/>
      <w:r w:rsidR="00EB4353">
        <w:t>Drenja</w:t>
      </w:r>
      <w:proofErr w:type="spellEnd"/>
      <w:r w:rsidR="00EB4353">
        <w:t xml:space="preserve"> Brdovečkog ( Općina </w:t>
      </w:r>
      <w:proofErr w:type="spellStart"/>
      <w:r w:rsidR="00EB4353">
        <w:t>Brdovec</w:t>
      </w:r>
      <w:proofErr w:type="spellEnd"/>
      <w:r w:rsidR="00EB4353">
        <w:t xml:space="preserve"> ) </w:t>
      </w:r>
      <w:proofErr w:type="spellStart"/>
      <w:r w:rsidR="00EB4353">
        <w:t>Drenjska</w:t>
      </w:r>
      <w:proofErr w:type="spellEnd"/>
      <w:r w:rsidR="00EB4353">
        <w:t xml:space="preserve"> 36, OIB 41935097904,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8B23BA">
      <w:r w:rsidRPr="00E85BA1">
        <w:rPr>
          <w:b/>
        </w:rPr>
        <w:t xml:space="preserve">I </w:t>
      </w:r>
      <w:r>
        <w:tab/>
        <w:t>Za</w:t>
      </w:r>
      <w:r w:rsidR="00A32673">
        <w:t xml:space="preserve"> dužnika  </w:t>
      </w:r>
      <w:r w:rsidR="00EB4353">
        <w:t xml:space="preserve"> ELEKTRO RADIONA ŠVEC j.d.o.o. za usluge, iz </w:t>
      </w:r>
      <w:proofErr w:type="spellStart"/>
      <w:r w:rsidR="00EB4353">
        <w:t>Drenja</w:t>
      </w:r>
      <w:proofErr w:type="spellEnd"/>
      <w:r w:rsidR="00EB4353">
        <w:t xml:space="preserve"> Brdovečkog ( Općina </w:t>
      </w:r>
      <w:proofErr w:type="spellStart"/>
      <w:r w:rsidR="00EB4353">
        <w:t>Brdovec</w:t>
      </w:r>
      <w:proofErr w:type="spellEnd"/>
      <w:r w:rsidR="00EB4353">
        <w:t xml:space="preserve"> ) </w:t>
      </w:r>
      <w:proofErr w:type="spellStart"/>
      <w:r w:rsidR="00EB4353">
        <w:t>Drenjska</w:t>
      </w:r>
      <w:proofErr w:type="spellEnd"/>
      <w:r w:rsidR="00EB4353">
        <w:t xml:space="preserve"> 36, OIB 41935097904. </w:t>
      </w:r>
    </w:p>
    <w:p w:rsidRDefault="00EB4353" w:rsidP="009C5627" w:rsidR="00EB4353"/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B4353">
        <w:t xml:space="preserve"> </w:t>
      </w:r>
      <w:r w:rsidR="00790E30">
        <w:t xml:space="preserve"> </w:t>
      </w:r>
      <w:r w:rsidR="008B23BA">
        <w:t>33.</w:t>
      </w:r>
      <w:r w:rsidR="00EB4353">
        <w:t xml:space="preserve">177,19 </w:t>
      </w:r>
      <w:r w:rsidR="00214F00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A05C7"/>
    <w:rsid w:val="003D41E0"/>
    <w:rsid w:val="003E52A8"/>
    <w:rsid w:val="003E7223"/>
    <w:rsid w:val="0045111A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D2E7F"/>
    <w:rsid w:val="007E38DC"/>
    <w:rsid w:val="00805289"/>
    <w:rsid w:val="008439B9"/>
    <w:rsid w:val="0085668D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11D88"/>
    <w:rsid w:val="00A32673"/>
    <w:rsid w:val="00AA33B1"/>
    <w:rsid w:val="00AA4648"/>
    <w:rsid w:val="00AC4CBA"/>
    <w:rsid w:val="00AD25DE"/>
    <w:rsid w:val="00AE09BC"/>
    <w:rsid w:val="00AE7AAD"/>
    <w:rsid w:val="00BB319C"/>
    <w:rsid w:val="00C2711B"/>
    <w:rsid w:val="00C664BF"/>
    <w:rsid w:val="00C92DAD"/>
    <w:rsid w:val="00C92E4E"/>
    <w:rsid w:val="00C94396"/>
    <w:rsid w:val="00D75D9B"/>
    <w:rsid w:val="00D86799"/>
    <w:rsid w:val="00DA7277"/>
    <w:rsid w:val="00DB354C"/>
    <w:rsid w:val="00DC3796"/>
    <w:rsid w:val="00DD1063"/>
    <w:rsid w:val="00DF7159"/>
    <w:rsid w:val="00E0079E"/>
    <w:rsid w:val="00E029F0"/>
    <w:rsid w:val="00E056C3"/>
    <w:rsid w:val="00E24689"/>
    <w:rsid w:val="00E517E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F6B24"/>
    <w:rsid w:val="00F03748"/>
    <w:rsid w:val="00F31569"/>
    <w:rsid w:val="00F47078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St-292/2017-3</izvorni_sadrzaj>
    <derivirana_varijabla naziv="DomainObject.Oznaka_1">St-292/2017-3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ELEKTRO-RADIONA ŠVEC j.d.o.o. za usluge zastupanog po punomoćniku Igor Švec</izvorni_sadrzaj>
    <derivirana_varijabla naziv="DomainObject.Predmet.ProtustrankaFormated_1">  ELEKTRO-RADIONA ŠVEC j.d.o.o. za usluge zastupanog po punomoćniku Igor Švec</derivirana_varijabla>
  </DomainObject.Predmet.ProtustrankaFormated>
  <DomainObject.Predmet.ProtustrankaFormatedOIB>
    <izvorni_sadrzaj>  ELEKTRO-RADIONA ŠVEC j.d.o.o. za usluge, OIB 41935097904 zastupanog po punomoćniku Igor Švec</izvorni_sadrzaj>
    <derivirana_varijabla naziv="DomainObject.Predmet.ProtustrankaFormatedOIB_1">  ELEKTRO-RADIONA ŠVEC j.d.o.o. za usluge, OIB 41935097904 zastupanog po punomoćniku Igor Švec</derivirana_varijabla>
  </DomainObject.Predmet.ProtustrankaFormatedOIB>
  <DomainObject.Predmet.ProtustrankaFormatedWithAdress>
    <izvorni_sadrzaj> ELEKTRO-RADIONA ŠVEC j.d.o.o. za usluge, Drenjska 36, 10291 Drenje Brdovečko zastupanog po punomoćniku Igor Švec</izvorni_sadrzaj>
    <derivirana_varijabla naziv="DomainObject.Predmet.ProtustrankaFormatedWithAdress_1"> ELEKTRO-RADIONA ŠVEC j.d.o.o. za usluge, Drenjska 36, 10291 Drenje Brdovečko zastupanog po punomoćniku Igor Švec</derivirana_varijabla>
  </DomainObject.Predmet.ProtustrankaFormatedWithAdress>
  <DomainObject.Predmet.ProtustrankaFormatedWithAdressOIB>
    <izvorni_sadrzaj> ELEKTRO-RADIONA ŠVEC j.d.o.o. za usluge, OIB 41935097904, Drenjska 36, 10291 Drenje Brdovečko zastupanog po punomoćniku Igor Švec</izvorni_sadrzaj>
    <derivirana_varijabla naziv="DomainObject.Predmet.ProtustrankaFormatedWithAdressOIB_1"> ELEKTRO-RADIONA ŠVEC j.d.o.o. za usluge, OIB 41935097904, Drenjska 36, 10291 Drenje Brdovečko zastupanog po punomoćniku Igor Švec</derivirana_varijabla>
  </DomainObject.Predmet.ProtustrankaFormatedWithAdressOIB>
  <DomainObject.Predmet.ProtustrankaWithAdress>
    <izvorni_sadrzaj>ELEKTRO-RADIONA ŠVEC j.d.o.o. za usluge Drenjska 36, 10291 Drenje Brdovečko</izvorni_sadrzaj>
    <derivirana_varijabla naziv="DomainObject.Predmet.ProtustrankaWithAdress_1">ELEKTRO-RADIONA ŠVEC j.d.o.o. za usluge Drenjska 36, 10291 Drenje Brdovečko</derivirana_varijabla>
  </DomainObject.Predmet.ProtustrankaWithAdress>
  <DomainObject.Predmet.ProtustrankaWithAdressOIB>
    <izvorni_sadrzaj>ELEKTRO-RADIONA ŠVEC j.d.o.o. za usluge, OIB 41935097904, Drenjska 36, 10291 Drenje Brdovečko</izvorni_sadrzaj>
    <derivirana_varijabla naziv="DomainObject.Predmet.ProtustrankaWithAdressOIB_1">ELEKTRO-RADIONA ŠVEC j.d.o.o. za usluge, OIB 41935097904, Drenjska 36, 10291 Drenje Brdovečko</derivirana_varijabla>
  </DomainObject.Predmet.ProtustrankaWithAdressOIB>
  <DomainObject.Predmet.ProtustrankaNazivFormated>
    <izvorni_sadrzaj>ELEKTRO-RADIONA ŠVEC j.d.o.o. za usluge</izvorni_sadrzaj>
    <derivirana_varijabla naziv="DomainObject.Predmet.ProtustrankaNazivFormated_1">ELEKTRO-RADIONA ŠVEC j.d.o.o. za usluge</derivirana_varijabla>
  </DomainObject.Predmet.ProtustrankaNazivFormated>
  <DomainObject.Predmet.ProtustrankaNazivFormatedOIB>
    <izvorni_sadrzaj>ELEKTRO-RADIONA ŠVEC j.d.o.o. za usluge, OIB 41935097904</izvorni_sadrzaj>
    <derivirana_varijabla naziv="DomainObject.Predmet.ProtustrankaNazivFormatedOIB_1">ELEKTRO-RADIONA ŠVEC j.d.o.o. za usluge, OIB 41935097904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ELEKTRO-RADIONA ŠVEC j.d.o.o. za usluge zastupanog po punomoćniku Igor Švec</item>
    </izvorni_sadrzaj>
    <derivirana_varijabla naziv="DomainObject.Predmet.ProtuStrankaListFormated_1">
      <item>ELEKTRO-RADIONA ŠVEC j.d.o.o. za usluge zastupanog po punomoćniku Igor Švec</item>
    </derivirana_varijabla>
  </DomainObject.Predmet.ProtuStrankaListFormated>
  <DomainObject.Predmet.ProtuStrankaListFormatedOIB>
    <izvorni_sadrzaj>
      <item>ELEKTRO-RADIONA ŠVEC j.d.o.o. za usluge, OIB 41935097904 zastupanog po punomoćniku Igor Švec</item>
    </izvorni_sadrzaj>
    <derivirana_varijabla naziv="DomainObject.Predmet.ProtuStrankaListFormatedOIB_1">
      <item>ELEKTRO-RADIONA ŠVEC j.d.o.o. za usluge, OIB 41935097904 zastupanog po punomoćniku Igor Švec</item>
    </derivirana_varijabla>
  </DomainObject.Predmet.ProtuStrankaListFormatedOIB>
  <DomainObject.Predmet.ProtuStrankaListFormatedWithAdress>
    <izvorni_sadrzaj>
      <item>ELEKTRO-RADIONA ŠVEC j.d.o.o. za usluge, Drenjska 36, 10291 Drenje Brdovečko zastupanog po punomoćniku Igor Švec</item>
    </izvorni_sadrzaj>
    <derivirana_varijabla naziv="DomainObject.Predmet.ProtuStrankaListFormatedWithAdress_1">
      <item>ELEKTRO-RADIONA ŠVEC j.d.o.o. za usluge, Drenjska 36, 10291 Drenje Brdovečko zastupanog po punomoćniku Igor Švec</item>
    </derivirana_varijabla>
  </DomainObject.Predmet.ProtuStrankaListFormatedWithAdress>
  <DomainObject.Predmet.ProtuStrankaListFormatedWithAdressOIB>
    <izvorni_sadrzaj>
      <item>ELEKTRO-RADIONA ŠVEC j.d.o.o. za usluge, OIB 41935097904, Drenjska 36, 10291 Drenje Brdovečko zastupanog po punomoćniku Igor Švec</item>
    </izvorni_sadrzaj>
    <derivirana_varijabla naziv="DomainObject.Predmet.ProtuStrankaListFormatedWithAdressOIB_1">
      <item>ELEKTRO-RADIONA ŠVEC j.d.o.o. za usluge, OIB 41935097904, Drenjska 36, 10291 Drenje Brdovečko zastupanog po punomoćniku Igor Švec</item>
    </derivirana_varijabla>
  </DomainObject.Predmet.ProtuStrankaListFormatedWithAdressOIB>
  <DomainObject.Predmet.ProtuStrankaListNazivFormated>
    <izvorni_sadrzaj>
      <item>ELEKTRO-RADIONA ŠVEC j.d.o.o. za usluge</item>
    </izvorni_sadrzaj>
    <derivirana_varijabla naziv="DomainObject.Predmet.ProtuStrankaListNazivFormated_1">
      <item>ELEKTRO-RADIONA ŠVEC j.d.o.o. za usluge</item>
    </derivirana_varijabla>
  </DomainObject.Predmet.ProtuStrankaListNazivFormated>
  <DomainObject.Predmet.ProtuStrankaListNazivFormatedOIB>
    <izvorni_sadrzaj>
      <item>ELEKTRO-RADIONA ŠVEC j.d.o.o. za usluge, OIB 41935097904</item>
    </izvorni_sadrzaj>
    <derivirana_varijabla naziv="DomainObject.Predmet.ProtuStrankaListNazivFormatedOIB_1">
      <item>ELEKTRO-RADIONA ŠVEC j.d.o.o. za usluge, OIB 41935097904</item>
    </derivirana_varijabla>
  </DomainObject.Predmet.ProtuStrankaListNazivFormatedOIB>
  <DomainObject.Predmet.OstaliListFormated>
    <izvorni_sadrzaj>
      <item>Igor Švec punomoćnik sudionika u postupku ELEKTRO-RADIONA ŠVEC j.d.o.o. za usluge</item>
    </izvorni_sadrzaj>
    <derivirana_varijabla naziv="DomainObject.Predmet.OstaliListFormated_1">
      <item>Igor Švec punomoćnik sudionika u postupku ELEKTRO-RADIONA ŠVEC j.d.o.o. za usluge</item>
    </derivirana_varijabla>
  </DomainObject.Predmet.OstaliListFormated>
  <DomainObject.Predmet.OstaliListFormatedOIB>
    <izvorni_sadrzaj>
      <item>Igor Švec, OIB 95526573475 punomoćnik sudionika u postupku ELEKTRO-RADIONA ŠVEC j.d.o.o. za usluge</item>
    </izvorni_sadrzaj>
    <derivirana_varijabla naziv="DomainObject.Predmet.OstaliListFormatedOIB_1">
      <item>Igor Švec, OIB 95526573475 punomoćnik sudionika u postupku ELEKTRO-RADIONA ŠVEC j.d.o.o. za usluge</item>
    </derivirana_varijabla>
  </DomainObject.Predmet.OstaliListFormatedOIB>
  <DomainObject.Predmet.OstaliListFormatedWithAdress>
    <izvorni_sadrzaj>
      <item>Igor Švec, Drenjska 36, 10291 Drenje Brdovečko punomoćnik sudionika u postupku ELEKTRO-RADIONA ŠVEC j.d.o.o. za usluge</item>
    </izvorni_sadrzaj>
    <derivirana_varijabla naziv="DomainObject.Predmet.OstaliListFormatedWithAdress_1">
      <item>Igor Švec, Drenjska 36, 10291 Drenje Brdovečko punomoćnik sudionika u postupku ELEKTRO-RADIONA ŠVEC j.d.o.o. za usluge</item>
    </derivirana_varijabla>
  </DomainObject.Predmet.OstaliListFormatedWithAdress>
  <DomainObject.Predmet.OstaliListFormatedWithAdressOIB>
    <izvorni_sadrzaj>
      <item>Igor Švec, OIB 95526573475, Drenjska 36, 10291 Drenje Brdovečko punomoćnik sudionika u postupku ELEKTRO-RADIONA ŠVEC j.d.o.o. za usluge</item>
    </izvorni_sadrzaj>
    <derivirana_varijabla naziv="DomainObject.Predmet.OstaliListFormatedWithAdressOIB_1">
      <item>Igor Švec, OIB 95526573475, Drenjska 36, 10291 Drenje Brdovečko punomoćnik sudionika u postupku ELEKTRO-RADIONA ŠVEC j.d.o.o. za usluge</item>
    </derivirana_varijabla>
  </DomainObject.Predmet.OstaliListFormatedWithAdressOIB>
  <DomainObject.Predmet.OstaliListNazivFormated>
    <izvorni_sadrzaj>
      <item>Igor Švec</item>
    </izvorni_sadrzaj>
    <derivirana_varijabla naziv="DomainObject.Predmet.OstaliListNazivFormated_1">
      <item>Igor Švec</item>
    </derivirana_varijabla>
  </DomainObject.Predmet.OstaliListNazivFormated>
  <DomainObject.Predmet.OstaliListNazivFormatedOIB>
    <izvorni_sadrzaj>
      <item>Igor Švec, OIB 95526573475</item>
    </izvorni_sadrzaj>
    <derivirana_varijabla naziv="DomainObject.Predmet.OstaliListNazivFormatedOIB_1">
      <item>Igor Švec, OIB 95526573475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St-292/2017-3</izvorni_sadrzaj>
    <derivirana_varijabla naziv="DomainObject.PoslovniBrojDokumenta_1">St-292/2017-3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ELEKTRO-RADIONA ŠVEC j.d.o.o. za usluge</izvorni_sadrzaj>
    <derivirana_varijabla naziv="DomainObject.Predmet.ProtustrankaIDrugi_1">ELEKTRO-RADIONA ŠVEC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ELEKTRO-RADIONA ŠVEC j.d.o.o. za usluge, OIB 41935097904, Drenjska 36, 10291 Drenje Brdovečko</izvorni_sadrzaj>
    <derivirana_varijabla naziv="DomainObject.Predmet.ProtustrankaIDrugiAdressOIB_1">ELEKTRO-RADIONA ŠVEC j.d.o.o. za usluge, OIB 41935097904, Drenjska 36, 10291 Drenje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ELEKTRO-RADIONA ŠVEC j.d.o.o. za usluge</item>
      <item>Igor Švec</item>
    </izvorni_sadrzaj>
    <derivirana_varijabla naziv="DomainObject.Predmet.SudioniciListNaziv_1">
      <item>FINA Regionalni centar Zagreb</item>
      <item>ELEKTRO-RADIONA ŠVEC j.d.o.o. za usluge</item>
      <item>Igor Švec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ELEKTRO-RADIONA ŠVEC j.d.o.o. za usluge, OIB 41935097904, Drenjska 36,10291 Drenje Brdovečko</item>
      <item>Igor Švec, OIB 95526573475, Drenjska 36,10291 Drenje Brdovečko</item>
    </izvorni_sadrzaj>
    <derivirana_varijabla naziv="DomainObject.Predmet.SudioniciListAdressOIB_1">
      <item>FINA Regionalni centar Zagreb, OIB 85821130368, Trg svibanjskih žrtava 1995. br. 1,10000 Zagreb</item>
      <item>ELEKTRO-RADIONA ŠVEC j.d.o.o. za usluge, OIB 41935097904, Drenjska 36,10291 Drenje Brdovečko</item>
      <item>Igor Švec, OIB 95526573475, Drenjska 36,10291 Drenje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41935097904</item>
      <item>, OIB 95526573475</item>
    </izvorni_sadrzaj>
    <derivirana_varijabla naziv="DomainObject.Predmet.SudioniciListNazivOIB_1">
      <item>, OIB 85821130368</item>
      <item>, OIB 41935097904</item>
      <item>, OIB 95526573475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1415</properties:Characters>
  <properties:Lines>41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2017-03-09T11:34:00Z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