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2805" w14:paraId="ffd2805" w:rsidRDefault="007025DF" w:rsidP="00910611" w:rsidR="007025D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5DF" w:rsidP="00910611" w:rsidR="007025DF">
      <w:r>
        <w:rPr>
          <w:rFonts w:eastAsia="MS Mincho"/>
        </w:rPr>
        <w:t>REPUBLIKA HRVATSKA</w:t>
      </w:r>
    </w:p>
    <w:p w:rsidRDefault="007025DF" w:rsidP="00910611" w:rsidR="007025DF">
      <w:r>
        <w:rPr>
          <w:rFonts w:eastAsia="MS Mincho"/>
        </w:rPr>
        <w:t>TRGOVAČKI SUD U RIJECI</w:t>
      </w:r>
    </w:p>
    <w:p w:rsidRDefault="007025DF" w:rsidR="007025D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</w:t>
      </w: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497B87">
      <w:pPr>
        <w:jc w:val="both"/>
      </w:pPr>
      <w:r w:rsidRPr="00497B87">
        <w:tab/>
      </w:r>
      <w:r w:rsidRPr="00497B87">
        <w:tab/>
      </w:r>
      <w:r w:rsidR="00B4373B" w:rsidRPr="00B4373B">
        <w:t xml:space="preserve">Trgovački sud u Rijeci, po stečajnom sucu Veri Jelenović, postupajući po prijedlogu predlagatelja Financijska agencija Regionalni centar: Rijeka, Nagodbeno vijeće: RI04, Pula, Giardini 5, OIB: 85821130368, radi pokretanja stečajnog postupka nad dužnikom MARVISS USLUGE, geodetske usluge, promet nekretninama i trgovina na malo, d. o. o. Umag, Žrtava fašizma 7a, OIB: 07414694955, dana </w:t>
      </w:r>
      <w:r w:rsidR="00B4373B">
        <w:t>14. listopada 2015</w:t>
      </w:r>
      <w:r w:rsidR="00B4373B" w:rsidRPr="00B4373B">
        <w:t>. godine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B4373B" w:rsidRPr="00B4373B">
        <w:t>MARVISS USLUGE, geodetske usluge, promet nekretninama i trgovina na malo, d. o. o. Umag, Žrtava fašizma 7a, OIB: 07414694955</w:t>
      </w:r>
      <w:r w:rsidR="00497B87" w:rsidRPr="00B4373B">
        <w:t xml:space="preserve">, MBS: </w:t>
      </w:r>
      <w:r w:rsidR="00B4373B" w:rsidRPr="00B4373B">
        <w:t>040134368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B4373B">
        <w:t>14. listopada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0E618B">
        <w:t>Ombreta Belić Ilijašić, Rabac, Jadranska 2, OIB: 00873493442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B4373B" w:rsidRPr="00B4373B">
        <w:t>MARVISS USLUGE, geodetske usluge, promet nekretninama i trgovina na malo, d. o. o. Umag, Žrtava fašizma 7a, OIB: 07414694955, MBS: 040134368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618B">
        <w:t>15.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0E618B" w:rsidRPr="00B4373B">
        <w:t>MARVISS USLUGE, geodetske usluge, promet nekretninama i trgovina na malo, d. o. o. Umag, Žrtava fašizma 7a, OIB: 07414694955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0E618B">
        <w:rPr>
          <w:bCs/>
        </w:rPr>
        <w:t>447</w:t>
      </w:r>
      <w:r w:rsidR="007E3949" w:rsidRPr="009F41CE">
        <w:rPr>
          <w:bCs/>
        </w:rPr>
        <w:t>/2013</w:t>
      </w:r>
      <w:r w:rsidR="003D2BDF" w:rsidRPr="009F41CE">
        <w:rPr>
          <w:bCs/>
        </w:rPr>
        <w:t xml:space="preserve"> od </w:t>
      </w:r>
      <w:r w:rsidR="000E618B">
        <w:rPr>
          <w:bCs/>
        </w:rPr>
        <w:t xml:space="preserve">12. prosinca </w:t>
      </w:r>
      <w:r w:rsidR="009F41CE" w:rsidRPr="009F41CE">
        <w:rPr>
          <w:bCs/>
        </w:rPr>
        <w:t>2014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8B62DD" w:rsidRPr="00CF0346">
        <w:t>ORTOPEDSKI CENTAR proizvodnja, trgovina i usluge d. o. o. Rijeka (Grad Rijeka), Krešimirova 60/D, OIB: 48624606118</w:t>
      </w:r>
      <w:r w:rsidR="00180CE9" w:rsidRPr="009F41CE">
        <w:t>.</w:t>
      </w:r>
    </w:p>
    <w:p w:rsidRDefault="000E618B" w:rsidP="000E618B" w:rsidR="000E618B" w:rsidRPr="0043701F">
      <w:pPr>
        <w:jc w:val="both"/>
        <w:rPr>
          <w:bCs/>
        </w:rPr>
      </w:pPr>
      <w:r w:rsidRPr="0043701F">
        <w:tab/>
      </w:r>
      <w:r w:rsidRPr="0043701F">
        <w:tab/>
        <w:t xml:space="preserve">Tijekom prethodnog postupka je sud utvrdio postojanje kod dužnika stečajnog razloga nesposobnosti </w:t>
      </w:r>
      <w:r w:rsidRPr="0043701F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43701F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43701F">
          <w:rPr>
            <w:bCs/>
          </w:rPr>
          <w:t>4. st</w:t>
        </w:r>
      </w:smartTag>
      <w:r w:rsidRPr="0043701F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43701F">
          <w:rPr>
            <w:bCs/>
          </w:rPr>
          <w:t>63. st</w:t>
        </w:r>
      </w:smartTag>
      <w:r w:rsidRPr="0043701F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>
        <w:rPr>
          <w:bCs/>
        </w:rPr>
        <w:t>24. veljače 2015</w:t>
      </w:r>
      <w:r w:rsidRPr="0043701F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43701F">
      <w:pPr>
        <w:jc w:val="both"/>
        <w:rPr>
          <w:bCs/>
        </w:rPr>
      </w:pPr>
      <w:r w:rsidRPr="0043701F">
        <w:rPr>
          <w:bCs/>
        </w:rPr>
        <w:tab/>
      </w:r>
      <w:r w:rsidRPr="0043701F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0E618B">
        <w:rPr>
          <w:bCs/>
        </w:rPr>
        <w:t>14. listopada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7C72FB" w:rsidP="00570F32" w:rsidR="007C72FB">
      <w:pPr>
        <w:jc w:val="both"/>
      </w:pPr>
    </w:p>
    <w:p w:rsidRDefault="007C72FB" w:rsidP="00570F32" w:rsidR="007C72FB">
      <w:pPr>
        <w:jc w:val="both"/>
      </w:pPr>
    </w:p>
    <w:p w:rsidRDefault="007C72FB" w:rsidP="00570F32" w:rsidR="007C72FB">
      <w:pPr>
        <w:jc w:val="both"/>
      </w:pPr>
    </w:p>
    <w:p w:rsidRDefault="007C72FB" w:rsidP="00570F32" w:rsidR="007C72FB">
      <w:pPr>
        <w:jc w:val="both"/>
      </w:pPr>
    </w:p>
    <w:p w:rsidRDefault="007C72FB" w:rsidP="00570F32" w:rsidR="007C72FB">
      <w:pPr>
        <w:jc w:val="both"/>
      </w:pPr>
    </w:p>
    <w:p w:rsidRDefault="007C72FB" w:rsidP="00570F32" w:rsidR="007C72FB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0E618B">
        <w:t>Pula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0E618B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0E618B">
        <w:t xml:space="preserve">e- </w:t>
      </w:r>
      <w:r w:rsidR="009A78AF">
        <w:t>oglas</w:t>
      </w:r>
      <w:r w:rsidRPr="009F41CE">
        <w:t>n</w:t>
      </w:r>
      <w:r w:rsidR="007C72FB">
        <w:t>a</w:t>
      </w:r>
      <w:r w:rsidRPr="009F41CE">
        <w:t xml:space="preserve"> ploč</w:t>
      </w:r>
      <w:r w:rsidR="007C72FB">
        <w:t>a</w:t>
      </w:r>
    </w:p>
    <w:p w:rsidRDefault="00E50221" w:rsidP="00E50221" w:rsidR="00E50221" w:rsidRPr="009F41CE">
      <w:r w:rsidRPr="009F41CE">
        <w:t>- sudski registar</w:t>
      </w:r>
      <w:r w:rsidR="000E618B">
        <w:t xml:space="preserve"> TS Pazin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0E618B">
        <w:t xml:space="preserve">14. listopada </w:t>
      </w:r>
      <w:r w:rsidR="00497B87">
        <w:t>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7BE" w:rsidR="00BF77BE">
      <w:r>
        <w:separator/>
      </w:r>
    </w:p>
  </w:endnote>
  <w:endnote w:id="0" w:type="continuationSeparator">
    <w:p w:rsidRDefault="00BF77BE" w:rsidR="00BF7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8E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7BE" w:rsidR="00BF77BE">
      <w:r>
        <w:separator/>
      </w:r>
    </w:p>
  </w:footnote>
  <w:footnote w:id="0" w:type="continuationSeparator">
    <w:p w:rsidRDefault="00BF77BE" w:rsidR="00BF7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4373B">
      <w:t>447/2013-10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25DF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478EF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7BE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17D65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02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025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25D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02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025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25D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St-447/2013-10</izvorni_sadrzaj>
    <derivirana_varijabla naziv="DomainObject.Oznaka_1">St-447/2013-10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St-447/2013</izvorni_sadrzaj>
    <derivirana_varijabla naziv="DomainObject.Predmet.OznakaBroj_1">St-447/2013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MARVISS USLUGE d.o.o.  Umag</izvorni_sadrzaj>
    <derivirana_varijabla naziv="DomainObject.Predmet.ProtustrankaFormated_1">  MARVISS USLUGE d.o.o.  Umag</derivirana_varijabla>
  </DomainObject.Predmet.ProtustrankaFormated>
  <DomainObject.Predmet.ProtustrankaFormatedOIB>
    <izvorni_sadrzaj>  MARVISS USLUGE d.o.o.  Umag, OIB 07414694955</izvorni_sadrzaj>
    <derivirana_varijabla naziv="DomainObject.Predmet.ProtustrankaFormatedOIB_1">  MARVISS USLUGE d.o.o.  Umag, OIB 07414694955</derivirana_varijabla>
  </DomainObject.Predmet.ProtustrankaFormatedOIB>
  <DomainObject.Predmet.ProtustrankaFormatedWithAdress>
    <izvorni_sadrzaj> MARVISS USLUGE d.o.o.  Umag, Žrtava fašizma 7a, 52 470 Umag</izvorni_sadrzaj>
    <derivirana_varijabla naziv="DomainObject.Predmet.ProtustrankaFormatedWithAdress_1"> MARVISS USLUGE d.o.o.  Umag, Žrtava fašizma 7a, 52 470 Umag</derivirana_varijabla>
  </DomainObject.Predmet.ProtustrankaFormatedWithAdress>
  <DomainObject.Predmet.ProtustrankaFormatedWithAdressOIB>
    <izvorni_sadrzaj> MARVISS USLUGE d.o.o.  Umag, OIB 07414694955, Žrtava fašizma 7a, 52 470 Umag</izvorni_sadrzaj>
    <derivirana_varijabla naziv="DomainObject.Predmet.ProtustrankaFormatedWithAdressOIB_1"> MARVISS USLUGE d.o.o.  Umag, OIB 07414694955, Žrtava fašizma 7a, 52 470 Umag</derivirana_varijabla>
  </DomainObject.Predmet.ProtustrankaFormatedWithAdressOIB>
  <DomainObject.Predmet.ProtustrankaWithAdress>
    <izvorni_sadrzaj>MARVISS USLUGE d.o.o.  Umag Žrtava fašizma 7a, 52 470 Umag</izvorni_sadrzaj>
    <derivirana_varijabla naziv="DomainObject.Predmet.ProtustrankaWithAdress_1">MARVISS USLUGE d.o.o.  Umag Žrtava fašizma 7a, 52 470 Umag</derivirana_varijabla>
  </DomainObject.Predmet.ProtustrankaWithAdress>
  <DomainObject.Predmet.ProtustrankaWithAdressOIB>
    <izvorni_sadrzaj>MARVISS USLUGE d.o.o.  Umag, OIB 07414694955, Žrtava fašizma 7a, 52 470 Umag</izvorni_sadrzaj>
    <derivirana_varijabla naziv="DomainObject.Predmet.ProtustrankaWithAdressOIB_1">MARVISS USLUGE d.o.o.  Umag, OIB 07414694955, Žrtava fašizma 7a, 52 470 Umag</derivirana_varijabla>
  </DomainObject.Predmet.ProtustrankaWithAdressOIB>
  <DomainObject.Predmet.ProtustrankaNazivFormated>
    <izvorni_sadrzaj>MARVISS USLUGE d.o.o.  Umag</izvorni_sadrzaj>
    <derivirana_varijabla naziv="DomainObject.Predmet.ProtustrankaNazivFormated_1">MARVISS USLUGE d.o.o.  Umag</derivirana_varijabla>
  </DomainObject.Predmet.ProtustrankaNazivFormated>
  <DomainObject.Predmet.ProtustrankaNazivFormatedOIB>
    <izvorni_sadrzaj>MARVISS USLUGE d.o.o.  Umag, OIB 07414694955</izvorni_sadrzaj>
    <derivirana_varijabla naziv="DomainObject.Predmet.ProtustrankaNazivFormatedOIB_1">MARVISS USLUGE d.o.o.  Umag, OIB 07414694955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MARVISS USLUGE d.o.o.  Umag</item>
    </izvorni_sadrzaj>
    <derivirana_varijabla naziv="DomainObject.Predmet.ProtuStrankaListFormated_1">
      <item>MARVISS USLUGE d.o.o.  Umag</item>
    </derivirana_varijabla>
  </DomainObject.Predmet.ProtuStrankaListFormated>
  <DomainObject.Predmet.ProtuStrankaListFormatedOIB>
    <izvorni_sadrzaj>
      <item>MARVISS USLUGE d.o.o.  Umag, OIB 07414694955</item>
    </izvorni_sadrzaj>
    <derivirana_varijabla naziv="DomainObject.Predmet.ProtuStrankaListFormatedOIB_1">
      <item>MARVISS USLUGE d.o.o.  Umag, OIB 07414694955</item>
    </derivirana_varijabla>
  </DomainObject.Predmet.ProtuStrankaListFormatedOIB>
  <DomainObject.Predmet.ProtuStrankaListFormatedWithAdress>
    <izvorni_sadrzaj>
      <item>MARVISS USLUGE d.o.o.  Umag, Žrtava fašizma 7a, 52 470 Umag</item>
    </izvorni_sadrzaj>
    <derivirana_varijabla naziv="DomainObject.Predmet.ProtuStrankaListFormatedWithAdress_1">
      <item>MARVISS USLUGE d.o.o.  Umag, Žrtava fašizma 7a, 52 470 Umag</item>
    </derivirana_varijabla>
  </DomainObject.Predmet.ProtuStrankaListFormatedWithAdress>
  <DomainObject.Predmet.ProtuStrankaListFormatedWithAdressOIB>
    <izvorni_sadrzaj>
      <item>MARVISS USLUGE d.o.o.  Umag, OIB 07414694955, Žrtava fašizma 7a, 52 470 Umag</item>
    </izvorni_sadrzaj>
    <derivirana_varijabla naziv="DomainObject.Predmet.ProtuStrankaListFormatedWithAdressOIB_1">
      <item>MARVISS USLUGE d.o.o.  Umag, OIB 07414694955, Žrtava fašizma 7a, 52 470 Umag</item>
    </derivirana_varijabla>
  </DomainObject.Predmet.ProtuStrankaListFormatedWithAdressOIB>
  <DomainObject.Predmet.ProtuStrankaListNazivFormated>
    <izvorni_sadrzaj>
      <item>MARVISS USLUGE d.o.o.  Umag</item>
    </izvorni_sadrzaj>
    <derivirana_varijabla naziv="DomainObject.Predmet.ProtuStrankaListNazivFormated_1">
      <item>MARVISS USLUGE d.o.o.  Umag</item>
    </derivirana_varijabla>
  </DomainObject.Predmet.ProtuStrankaListNazivFormated>
  <DomainObject.Predmet.ProtuStrankaListNazivFormatedOIB>
    <izvorni_sadrzaj>
      <item>MARVISS USLUGE d.o.o.  Umag, OIB 07414694955</item>
    </izvorni_sadrzaj>
    <derivirana_varijabla naziv="DomainObject.Predmet.ProtuStrankaListNazivFormatedOIB_1">
      <item>MARVISS USLUGE d.o.o.  Umag, OIB 07414694955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>St-447/2013-10</izvorni_sadrzaj>
    <derivirana_varijabla naziv="DomainObject.PoslovniBrojDokumenta_1">St-447/2013-10</derivirana_varijabla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MARVISS USLUGE d.o.o.  Umag</izvorni_sadrzaj>
    <derivirana_varijabla naziv="DomainObject.Predmet.ProtustrankaIDrugi_1">MARVISS USLUGE d.o.o.  Umag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MARVISS USLUGE d.o.o.  Umag, OIB 07414694955, Žrtava fašizma 7a, 52 470 Umag</izvorni_sadrzaj>
    <derivirana_varijabla naziv="DomainObject.Predmet.ProtustrankaIDrugiAdressOIB_1">MARVISS USLUGE d.o.o.  Umag, OIB 07414694955, Žrtava fašizma 7a,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MARVISS USLUGE d.o.o.  Umag</item>
    </izvorni_sadrzaj>
    <derivirana_varijabla naziv="DomainObject.Predmet.SudioniciListNaziv_1">
      <item>FINA  Pula</item>
      <item>MARVISS USLUGE d.o.o.  Umag</item>
    </derivirana_varijabla>
  </DomainObject.Predmet.SudioniciListNaziv>
  <DomainObject.Predmet.SudioniciListAdressOIB>
    <izvorni_sadrzaj>
      <item>FINA  Pula, OIB 85821130368, Giardini 5,52 100 Pula</item>
      <item>MARVISS USLUGE d.o.o.  Umag, OIB 07414694955, Žrtava fašizma 7a,52 470 Umag</item>
    </izvorni_sadrzaj>
    <derivirana_varijabla naziv="DomainObject.Predmet.SudioniciListAdressOIB_1">
      <item>FINA  Pula, OIB 85821130368, Giardini 5,52 100 Pula</item>
      <item>MARVISS USLUGE d.o.o.  Umag, OIB 07414694955, Žrtava fašizma 7a,52 470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07414694955</item>
    </izvorni_sadrzaj>
    <derivirana_varijabla naziv="DomainObject.Predmet.SudioniciListNazivOIB_1">
      <item>, OIB 85821130368</item>
      <item>, OIB 07414694955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4881A-14A4-4F9E-8FE9-AA70CE442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764</properties:Words>
  <properties:Characters>4120</properties:Characters>
  <properties:Lines>122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2015-10-14T11:54:00Z</dcterms:created>
  <dc:creator>korlevicd</dc:creator>
  <cp:lastModifiedBy>Danijela Fumić</cp:lastModifiedBy>
  <cp:lastPrinted>2015-10-14T11:53:00Z</cp:lastPrinted>
  <dcterms:modified xmlns:xsi="http://www.w3.org/2001/XMLSchema-instance" xsi:type="dcterms:W3CDTF">2015-10-14T11:55:00Z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St-447/2013-10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