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9915" w14:paraId="4119915" w:rsidRDefault="006E5E3F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6E5E3F" w:rsidP="006E5E3F" w:rsidR="006E5E3F">
      <w:pPr>
        <w:pStyle w:val="Zaglavlje"/>
      </w:pPr>
      <w:r>
        <w:rPr>
          <w:rFonts w:eastAsia="MS Mincho"/>
        </w:rPr>
        <w:t xml:space="preserve">       </w:t>
      </w:r>
      <w:r w:rsidR="00DF46BE" w:rsidRPr="008F77E5">
        <w:rPr>
          <w:rFonts w:eastAsia="MS Mincho"/>
        </w:rPr>
        <w:t>Rijeka, Zadarska 1 i 3</w:t>
      </w:r>
      <w:r>
        <w:rPr>
          <w:rFonts w:eastAsia="MS Mincho"/>
        </w:rPr>
        <w:t xml:space="preserve">  </w:t>
      </w:r>
      <w:r>
        <w:rPr>
          <w:rFonts w:eastAsia="MS Mincho"/>
        </w:rPr>
        <w:tab/>
        <w:t xml:space="preserve">                                               </w:t>
      </w:r>
      <w:r w:rsidRPr="005204B4">
        <w:t>Posl</w:t>
      </w:r>
      <w:r>
        <w:t xml:space="preserve">ovni </w:t>
      </w:r>
      <w:r w:rsidRPr="005204B4">
        <w:t>br</w:t>
      </w:r>
      <w:r>
        <w:t>oj</w:t>
      </w:r>
      <w:r w:rsidRPr="005204B4">
        <w:t xml:space="preserve"> 7 St-</w:t>
      </w:r>
      <w:r>
        <w:t>45</w:t>
      </w:r>
      <w:r w:rsidRPr="005204B4">
        <w:t>/</w:t>
      </w:r>
      <w:r>
        <w:t>2017</w:t>
      </w:r>
      <w:r w:rsidRPr="005204B4">
        <w:t>-</w:t>
      </w:r>
      <w:r>
        <w:t xml:space="preserve">42 </w:t>
      </w:r>
    </w:p>
    <w:p w:rsidRDefault="00DF46BE" w:rsidP="00DF46BE" w:rsidR="00DF46BE" w:rsidRPr="008F77E5"/>
    <w:p w:rsidRDefault="00244516" w:rsidP="00871D16" w:rsidR="00244516" w:rsidRPr="00A70A1F">
      <w:pPr>
        <w:jc w:val="center"/>
      </w:pPr>
    </w:p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Liljani Ugrin </w:t>
      </w:r>
      <w:r w:rsidR="00A14073">
        <w:rPr>
          <w:rFonts w:eastAsia="MS Mincho"/>
        </w:rPr>
        <w:t xml:space="preserve">sucu pojedincu </w:t>
      </w:r>
      <w:r w:rsidRPr="000941DC">
        <w:rPr>
          <w:rFonts w:eastAsia="MS Mincho"/>
        </w:rPr>
        <w:t xml:space="preserve"> u </w:t>
      </w:r>
      <w:r w:rsidR="00A14073">
        <w:rPr>
          <w:rFonts w:eastAsia="MS Mincho"/>
        </w:rPr>
        <w:t xml:space="preserve">stečajnom predmetu </w:t>
      </w:r>
      <w:r w:rsidRPr="000941DC">
        <w:rPr>
          <w:rFonts w:eastAsia="MS Mincho"/>
        </w:rPr>
        <w:t xml:space="preserve">nad </w:t>
      </w:r>
      <w:r w:rsidR="00F95F6F">
        <w:rPr>
          <w:rFonts w:eastAsia="MS Mincho"/>
        </w:rPr>
        <w:t xml:space="preserve">dužnikom </w:t>
      </w:r>
      <w:r w:rsidR="004C1CC4" w:rsidRPr="004C1CC4">
        <w:rPr>
          <w:rFonts w:eastAsia="MS Mincho"/>
        </w:rPr>
        <w:t>KLEMENČIĆ društvo s ograničenom odgovornošću za trgovinu u stečaju Jelenje, Dražice, Borovička 14 (MBS  040141082 - OIB 39458073413 )</w:t>
      </w:r>
      <w:r w:rsidR="00A14073" w:rsidRPr="00A14073">
        <w:t xml:space="preserve"> </w:t>
      </w:r>
      <w:r>
        <w:rPr>
          <w:color w:val="000000"/>
        </w:rPr>
        <w:t xml:space="preserve">dana </w:t>
      </w:r>
      <w:r w:rsidR="006E5E3F">
        <w:rPr>
          <w:color w:val="000000"/>
        </w:rPr>
        <w:t>6</w:t>
      </w:r>
      <w:r w:rsidR="00A14073">
        <w:rPr>
          <w:color w:val="000000"/>
        </w:rPr>
        <w:t xml:space="preserve">. </w:t>
      </w:r>
      <w:r w:rsidR="00C22A0D">
        <w:rPr>
          <w:color w:val="000000"/>
        </w:rPr>
        <w:t xml:space="preserve">srpnja </w:t>
      </w:r>
      <w:r w:rsidRPr="0038533F">
        <w:t>201</w:t>
      </w:r>
      <w:r w:rsidR="00A14073">
        <w:t>8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>tvrđ</w:t>
      </w:r>
      <w:r w:rsidR="00F95F6F">
        <w:t xml:space="preserve">uje se </w:t>
      </w:r>
      <w:r w:rsidR="007B4DBE">
        <w:t>vrijednost nekretnin</w:t>
      </w:r>
      <w:r w:rsidR="00F95F6F">
        <w:t>e</w:t>
      </w:r>
      <w:r w:rsidR="007B4DBE">
        <w:t xml:space="preserve"> </w:t>
      </w:r>
      <w:r w:rsidR="006414BB">
        <w:t>upisan</w:t>
      </w:r>
      <w:r w:rsidR="00F95F6F">
        <w:t>e</w:t>
      </w:r>
      <w:r w:rsidR="006414BB" w:rsidRPr="006414BB">
        <w:t xml:space="preserve"> u zemljišnim </w:t>
      </w:r>
      <w:r w:rsidR="00C22A0D">
        <w:t xml:space="preserve">knjigama </w:t>
      </w:r>
      <w:r w:rsidR="004C1CC4" w:rsidRPr="004C1CC4">
        <w:t>Općinskog suda u Rijeci Zemljišnoknjižni odjel Rijeka u z.k.ul. 2115 k.o. Podvežica SUVLASNIČKI UDIO REDNI BROJ: 134 na k.č. 1210/4</w:t>
      </w:r>
      <w:r w:rsidR="00F95F6F">
        <w:t xml:space="preserve">,  </w:t>
      </w:r>
      <w:r w:rsidR="004C1CC4" w:rsidRPr="004C1CC4">
        <w:t>134. Suvlasnički dio: 86/100000 ETAŽNO VLASNIŠTVO (E-134) 1. Trgovina na četvrtom katu građevine koja se sastoji od jedne prostorije, ukupne površine 62,70 m2 (brutto građevne površine 69,60 m2) u diobenom elaboratu u dijelu koji se odnosi na četvrti kat označeno žuto-smeđom bojom i oznakom "409", što odgovara suvlasničkom dijelu od 86/100000 zgrade</w:t>
      </w:r>
      <w:r w:rsidR="00A70A1F">
        <w:t xml:space="preserve"> </w:t>
      </w:r>
      <w:r w:rsidR="00F95F6F">
        <w:t xml:space="preserve">u iznosu od </w:t>
      </w:r>
      <w:r w:rsidR="004C1CC4">
        <w:t xml:space="preserve">983.000,00 </w:t>
      </w:r>
      <w:r w:rsidR="00C22A0D">
        <w:t>kn</w:t>
      </w:r>
      <w:r w:rsidR="00A70A1F">
        <w:t>.</w:t>
      </w:r>
    </w:p>
    <w:p w:rsidRDefault="00546B43" w:rsidP="00546B43" w:rsidR="00546B43" w:rsidRPr="00546B43">
      <w:pPr>
        <w:ind w:left="1440"/>
        <w:jc w:val="both"/>
      </w:pPr>
    </w:p>
    <w:p w:rsidRDefault="00C22A0D" w:rsidP="006E1F68" w:rsidR="00F5221F" w:rsidRPr="00F5221F">
      <w:pPr>
        <w:jc w:val="both"/>
        <w:rPr>
          <w:bCs/>
          <w:color w:val="000000"/>
        </w:rPr>
      </w:pPr>
      <w:r w:rsidRPr="00C22A0D">
        <w:t>II.</w:t>
      </w:r>
      <w:r w:rsidR="00A70A1F" w:rsidRPr="00C22A0D">
        <w:tab/>
      </w:r>
      <w:r w:rsidR="00546B43" w:rsidRPr="00C22A0D">
        <w:t xml:space="preserve">Na </w:t>
      </w:r>
      <w:r w:rsidR="00ED5547" w:rsidRPr="00C22A0D">
        <w:t>nekretnin</w:t>
      </w:r>
      <w:r w:rsidR="00951026">
        <w:t>i</w:t>
      </w:r>
      <w:r w:rsidRPr="00C22A0D">
        <w:t xml:space="preserve"> iz točke i. Izreke ovog zaključka</w:t>
      </w:r>
      <w:r w:rsidR="00546B43" w:rsidRPr="00C22A0D">
        <w:t xml:space="preserve"> uknjižen</w:t>
      </w:r>
      <w:r w:rsidR="00F95F6F">
        <w:t xml:space="preserve">o je </w:t>
      </w:r>
      <w:r w:rsidR="009109DA" w:rsidRPr="00C22A0D">
        <w:t>razlučn</w:t>
      </w:r>
      <w:r w:rsidR="00F95F6F">
        <w:t>o</w:t>
      </w:r>
      <w:r w:rsidR="009109DA" w:rsidRPr="00C22A0D">
        <w:t xml:space="preserve"> prav</w:t>
      </w:r>
      <w:r w:rsidR="00F95F6F">
        <w:t>o</w:t>
      </w:r>
      <w:r w:rsidR="009109DA" w:rsidRPr="00C22A0D">
        <w:t xml:space="preserve"> </w:t>
      </w:r>
      <w:r w:rsidR="00ED5547" w:rsidRPr="00C22A0D">
        <w:t xml:space="preserve">za korist </w:t>
      </w:r>
      <w:r w:rsidR="00F95F6F">
        <w:t xml:space="preserve"> </w:t>
      </w:r>
      <w:r w:rsidR="00F5221F" w:rsidRPr="00F5221F">
        <w:rPr>
          <w:bCs/>
          <w:color w:val="000000"/>
        </w:rPr>
        <w:t xml:space="preserve">B2 KAPITAL </w:t>
      </w:r>
      <w:r w:rsidR="00F5221F">
        <w:rPr>
          <w:bCs/>
          <w:color w:val="000000"/>
        </w:rPr>
        <w:t>d.o.o.,</w:t>
      </w:r>
      <w:r w:rsidR="00F5221F" w:rsidRPr="00F5221F">
        <w:rPr>
          <w:bCs/>
          <w:color w:val="000000"/>
        </w:rPr>
        <w:t xml:space="preserve"> OIB: 57509775367, Radnička </w:t>
      </w:r>
      <w:r w:rsidR="00F5221F">
        <w:rPr>
          <w:bCs/>
          <w:color w:val="000000"/>
        </w:rPr>
        <w:t>c</w:t>
      </w:r>
      <w:r w:rsidR="00F5221F" w:rsidRPr="00F5221F">
        <w:rPr>
          <w:bCs/>
          <w:color w:val="000000"/>
        </w:rPr>
        <w:t>esta 41, Zagreb</w:t>
      </w:r>
      <w:r w:rsidR="00F95F6F">
        <w:rPr>
          <w:bCs/>
          <w:color w:val="000000"/>
        </w:rPr>
        <w:t>.</w:t>
      </w:r>
    </w:p>
    <w:p w:rsidRDefault="00F5221F" w:rsidP="0038533F" w:rsidR="00F5221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951026">
        <w:t>u</w:t>
      </w:r>
      <w:r w:rsidR="0038533F" w:rsidRPr="0038533F">
        <w:t xml:space="preserve"> nekretnin</w:t>
      </w:r>
      <w:r w:rsidR="00F95F6F">
        <w:t>e</w:t>
      </w:r>
      <w:r w:rsidR="0038533F" w:rsidRPr="0038533F">
        <w:t xml:space="preserve">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</w:t>
      </w:r>
      <w:r w:rsidR="00F95F6F">
        <w:t>O</w:t>
      </w:r>
      <w:r w:rsidR="0038533F" w:rsidRPr="0038533F">
        <w:t>glasn</w:t>
      </w:r>
      <w:r w:rsidR="00F95F6F">
        <w:t>a</w:t>
      </w:r>
      <w:r w:rsidR="0038533F" w:rsidRPr="0038533F">
        <w:t xml:space="preserve"> ploč</w:t>
      </w:r>
      <w:r w:rsidR="00F95F6F">
        <w:t>a</w:t>
      </w:r>
      <w:r w:rsidR="0038533F" w:rsidRPr="0038533F">
        <w:t xml:space="preserve"> </w:t>
      </w:r>
      <w:r w:rsidR="00DB757E">
        <w:t>sud</w:t>
      </w:r>
      <w:r w:rsidR="00F95F6F">
        <w:t>ova</w:t>
      </w:r>
      <w:r w:rsidR="00DB757E">
        <w:t>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 w:rsidRPr="00B23634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4C1CC4" w:rsidRPr="004C1CC4">
        <w:t>Općinskog suda u Rijeci Zemljišnoknjižni odjel Rijeka  u z.k.ul. 2115 k.o. Podvežica SUVLASNIČKI UDIO REDNI BROJ: 134 na k.č. 1210/4 i to 134. Suvlasnički dio: 86/100000 ETAŽNO VLASNIŠTVO (E-134) 1. Trgovina na četvrtom  katu građevine koja se sastoji od jedne prostorije, ukupne površine 62,70 m2 (brutto građevne površine 69,60 m2) u diobenom elaboratu u dijelu koji se odnosi na četvrti kat označeno žuto-smeđom bojom i oznakom "409", što odgovara suvlasničkom dijelu od 86/100000 zgrade</w:t>
      </w:r>
      <w:r w:rsidR="00B23634">
        <w:t>.</w:t>
      </w:r>
    </w:p>
    <w:p w:rsidRDefault="00244516" w:rsidP="00DA2555" w:rsidR="00FC398B" w:rsidRPr="00DA2555">
      <w:pPr>
        <w:jc w:val="both"/>
      </w:pPr>
      <w:r>
        <w:lastRenderedPageBreak/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8A2409">
        <w:t>983.000,00</w:t>
      </w:r>
      <w:r w:rsidR="00951026">
        <w:t xml:space="preserve"> </w:t>
      </w:r>
      <w:r w:rsidR="006E1F68">
        <w:t>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nekretnina se ne može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nekretnine,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>nekretnina je slobodna od osoba i stvari</w:t>
      </w:r>
      <w:r w:rsidR="00F95F6F">
        <w:t>,</w:t>
      </w:r>
      <w:r w:rsidR="00C3436F">
        <w:t xml:space="preserve">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</w:t>
      </w:r>
      <w:r w:rsidR="00F95F6F">
        <w:t>.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8A2409">
        <w:t>98</w:t>
      </w:r>
      <w:r w:rsidR="00951026">
        <w:t>.000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 xml:space="preserve">elektronička dražba provest će se i ako na njoj </w:t>
      </w:r>
      <w:r w:rsidR="006E5E3F">
        <w:t>sudjeluje samo jedan ponuditelj.</w:t>
      </w:r>
    </w:p>
    <w:p w:rsidRDefault="00FC398B" w:rsidP="00F86943" w:rsidR="00FC398B" w:rsidRPr="0038533F">
      <w:pPr>
        <w:jc w:val="both"/>
      </w:pPr>
    </w:p>
    <w:p w:rsidRDefault="008E2CCE" w:rsidP="006E5E3F" w:rsidR="0048093D" w:rsidRPr="00785B2C">
      <w:pPr>
        <w:jc w:val="both"/>
      </w:pPr>
      <w:r>
        <w:t>V</w:t>
      </w:r>
      <w:r w:rsidR="007A6220">
        <w:t>I</w:t>
      </w:r>
      <w:r>
        <w:t>.</w:t>
      </w:r>
      <w:r w:rsidR="00244516">
        <w:tab/>
      </w:r>
      <w:r>
        <w:t>Nekretnin</w:t>
      </w:r>
      <w:r w:rsidR="00951026">
        <w:t>a</w:t>
      </w:r>
      <w:r>
        <w:t xml:space="preserve"> se mo</w:t>
      </w:r>
      <w:r w:rsidR="00951026">
        <w:t xml:space="preserve">že </w:t>
      </w:r>
      <w:r>
        <w:t>razgledati uz prethodni dogovor sa stečajnim</w:t>
      </w:r>
      <w:r w:rsidR="00DE41D6">
        <w:t xml:space="preserve"> upravi</w:t>
      </w:r>
      <w:r w:rsidR="008A1C93">
        <w:t>teljem na broj mob</w:t>
      </w:r>
      <w:r w:rsidR="009E4A95">
        <w:t xml:space="preserve">. </w:t>
      </w:r>
      <w:r w:rsidR="00951026" w:rsidRPr="00951026">
        <w:t>098/9072-700</w:t>
      </w:r>
      <w:r w:rsidR="0048093D" w:rsidRPr="00785B2C">
        <w:t xml:space="preserve">.   </w:t>
      </w:r>
    </w:p>
    <w:p w:rsidRDefault="00F86943" w:rsidP="00384899" w:rsidR="00F86943" w:rsidRPr="00903C04">
      <w:pPr>
        <w:jc w:val="both"/>
      </w:pPr>
    </w:p>
    <w:p w:rsidRDefault="00725518" w:rsidP="00FC398B" w:rsidR="00FC398B">
      <w:pPr>
        <w:jc w:val="center"/>
      </w:pPr>
      <w:r>
        <w:t xml:space="preserve">U Rijeci, </w:t>
      </w:r>
      <w:r w:rsidR="006E5E3F">
        <w:rPr>
          <w:color w:val="000000"/>
        </w:rPr>
        <w:t>6</w:t>
      </w:r>
      <w:r w:rsidR="00C22A0D">
        <w:rPr>
          <w:color w:val="000000"/>
        </w:rPr>
        <w:t xml:space="preserve">. srpnja </w:t>
      </w:r>
      <w:r w:rsidR="00C22A0D" w:rsidRPr="0038533F">
        <w:t>201</w:t>
      </w:r>
      <w:r w:rsidR="00C22A0D">
        <w:t>8</w:t>
      </w:r>
      <w:r w:rsidR="00FC398B">
        <w:t>.</w:t>
      </w:r>
    </w:p>
    <w:p w:rsidRDefault="00A14073" w:rsidP="00552290" w:rsidR="0038533F">
      <w:pPr>
        <w:ind w:left="6480"/>
        <w:jc w:val="both"/>
      </w:pPr>
      <w:r>
        <w:t xml:space="preserve">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A14073">
        <w:t xml:space="preserve"> </w:t>
      </w:r>
      <w:r>
        <w:t>Ugrin</w:t>
      </w:r>
      <w:r w:rsidR="00620D90">
        <w:t>, v.r.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ED5547" w:rsidR="00B639DE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</w:t>
      </w:r>
      <w:r w:rsidR="008A1C93">
        <w:t>-a</w:t>
      </w:r>
      <w:r>
        <w:t>).</w:t>
      </w:r>
    </w:p>
    <w:p w:rsidRDefault="00620D90" w:rsidP="00ED5547" w:rsidR="00620D90">
      <w:pPr>
        <w:jc w:val="both"/>
      </w:pPr>
    </w:p>
    <w:p w:rsidRDefault="00620D90" w:rsidP="00620D90" w:rsidR="00620D90" w:rsidRPr="00361B6B">
      <w:pPr>
        <w:ind w:left="4320"/>
        <w:jc w:val="both"/>
      </w:pPr>
      <w:r>
        <w:t xml:space="preserve">     Za točnost otpravka </w:t>
      </w:r>
      <w:r w:rsidRPr="00361B6B">
        <w:t>ovlašteni službenik</w:t>
      </w:r>
      <w:r>
        <w:t>:</w:t>
      </w:r>
    </w:p>
    <w:p w:rsidRDefault="00620D90" w:rsidP="00620D90" w:rsidR="00620D90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20D90" w:rsidP="00620D90" w:rsidR="00620D90" w:rsidRPr="00A80164"/>
    <w:p w:rsidRDefault="00620D90" w:rsidP="00ED5547" w:rsidR="00620D90">
      <w:pPr>
        <w:jc w:val="both"/>
      </w:pPr>
    </w:p>
    <w:sectPr w:rsidR="00620D90">
      <w:headerReference w:type="even" r:id="rId11"/>
      <w:headerReference w:type="default" r:id="rId12"/>
      <w:footerReference w:type="default" r:id="rId13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2A0" w:rsidR="005C32A0">
      <w:r>
        <w:separator/>
      </w:r>
    </w:p>
  </w:endnote>
  <w:endnote w:id="0" w:type="continuationSeparator">
    <w:p w:rsidRDefault="005C32A0" w:rsidR="005C3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D33CD">
      <w:rPr>
        <w:noProof/>
      </w:rPr>
      <w:t>2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2A0" w:rsidR="005C32A0">
      <w:r>
        <w:separator/>
      </w:r>
    </w:p>
  </w:footnote>
  <w:footnote w:id="0" w:type="continuationSeparator">
    <w:p w:rsidRDefault="005C32A0" w:rsidR="005C3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E3F" w:rsidP="006E5E3F" w:rsidR="00BD4D2C">
    <w:pPr>
      <w:pStyle w:val="Zaglavlje"/>
      <w:jc w:val="right"/>
    </w:pPr>
    <w:r w:rsidRPr="005204B4">
      <w:t>Posl</w:t>
    </w:r>
    <w:r>
      <w:t xml:space="preserve">ovni </w:t>
    </w:r>
    <w:r w:rsidRPr="005204B4">
      <w:t>br</w:t>
    </w:r>
    <w:r>
      <w:t>oj</w:t>
    </w:r>
    <w:r w:rsidRPr="005204B4">
      <w:t xml:space="preserve"> 7 St-</w:t>
    </w:r>
    <w:r>
      <w:t>45</w:t>
    </w:r>
    <w:r w:rsidRPr="005204B4">
      <w:t>/</w:t>
    </w:r>
    <w:r>
      <w:t>2017</w:t>
    </w:r>
    <w:r w:rsidRPr="005204B4">
      <w:t>-</w:t>
    </w:r>
    <w:r>
      <w:t xml:space="preserve">42 </w:t>
    </w:r>
    <w:r w:rsidR="00244516"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02B0C"/>
    <w:rsid w:val="0005421C"/>
    <w:rsid w:val="000A7CBD"/>
    <w:rsid w:val="000C7646"/>
    <w:rsid w:val="0012686C"/>
    <w:rsid w:val="001547B4"/>
    <w:rsid w:val="001B7052"/>
    <w:rsid w:val="001E38D2"/>
    <w:rsid w:val="0020176C"/>
    <w:rsid w:val="00237D6C"/>
    <w:rsid w:val="00244516"/>
    <w:rsid w:val="00255C20"/>
    <w:rsid w:val="002B1D46"/>
    <w:rsid w:val="00313F64"/>
    <w:rsid w:val="0035249E"/>
    <w:rsid w:val="00362EFC"/>
    <w:rsid w:val="00384899"/>
    <w:rsid w:val="0038533F"/>
    <w:rsid w:val="00410A48"/>
    <w:rsid w:val="004417A4"/>
    <w:rsid w:val="00441AA3"/>
    <w:rsid w:val="0048093D"/>
    <w:rsid w:val="004A3918"/>
    <w:rsid w:val="004B27BB"/>
    <w:rsid w:val="004B7F3F"/>
    <w:rsid w:val="004C1CC4"/>
    <w:rsid w:val="004D33CD"/>
    <w:rsid w:val="004E5469"/>
    <w:rsid w:val="004F022B"/>
    <w:rsid w:val="005204B4"/>
    <w:rsid w:val="00546B43"/>
    <w:rsid w:val="00552290"/>
    <w:rsid w:val="005804F9"/>
    <w:rsid w:val="005C32A0"/>
    <w:rsid w:val="005C7F65"/>
    <w:rsid w:val="00620D90"/>
    <w:rsid w:val="006414BB"/>
    <w:rsid w:val="006654D8"/>
    <w:rsid w:val="00673B32"/>
    <w:rsid w:val="006A6589"/>
    <w:rsid w:val="006E1F68"/>
    <w:rsid w:val="006E5E3F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165C3"/>
    <w:rsid w:val="0084061B"/>
    <w:rsid w:val="00871D16"/>
    <w:rsid w:val="008A1C93"/>
    <w:rsid w:val="008A2409"/>
    <w:rsid w:val="008B05F8"/>
    <w:rsid w:val="008D33D3"/>
    <w:rsid w:val="008E2CCE"/>
    <w:rsid w:val="009109DA"/>
    <w:rsid w:val="00924EE7"/>
    <w:rsid w:val="0093197C"/>
    <w:rsid w:val="00951026"/>
    <w:rsid w:val="009A6B8C"/>
    <w:rsid w:val="009E4A95"/>
    <w:rsid w:val="00A14073"/>
    <w:rsid w:val="00A32422"/>
    <w:rsid w:val="00A70A1F"/>
    <w:rsid w:val="00A84223"/>
    <w:rsid w:val="00A96CBB"/>
    <w:rsid w:val="00AF68AE"/>
    <w:rsid w:val="00B17AFA"/>
    <w:rsid w:val="00B23634"/>
    <w:rsid w:val="00B639DE"/>
    <w:rsid w:val="00BB0970"/>
    <w:rsid w:val="00BB3EA7"/>
    <w:rsid w:val="00BD4D2C"/>
    <w:rsid w:val="00BF744E"/>
    <w:rsid w:val="00C16DC0"/>
    <w:rsid w:val="00C22A0D"/>
    <w:rsid w:val="00C3436F"/>
    <w:rsid w:val="00C571A2"/>
    <w:rsid w:val="00D330E4"/>
    <w:rsid w:val="00DA1420"/>
    <w:rsid w:val="00DA2555"/>
    <w:rsid w:val="00DA5C4B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E875BB"/>
    <w:rsid w:val="00ED5547"/>
    <w:rsid w:val="00F034E6"/>
    <w:rsid w:val="00F260CB"/>
    <w:rsid w:val="00F5221F"/>
    <w:rsid w:val="00F73D76"/>
    <w:rsid w:val="00F77C95"/>
    <w:rsid w:val="00F86943"/>
    <w:rsid w:val="00F95F6F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customStyle="true" w:styleId="t-9-8-bez-uvl" w:type="paragraph">
    <w:name w:val="t-9-8-bez-uvl"/>
    <w:basedOn w:val="Normal"/>
    <w:rsid w:val="00ED5547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D3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3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customStyle="1" w:styleId="t-9-8-bez-uvl" w:type="paragraph">
    <w:name w:val="t-9-8-bez-uvl"/>
    <w:basedOn w:val="Normal"/>
    <w:rsid w:val="00ED5547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D3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3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13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00827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32113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929571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9054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8452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05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384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367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729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Podvežica</izvorni_sadrzaj>
    <derivirana_varijabla naziv="DomainObject.Primjedba_1">Podvežica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St-336/15</izvorni_sadrzaj>
    <derivirana_varijabla naziv="DomainObject.Predmet.PrimjedbaSuca_1">Veza St-336/15</derivirana_varijabla>
  </DomainObject.Predmet.PrimjedbaSuca>
  <DomainObject.Predmet.ProtustrankaFormated>
    <izvorni_sadrzaj>  KLEMENČIĆ d.o.o. zastupanog po punomoćniku Janko Klemenčić</izvorni_sadrzaj>
    <derivirana_varijabla naziv="DomainObject.Predmet.ProtustrankaFormated_1">  KLEMENČIĆ d.o.o. zastupanog po punomoćniku Janko Klemenčić</derivirana_varijabla>
  </DomainObject.Predmet.ProtustrankaFormated>
  <DomainObject.Predmet.ProtustrankaFormatedOIB>
    <izvorni_sadrzaj>  KLEMENČIĆ d.o.o., OIB 39458073413 zastupanog po punomoćniku Janko Klemenčić</izvorni_sadrzaj>
    <derivirana_varijabla naziv="DomainObject.Predmet.ProtustrankaFormatedOIB_1">  KLEMENČIĆ d.o.o., OIB 39458073413 zastupanog po punomoćniku Janko Klemenčić</derivirana_varijabla>
  </DomainObject.Predmet.ProtustrankaFormatedOIB>
  <DomainObject.Predmet.ProtustrankaFormatedWithAdress>
    <izvorni_sadrzaj> KLEMENČIĆ d.o.o., Borovička 14, 51218 Dražice zastupanog po punomoćniku Janko Klemenčić</izvorni_sadrzaj>
    <derivirana_varijabla naziv="DomainObject.Predmet.ProtustrankaFormatedWithAdress_1"> KLEMENČIĆ d.o.o., Borovička 14, 51218 Dražice zastupanog po punomoćniku Janko Klemenčić</derivirana_varijabla>
  </DomainObject.Predmet.ProtustrankaFormatedWithAdress>
  <DomainObject.Predmet.ProtustrankaFormatedWithAdressOIB>
    <izvorni_sadrzaj> KLEMENČIĆ d.o.o., OIB 39458073413, Borovička 14, 51218 Dražice zastupanog po punomoćniku Janko Klemenčić</izvorni_sadrzaj>
    <derivirana_varijabla naziv="DomainObject.Predmet.ProtustrankaFormatedWithAdressOIB_1"> KLEMENČIĆ d.o.o., OIB 39458073413, Borovička 14, 51218 Dražice zastupanog po punomoćniku Janko Klemenčić</derivirana_varijabla>
  </DomainObject.Predmet.ProtustrankaFormatedWithAdressOIB>
  <DomainObject.Predmet.ProtustrankaWithAdress>
    <izvorni_sadrzaj>KLEMENČIĆ d.o.o. Borovička 14, 51218 Dražice</izvorni_sadrzaj>
    <derivirana_varijabla naziv="DomainObject.Predmet.ProtustrankaWithAdress_1">KLEMENČIĆ d.o.o. Borovička 14, 51218 Dražice</derivirana_varijabla>
  </DomainObject.Predmet.ProtustrankaWithAdress>
  <DomainObject.Predmet.ProtustrankaWithAdressOIB>
    <izvorni_sadrzaj>KLEMENČIĆ d.o.o., OIB 39458073413, Borovička 14, 51218 Dražice</izvorni_sadrzaj>
    <derivirana_varijabla naziv="DomainObject.Predmet.ProtustrankaWithAdressOIB_1">KLEMENČIĆ d.o.o., OIB 39458073413, Borovička 14, 51218 Dražice</derivirana_varijabla>
  </DomainObject.Predmet.ProtustrankaWithAdressOIB>
  <DomainObject.Predmet.ProtustrankaNazivFormated>
    <izvorni_sadrzaj>KLEMENČIĆ d.o.o.</izvorni_sadrzaj>
    <derivirana_varijabla naziv="DomainObject.Predmet.ProtustrankaNazivFormated_1">KLEMENČIĆ d.o.o.</derivirana_varijabla>
  </DomainObject.Predmet.ProtustrankaNazivFormated>
  <DomainObject.Predmet.ProtustrankaNazivFormatedOIB>
    <izvorni_sadrzaj>KLEMENČIĆ d.o.o., OIB 39458073413</izvorni_sadrzaj>
    <derivirana_varijabla naziv="DomainObject.Predmet.ProtustrankaNazivFormatedOIB_1">KLEMENČIĆ d.o.o., OIB 39458073413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zastupanog po punomoćniku ZOU Kristijan Lanča i Vlatka Juričić Pizzul</izvorni_sadrzaj>
    <derivirana_varijabla naziv="DomainObject.Predmet.StrankaFormated_1">  ERSTE &amp; STEIERMARKISCHE BANK d.d. zastupanog po punomoćniku ZOU Kristijan Lanča i Vlatka Juričić Pizzul</derivirana_varijabla>
  </DomainObject.Predmet.StrankaFormated>
  <DomainObject.Predmet.StrankaFormatedOIB>
    <izvorni_sadrzaj>  ERSTE &amp; STEIERMARKISCHE BANK d.d., OIB 23057039320 zastupanog po punomoćniku ZOU Kristijan Lanča i Vlatka Juričić Pizzul</izvorni_sadrzaj>
    <derivirana_varijabla naziv="DomainObject.Predmet.StrankaFormatedOIB_1">  ERSTE &amp; STEIERMARKISCHE BANK d.d., OIB 23057039320 zastupanog po punomoćniku ZOU Kristijan Lanča i Vlatka Juričić Pizzul</derivirana_varijabla>
  </DomainObject.Predmet.StrankaFormatedOIB>
  <DomainObject.Predmet.StrankaFormatedWithAdress>
    <izvorni_sadrzaj> ERSTE &amp; STEIERMARKISCHE BANK d.d., Jadranski trg 3a, 51000 Rijeka zastupanog po punomoćniku ZOU Kristijan Lanča i Vlatka Juričić Pizzul</izvorni_sadrzaj>
    <derivirana_varijabla naziv="DomainObject.Predmet.StrankaFormatedWithAdress_1"> ERSTE &amp; STEIERMARKISCHE BANK d.d., Jadranski trg 3a, 51000 Rijeka zastupanog po punomoćniku ZOU Kristijan Lanča i Vlatka Juričić Pizzul</derivirana_varijabla>
  </DomainObject.Predmet.StrankaFormatedWithAdress>
  <DomainObject.Predmet.StrankaFormatedWithAdressOIB>
    <izvorni_sadrzaj> ERSTE &amp; STEIERMARKISCHE BANK d.d., OIB 23057039320, Jadranski trg 3a, 51000 Rijeka zastupanog po punomoćniku ZOU Kristijan Lanča i Vlatka Juričić Pizzul</izvorni_sadrzaj>
    <derivirana_varijabla naziv="DomainObject.Predmet.StrankaFormatedWithAdressOIB_1"> ERSTE &amp; STEIERMARKISCHE BANK d.d., OIB 23057039320, Jadranski trg 3a, 51000 Rijeka zastupanog po punomoćniku ZOU Kristijan Lanča i Vlatka Juričić Pizzul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ERSTE &amp; STEIERMARKISCHE BANK d.d. zastupanog po punomoćniku ZOU Kristijan Lanča i Vlatka Juričić Pizzul</item>
    </izvorni_sadrzaj>
    <derivirana_varijabla naziv="DomainObject.Predmet.StrankaListFormated_1">
      <item>ERSTE &amp; STEIERMARKISCHE BANK d.d. zastupanog po punomoćniku ZOU Kristijan Lanča i Vlatka Juričić Pizzul</item>
    </derivirana_varijabla>
  </DomainObject.Predmet.StrankaListFormated>
  <DomainObject.Predmet.StrankaListFormatedOIB>
    <izvorni_sadrzaj>
      <item>ERSTE &amp; STEIERMARKISCHE BANK d.d., OIB 23057039320 zastupanog po punomoćniku ZOU Kristijan Lanča i Vlatka Juričić Pizzul</item>
    </izvorni_sadrzaj>
    <derivirana_varijabla naziv="DomainObject.Predmet.StrankaListFormatedOIB_1">
      <item>ERSTE &amp; STEIERMARKISCHE BANK d.d., OIB 23057039320 zastupanog po punomoćniku ZOU Kristijan Lanča i Vlatka Juričić Pizzul</item>
    </derivirana_varijabla>
  </DomainObject.Predmet.StrankaListFormatedOIB>
  <DomainObject.Predmet.StrankaListFormatedWithAdress>
    <izvorni_sadrzaj>
      <item>ERSTE &amp; STEIERMARKISCHE BANK d.d., Jadranski trg 3a, 51000 Rijeka zastupanog po punomoćniku ZOU Kristijan Lanča i Vlatka Juričić Pizzul</item>
    </izvorni_sadrzaj>
    <derivirana_varijabla naziv="DomainObject.Predmet.StrankaListFormatedWithAdress_1">
      <item>ERSTE &amp; STEIERMARKISCHE BANK d.d., Jadranski trg 3a, 51000 Rijeka zastupanog po punomoćniku ZOU Kristijan Lanča i Vlatka Juričić Pizzul</item>
    </derivirana_varijabla>
  </DomainObject.Predmet.StrankaListFormatedWithAdress>
  <DomainObject.Predmet.StrankaListFormatedWithAdressOIB>
    <izvorni_sadrzaj>
      <item>ERSTE &amp; STEIERMARKISCHE BANK d.d., OIB 23057039320, Jadranski trg 3a, 51000 Rijeka zastupanog po punomoćniku ZOU Kristijan Lanča i Vlatka Juričić Pizzul</item>
    </izvorni_sadrzaj>
    <derivirana_varijabla naziv="DomainObject.Predmet.StrankaListFormatedWithAdressOIB_1">
      <item>ERSTE &amp; STEIERMARKISCHE BANK d.d., OIB 23057039320, Jadranski trg 3a, 51000 Rijeka zastupanog po punomoćniku ZOU Kristijan Lanča i Vlatka Juričić Pizzul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KLEMENČIĆ d.o.o. zastupanog po punomoćniku Janko Klemenčić</item>
    </izvorni_sadrzaj>
    <derivirana_varijabla naziv="DomainObject.Predmet.ProtuStrankaListFormated_1">
      <item>KLEMENČIĆ d.o.o. zastupanog po punomoćniku Janko Klemenčić</item>
    </derivirana_varijabla>
  </DomainObject.Predmet.ProtuStrankaListFormated>
  <DomainObject.Predmet.ProtuStrankaListFormatedOIB>
    <izvorni_sadrzaj>
      <item>KLEMENČIĆ d.o.o., OIB 39458073413 zastupanog po punomoćniku Janko Klemenčić</item>
    </izvorni_sadrzaj>
    <derivirana_varijabla naziv="DomainObject.Predmet.ProtuStrankaListFormatedOIB_1">
      <item>KLEMENČIĆ d.o.o., OIB 39458073413 zastupanog po punomoćniku Janko Klemenčić</item>
    </derivirana_varijabla>
  </DomainObject.Predmet.ProtuStrankaListFormatedOIB>
  <DomainObject.Predmet.ProtuStrankaListFormatedWithAdress>
    <izvorni_sadrzaj>
      <item>KLEMENČIĆ d.o.o., Borovička 14, 51218 Dražice zastupanog po punomoćniku Janko Klemenčić</item>
    </izvorni_sadrzaj>
    <derivirana_varijabla naziv="DomainObject.Predmet.ProtuStrankaListFormatedWithAdress_1">
      <item>KLEMENČIĆ d.o.o., Borovička 14, 51218 Dražice zastupanog po punomoćniku Janko Klemenčić</item>
    </derivirana_varijabla>
  </DomainObject.Predmet.ProtuStrankaListFormatedWithAdress>
  <DomainObject.Predmet.ProtuStrankaListFormatedWithAdressOIB>
    <izvorni_sadrzaj>
      <item>KLEMENČIĆ d.o.o., OIB 39458073413, Borovička 14, 51218 Dražice zastupanog po punomoćniku Janko Klemenčić</item>
    </izvorni_sadrzaj>
    <derivirana_varijabla naziv="DomainObject.Predmet.ProtuStrankaListFormatedWithAdressOIB_1">
      <item>KLEMENČIĆ d.o.o., OIB 39458073413, Borovička 14, 51218 Dražice zastupanog po punomoćniku Janko Klemenčić</item>
    </derivirana_varijabla>
  </DomainObject.Predmet.ProtuStrankaListFormatedWithAdressOIB>
  <DomainObject.Predmet.ProtuStrankaListNazivFormated>
    <izvorni_sadrzaj>
      <item>KLEMENČIĆ d.o.o.</item>
    </izvorni_sadrzaj>
    <derivirana_varijabla naziv="DomainObject.Predmet.ProtuStrankaListNazivFormated_1">
      <item>KLEMENČIĆ d.o.o.</item>
    </derivirana_varijabla>
  </DomainObject.Predmet.ProtuStrankaListNazivFormated>
  <DomainObject.Predmet.ProtuStrankaListNazivFormatedOIB>
    <izvorni_sadrzaj>
      <item>KLEMENČIĆ d.o.o., OIB 39458073413</item>
    </izvorni_sadrzaj>
    <derivirana_varijabla naziv="DomainObject.Predmet.ProtuStrankaListNazivFormatedOIB_1">
      <item>KLEMENČIĆ d.o.o., OIB 39458073413</item>
    </derivirana_varijabla>
  </DomainObject.Predmet.ProtuStrankaListNazivFormatedOIB>
  <DomainObject.Predmet.OstaliListFormated>
    <izvorni_sadrzaj>
      <item>Janko Klemenčić punomoćnik sudionika u postupku KLEMENČIĆ d.o.o.</item>
      <item>ZOU Kristijan Lanča i Vlatka Juričić Pizzul punomoćnik sudionika u postupku ERSTE &amp; STEIERMARKISCHE BANK d.d.</item>
    </izvorni_sadrzaj>
    <derivirana_varijabla naziv="DomainObject.Predmet.OstaliListFormated_1">
      <item>Janko Klemenčić punomoćnik sudionika u postupku KLEMENČIĆ d.o.o.</item>
      <item>ZOU Kristijan Lanča i Vlatka Juričić Pizzul punomoćnik sudionika u postupku ERSTE &amp; STEIERMARKISCHE BANK d.d.</item>
    </derivirana_varijabla>
  </DomainObject.Predmet.OstaliListFormated>
  <DomainObject.Predmet.OstaliListFormatedOIB>
    <izvorni_sadrzaj>
      <item>Janko Klemenčić, OIB 02575660537 punomoćnik sudionika u postupku KLEMENČIĆ d.o.o.</item>
      <item>ZOU Kristijan Lanča i Vlatka Juričić Pizzul, OIB  punomoćnik sudionika u postupku ERSTE &amp; STEIERMARKISCHE BANK d.d.</item>
    </izvorni_sadrzaj>
    <derivirana_varijabla naziv="DomainObject.Predmet.OstaliListFormatedOIB_1">
      <item>Janko Klemenčić, OIB 02575660537 punomoćnik sudionika u postupku KLEMENČIĆ d.o.o.</item>
      <item>ZOU Kristijan Lanča i Vlatka Juričić Pizzul, OIB  punomoćnik sudionika u postupku ERSTE &amp; STEIERMARKISCHE BANK d.d.</item>
    </derivirana_varijabla>
  </DomainObject.Predmet.OstaliListFormatedOIB>
  <DomainObject.Predmet.OstaliListFormatedWithAdress>
    <izvorni_sadrzaj>
      <item>Janko Klemenčić, Tometići 10/A, 51215 Kastav punomoćnik sudionika u postupku KLEMENČIĆ d.o.o.</item>
      <item>ZOU Kristijan Lanča i Vlatka Juričić Pizzul, Maršala Tita 28, 51410 Opatija punomoćnik sudionika u postupku ERSTE &amp; STEIERMARKISCHE BANK d.d.</item>
    </izvorni_sadrzaj>
    <derivirana_varijabla naziv="DomainObject.Predmet.OstaliListFormatedWithAdress_1">
      <item>Janko Klemenčić, Tometići 10/A, 51215 Kastav punomoćnik sudionika u postupku KLEMENČIĆ d.o.o.</item>
      <item>ZOU Kristijan Lanča i Vlatka Juričić Pizzul, Maršala Tita 28, 51410 Opatija punomoćnik sudionika u postupku ERSTE &amp; STEIERMARKISCHE BANK d.d.</item>
    </derivirana_varijabla>
  </DomainObject.Predmet.OstaliListFormatedWithAdress>
  <DomainObject.Predmet.OstaliListFormatedWithAdressOIB>
    <izvorni_sadrzaj>
      <item>Janko Klemenčić, OIB 02575660537, Tometići 10/A, 51215 Kastav punomoćnik sudionika u postupku KLEMENČIĆ d.o.o.</item>
      <item>ZOU Kristijan Lanča i Vlatka Juričić Pizzul, OIB , Maršala Tita 28, 51410 Opatija punomoćnik sudionika u postupku ERSTE &amp; STEIERMARKISCHE BANK d.d.</item>
    </izvorni_sadrzaj>
    <derivirana_varijabla naziv="DomainObject.Predmet.OstaliListFormatedWithAdressOIB_1">
      <item>Janko Klemenčić, OIB 02575660537, Tometići 10/A, 51215 Kastav punomoćnik sudionika u postupku KLEMENČIĆ d.o.o.</item>
      <item>ZOU Kristijan Lanča i Vlatka Juričić Pizzul, OIB , Maršala Tita 28, 51410 Opatija punomoćnik sudionika u postupku ERSTE &amp; STEIERMARKISCHE BANK d.d.</item>
    </derivirana_varijabla>
  </DomainObject.Predmet.OstaliListFormatedWithAdressOIB>
  <DomainObject.Predmet.OstaliListNazivFormated>
    <izvorni_sadrzaj>
      <item>Janko Klemenčić</item>
      <item>ZOU Kristijan Lanča i Vlatka Juričić Pizzul</item>
    </izvorni_sadrzaj>
    <derivirana_varijabla naziv="DomainObject.Predmet.OstaliListNazivFormated_1">
      <item>Janko Klemenčić</item>
      <item>ZOU Kristijan Lanča i Vlatka Juričić Pizzul</item>
    </derivirana_varijabla>
  </DomainObject.Predmet.OstaliListNazivFormated>
  <DomainObject.Predmet.OstaliListNazivFormatedOIB>
    <izvorni_sadrzaj>
      <item>Janko Klemenčić, OIB 02575660537</item>
      <item>ZOU Kristijan Lanča i Vlatka Juričić Pizzul, OIB </item>
    </izvorni_sadrzaj>
    <derivirana_varijabla naziv="DomainObject.Predmet.OstaliListNazivFormatedOIB_1">
      <item>Janko Klemenčić, OIB 02575660537</item>
      <item>ZOU Kristijan Lanča i Vlatka Juričić Pizzul,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KLEMENČIĆ d.o.o.</izvorni_sadrzaj>
    <derivirana_varijabla naziv="DomainObject.Predmet.ProtustrankaIDrugi_1">KLEMENČIĆ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KLEMENČIĆ d.o.o., OIB 39458073413, Borovička 14, 51218 Dražice</izvorni_sadrzaj>
    <derivirana_varijabla naziv="DomainObject.Predmet.ProtustrankaIDrugiAdressOIB_1">KLEMENČIĆ d.o.o., OIB 39458073413, Borovička 14,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KLEMENČIĆ d.o.o.</item>
      <item>Janko Klemenčić</item>
      <item>ZOU Kristijan Lanča i Vlatka Juričić Pizzul</item>
    </izvorni_sadrzaj>
    <derivirana_varijabla naziv="DomainObject.Predmet.SudioniciListNaziv_1">
      <item>ERSTE &amp; STEIERMARKISCHE BANK d.d.</item>
      <item>KLEMENČIĆ d.o.o.</item>
      <item>Janko Klemenčić</item>
      <item>ZOU Kristijan Lanča i Vlatka Juričić Pizzul</item>
    </derivirana_varijabla>
  </DomainObject.Predmet.SudioniciListNaziv>
  <DomainObject.Predmet.SudioniciListAdressOIB>
    <izvorni_sadrzaj>
      <item>ERSTE &amp; STEIERMARKISCHE BANK d.d., OIB 23057039320, Jadranski trg 3a,51000 Rijeka</item>
      <item>KLEMENČIĆ d.o.o., OIB 39458073413, Borovička 14,51218 Dražice</item>
      <item>Janko Klemenčić, OIB 02575660537, Tometići 10/A,51215 Kastav</item>
      <item>ZOU Kristijan Lanča i Vlatka Juričić Pizzul, OIB , Maršala Tita 28,51410 Opatija</item>
    </izvorni_sadrzaj>
    <derivirana_varijabla naziv="DomainObject.Predmet.SudioniciListAdressOIB_1">
      <item>ERSTE &amp; STEIERMARKISCHE BANK d.d., OIB 23057039320, Jadranski trg 3a,51000 Rijeka</item>
      <item>KLEMENČIĆ d.o.o., OIB 39458073413, Borovička 14,51218 Dražice</item>
      <item>Janko Klemenčić, OIB 02575660537, Tometići 10/A,51215 Kastav</item>
      <item>ZOU Kristijan Lanča i Vlatka Juričić Pizzul, OIB , Maršala Tita 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39458073413</item>
      <item>, OIB 02575660537</item>
      <item>, OIB </item>
    </izvorni_sadrzaj>
    <derivirana_varijabla naziv="DomainObject.Predmet.SudioniciListNazivOIB_1">
      <item>, OIB 23057039320</item>
      <item>, OIB 39458073413</item>
      <item>, OIB 02575660537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0FE04-569A-42AE-BCF6-A396C4BFD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658</properties:Words>
  <properties:Characters>3666</properties:Characters>
  <properties:Lines>92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4418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2018-07-06T08:34:00Z</dcterms:created>
  <dc:creator>nmarkovic</dc:creator>
  <cp:lastModifiedBy>Elizabet Jovanović</cp:lastModifiedBy>
  <cp:lastPrinted>2018-07-06T08:43:00Z</cp:lastPrinted>
  <dcterms:modified xmlns:xsi="http://www.w3.org/2001/XMLSchema-instance" xsi:type="dcterms:W3CDTF">2018-07-06T08:44:00Z</dcterms:modified>
  <cp:revision>4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(45 17 zaključak o prodaji 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