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01d9" w14:paraId="47201d9" w:rsidRDefault="00C504EF" w:rsidP="004C7981" w:rsidR="00C504EF">
      <w:pPr>
        <w:jc w:val="right"/>
        <w15:collapsed w:val="false"/>
      </w:pPr>
      <w:bookmarkStart w:name="_GoBack" w:id="0"/>
      <w:bookmarkEnd w:id="0"/>
    </w:p>
    <w:p w:rsidRDefault="00AA5237" w:rsidP="004C7981" w:rsidR="004C7981" w:rsidRPr="00AB42D5">
      <w:pPr>
        <w:jc w:val="right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2432EA">
        <w:t>429</w:t>
      </w:r>
      <w:r w:rsidR="002F20D0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6C627A">
        <w:t>, OIB 85821130368</w:t>
      </w:r>
      <w:r w:rsidR="00745C8F">
        <w:t xml:space="preserve"> od </w:t>
      </w:r>
      <w:r w:rsidR="002432EA">
        <w:t>3</w:t>
      </w:r>
      <w:r w:rsidR="005E6FD0">
        <w:t xml:space="preserve">. </w:t>
      </w:r>
      <w:r w:rsidR="003F63E4">
        <w:t>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2432EA">
        <w:t>ZADAR EVENTUM j.d.o.o., Zadar, Poljana Zemaljskog odbora 2., OIB 01714764470</w:t>
      </w:r>
      <w:r w:rsidR="002A6E5F" w:rsidRPr="00AB42D5">
        <w:t xml:space="preserve">, </w:t>
      </w:r>
      <w:r w:rsidR="00AA5237" w:rsidRPr="008C3132">
        <w:t xml:space="preserve">dana </w:t>
      </w:r>
      <w:r w:rsidR="006C627A">
        <w:t>21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6C627A" w:rsidR="00B604B0">
      <w:pPr>
        <w:jc w:val="center"/>
      </w:pPr>
      <w:r w:rsidRPr="008C3132">
        <w:t>r i j e š i o  j e</w:t>
      </w:r>
    </w:p>
    <w:p w:rsidRDefault="001030FD" w:rsidP="005440C2" w:rsidR="001030FD" w:rsidRPr="008C3132">
      <w:pPr>
        <w:jc w:val="center"/>
      </w:pPr>
    </w:p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2432EA">
        <w:t xml:space="preserve">ZADAR EVENTUM j.d.o.o., Zadar, Poljana Zemaljskog odbora 2., OIB 01714764470 </w:t>
      </w:r>
      <w:r w:rsidR="00AB42D5">
        <w:t xml:space="preserve">s danom </w:t>
      </w:r>
      <w:r w:rsidR="006C627A">
        <w:t>21</w:t>
      </w:r>
      <w:r w:rsidR="00AB42D5">
        <w:t xml:space="preserve">. ožujka 2016. u </w:t>
      </w:r>
      <w:r w:rsidR="006C627A">
        <w:t>9,30</w:t>
      </w:r>
      <w:r w:rsidR="004B52DA">
        <w:t xml:space="preserve">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6C627A">
        <w:t>IVAN GJURAŠIĆ iz Zagreba, Petrinjska 28., OIB 66025260916.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2432EA">
        <w:t>ZADAR EVENTUM j.d.o.o., Zadar, Poljana Zemaljskog odbora 2., OIB 01714764470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6C627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2432EA">
        <w:t>3</w:t>
      </w:r>
      <w:r w:rsidR="005E6FD0">
        <w:t xml:space="preserve">. </w:t>
      </w:r>
      <w:r w:rsidR="003F63E4">
        <w:t>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D56729">
        <w:t>1. rujna</w:t>
      </w:r>
      <w:r w:rsidR="005158F5">
        <w:t xml:space="preserve">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2432EA">
        <w:t>651</w:t>
      </w:r>
      <w:r w:rsidR="00C45A25">
        <w:t xml:space="preserve"> </w:t>
      </w:r>
      <w:r w:rsidRPr="00B604B0">
        <w:t xml:space="preserve">dana u ukupnom iznosu od </w:t>
      </w:r>
      <w:r w:rsidR="002432EA">
        <w:t>81.160,36</w:t>
      </w:r>
      <w:r w:rsidR="00C45A25">
        <w:t xml:space="preserve"> </w:t>
      </w:r>
      <w:r w:rsidR="006C627A">
        <w:t xml:space="preserve">kuna, da nema zaposlenih, ima otvorena tri računa kod Splitske banke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6C627A">
        <w:t>21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6C627A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6C627A">
        <w:t xml:space="preserve"> rješenja radi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7D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6374BA" w:rsidRPr="00AB42D5">
      <w:t>Poslovni broj: 5</w:t>
    </w:r>
    <w:r w:rsidR="006374BA">
      <w:t xml:space="preserve"> St-</w:t>
    </w:r>
    <w:r w:rsidR="002432EA">
      <w:t>429</w:t>
    </w:r>
    <w:r w:rsidR="002F20D0">
      <w:t>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027DC"/>
    <w:rsid w:val="0001684A"/>
    <w:rsid w:val="00017BA9"/>
    <w:rsid w:val="00024FE0"/>
    <w:rsid w:val="000455F4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6699"/>
    <w:rsid w:val="001357C2"/>
    <w:rsid w:val="001371D6"/>
    <w:rsid w:val="00147DE6"/>
    <w:rsid w:val="001537CE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32E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0C25"/>
    <w:rsid w:val="002E7187"/>
    <w:rsid w:val="002F20D0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162"/>
    <w:rsid w:val="003C58EA"/>
    <w:rsid w:val="003D0523"/>
    <w:rsid w:val="003D7466"/>
    <w:rsid w:val="003F1185"/>
    <w:rsid w:val="003F118A"/>
    <w:rsid w:val="003F42CE"/>
    <w:rsid w:val="003F5D2D"/>
    <w:rsid w:val="003F63E4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374BA"/>
    <w:rsid w:val="00645538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4E61"/>
    <w:rsid w:val="006B5DE1"/>
    <w:rsid w:val="006C627A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C0A3B"/>
    <w:rsid w:val="007D6501"/>
    <w:rsid w:val="007D76E3"/>
    <w:rsid w:val="00821286"/>
    <w:rsid w:val="008276F1"/>
    <w:rsid w:val="008455B6"/>
    <w:rsid w:val="008503D7"/>
    <w:rsid w:val="00854309"/>
    <w:rsid w:val="00862CC5"/>
    <w:rsid w:val="0088334D"/>
    <w:rsid w:val="0089419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9E40E0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9699A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504EF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0294F"/>
    <w:rsid w:val="00D10636"/>
    <w:rsid w:val="00D21637"/>
    <w:rsid w:val="00D23BBC"/>
    <w:rsid w:val="00D30751"/>
    <w:rsid w:val="00D3138D"/>
    <w:rsid w:val="00D36588"/>
    <w:rsid w:val="00D42256"/>
    <w:rsid w:val="00D51E7B"/>
    <w:rsid w:val="00D52276"/>
    <w:rsid w:val="00D56729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15B38"/>
    <w:rsid w:val="00E2239F"/>
    <w:rsid w:val="00E26069"/>
    <w:rsid w:val="00E37B9D"/>
    <w:rsid w:val="00E41244"/>
    <w:rsid w:val="00E516F3"/>
    <w:rsid w:val="00E5646B"/>
    <w:rsid w:val="00E60302"/>
    <w:rsid w:val="00E60EF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57FAC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3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4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3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43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43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3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3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3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2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St-429/2015-5</izvorni_sadrzaj>
    <derivirana_varijabla naziv="DomainObject.Oznaka_1">St-429/2015-5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EVENTUM jednostavno društvo s ograničenom odgovornošću - putnička agencija</izvorni_sadrzaj>
    <derivirana_varijabla naziv="DomainObject.Predmet.ProtustrankaFormated_1">  ZADAR EVENTUM jednostavno društvo s ograničenom odgovornošću - putnička agencija</derivirana_varijabla>
  </DomainObject.Predmet.ProtustrankaFormated>
  <DomainObject.Predmet.ProtustrankaFormatedOIB>
    <izvorni_sadrzaj>  ZADAR EVENTUM jednostavno društvo s ograničenom odgovornošću - putnička agencija, OIB 01714764470</izvorni_sadrzaj>
    <derivirana_varijabla naziv="DomainObject.Predmet.ProtustrankaFormatedOIB_1">  ZADAR EVENTUM jednostavno društvo s ograničenom odgovornošću - putnička agencija, OIB 01714764470</derivirana_varijabla>
  </DomainObject.Predmet.ProtustrankaFormatedOIB>
  <DomainObject.Predmet.ProtustrankaFormatedWithAdress>
    <izvorni_sadrzaj> ZADAR EVENTUM jednostavno društvo s ograničenom odgovornošću - putnička agencija, Poljana Zemaljskog odbora 2, 23000 Zadar</izvorni_sadrzaj>
    <derivirana_varijabla naziv="DomainObject.Predmet.ProtustrankaFormatedWithAdress_1"> ZADAR EVENTUM jednostavno društvo s ograničenom odgovornošću - putnička agencija, Poljana Zemaljskog odbora 2, 23000 Zadar</derivirana_varijabla>
  </DomainObject.Predmet.ProtustrankaFormatedWithAdress>
  <DomainObject.Predmet.ProtustrankaFormatedWithAdressOIB>
    <izvorni_sadrzaj> ZADAR EVENTUM jednostavno društvo s ograničenom odgovornošću - putnička agencija, OIB 01714764470, Poljana Zemaljskog odbora 2, 23000 Zadar</izvorni_sadrzaj>
    <derivirana_varijabla naziv="DomainObject.Predmet.ProtustrankaFormatedWithAdressOIB_1"> ZADAR EVENTUM jednostavno društvo s ograničenom odgovornošću - putnička agencija, OIB 01714764470, Poljana Zemaljskog odbora 2, 23000 Zadar</derivirana_varijabla>
  </DomainObject.Predmet.ProtustrankaFormatedWithAdressOIB>
  <DomainObject.Predmet.ProtustrankaWithAdress>
    <izvorni_sadrzaj>ZADAR EVENTUM jednostavno društvo s ograničenom odgovornošću - putnička agencija Poljana Zemaljskog odbora 2, 23000 Zadar</izvorni_sadrzaj>
    <derivirana_varijabla naziv="DomainObject.Predmet.ProtustrankaWithAdress_1">ZADAR EVENTUM jednostavno društvo s ograničenom odgovornošću - putnička agencija Poljana Zemaljskog odbora 2, 23000 Zadar</derivirana_varijabla>
  </DomainObject.Predmet.ProtustrankaWithAdress>
  <DomainObject.Predmet.ProtustrankaWithAdressOIB>
    <izvorni_sadrzaj>ZADAR EVENTUM jednostavno društvo s ograničenom odgovornošću - putnička agencija, OIB 01714764470, Poljana Zemaljskog odbora 2, 23000 Zadar</izvorni_sadrzaj>
    <derivirana_varijabla naziv="DomainObject.Predmet.ProtustrankaWithAdressOIB_1">ZADAR EVENTUM jednostavno društvo s ograničenom odgovornošću - putnička agencija, OIB 01714764470, Poljana Zemaljskog odbora 2, 23000 Zadar</derivirana_varijabla>
  </DomainObject.Predmet.ProtustrankaWithAdressOIB>
  <DomainObject.Predmet.ProtustrankaNazivFormated>
    <izvorni_sadrzaj>ZADAR EVENTUM jednostavno društvo s ograničenom odgovornošću - putnička agencija</izvorni_sadrzaj>
    <derivirana_varijabla naziv="DomainObject.Predmet.ProtustrankaNazivFormated_1">ZADAR EVENTUM jednostavno društvo s ograničenom odgovornošću - putnička agencija</derivirana_varijabla>
  </DomainObject.Predmet.ProtustrankaNazivFormated>
  <DomainObject.Predmet.ProtustrankaNazivFormatedOIB>
    <izvorni_sadrzaj>ZADAR EVENTUM jednostavno društvo s ograničenom odgovornošću - putnička agencija, OIB 01714764470</izvorni_sadrzaj>
    <derivirana_varijabla naziv="DomainObject.Predmet.ProtustrankaNazivFormatedOIB_1">ZADAR EVENTUM jednostavno društvo s ograničenom odgovornošću - putnička agencija, OIB 01714764470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81160.36</izvorni_sadrzaj>
    <derivirana_varijabla naziv="DomainObject.Predmet.TrenutnaVrijednost_1">81160.36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EVENTUM jednostavno društvo s ograničenom odgovornošću - putnička agencija</item>
    </izvorni_sadrzaj>
    <derivirana_varijabla naziv="DomainObject.Predmet.ProtuStrankaListFormated_1">
      <item>ZADAR EVENTUM jednostavno društvo s ograničenom odgovornošću - putnička agencija</item>
    </derivirana_varijabla>
  </DomainObject.Predmet.ProtuStrankaListFormated>
  <DomainObject.Predmet.ProtuStrankaListFormatedOIB>
    <izvorni_sadrzaj>
      <item>ZADAR EVENTUM jednostavno društvo s ograničenom odgovornošću - putnička agencija, OIB 01714764470</item>
    </izvorni_sadrzaj>
    <derivirana_varijabla naziv="DomainObject.Predmet.ProtuStrankaListFormatedOIB_1">
      <item>ZADAR EVENTUM jednostavno društvo s ograničenom odgovornošću - putnička agencija, OIB 01714764470</item>
    </derivirana_varijabla>
  </DomainObject.Predmet.ProtuStrankaListFormatedOIB>
  <DomainObject.Predmet.ProtuStrankaListFormatedWithAdress>
    <izvorni_sadrzaj>
      <item>ZADAR EVENTUM jednostavno društvo s ograničenom odgovornošću - putnička agencija, Poljana Zemaljskog odbora 2, 23000 Zadar</item>
    </izvorni_sadrzaj>
    <derivirana_varijabla naziv="DomainObject.Predmet.ProtuStrankaListFormatedWithAdress_1">
      <item>ZADAR EVENTUM jednostavno društvo s ograničenom odgovornošću - putnička agencija, Poljana Zemaljskog odbora 2, 23000 Zadar</item>
    </derivirana_varijabla>
  </DomainObject.Predmet.ProtuStrankaListFormatedWithAdress>
  <DomainObject.Predmet.ProtuStrankaListFormatedWithAdressOIB>
    <izvorni_sadrzaj>
      <item>ZADAR EVENTUM jednostavno društvo s ograničenom odgovornošću - putnička agencija, OIB 01714764470, Poljana Zemaljskog odbora 2, 23000 Zadar</item>
    </izvorni_sadrzaj>
    <derivirana_varijabla naziv="DomainObject.Predmet.ProtuStrankaListFormatedWithAdressOIB_1">
      <item>ZADAR EVENTUM jednostavno društvo s ograničenom odgovornošću - putnička agencija, OIB 01714764470, Poljana Zemaljskog odbora 2, 23000 Zadar</item>
    </derivirana_varijabla>
  </DomainObject.Predmet.ProtuStrankaListFormatedWithAdressOIB>
  <DomainObject.Predmet.ProtuStrankaListNazivFormated>
    <izvorni_sadrzaj>
      <item>ZADAR EVENTUM jednostavno društvo s ograničenom odgovornošću - putnička agencija</item>
    </izvorni_sadrzaj>
    <derivirana_varijabla naziv="DomainObject.Predmet.ProtuStrankaListNazivFormated_1">
      <item>ZADAR EVENTUM jednostavno društvo s ograničenom odgovornošću - putnička agencija</item>
    </derivirana_varijabla>
  </DomainObject.Predmet.ProtuStrankaListNazivFormated>
  <DomainObject.Predmet.ProtuStrankaListNazivFormatedOIB>
    <izvorni_sadrzaj>
      <item>ZADAR EVENTUM jednostavno društvo s ograničenom odgovornošću - putnička agencija, OIB 01714764470</item>
    </izvorni_sadrzaj>
    <derivirana_varijabla naziv="DomainObject.Predmet.ProtuStrankaListNazivFormatedOIB_1">
      <item>ZADAR EVENTUM jednostavno društvo s ograničenom odgovornošću - putnička agencija, OIB 01714764470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St-429/2015-5</izvorni_sadrzaj>
    <derivirana_varijabla naziv="DomainObject.PoslovniBrojDokumenta_1">St-429/2015-5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EVENTUM jednostavno društvo s ograničenom odgovornošću - putnička agencija</izvorni_sadrzaj>
    <derivirana_varijabla naziv="DomainObject.Predmet.ProtustrankaIDrugi_1">ZADAR EVENTUM jednostavno društvo s ograničenom odgovornošću -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EVENTUM jednostavno društvo s ograničenom odgovornošću - putnička agencija, OIB 01714764470, Poljana Zemaljskog odbora 2, 23000 Zadar</izvorni_sadrzaj>
    <derivirana_varijabla naziv="DomainObject.Predmet.ProtustrankaIDrugiAdressOIB_1">ZADAR EVENTUM jednostavno društvo s ograničenom odgovornošću - putnička agencija, OIB 01714764470, Poljana Zemaljskog odbora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St-429/2015-5</izvorni_sadrzaj>
    <derivirana_varijabla naziv="DomainObject.Predmet.OdlukaRjesenje.Oznaka_1">St-429/2015-5</derivirana_varijabla>
  </DomainObject.Predmet.OdlukaRjesenje.Oznaka>
  <DomainObject.Predmet.SudioniciListNaziv>
    <izvorni_sadrzaj>
      <item>FINA</item>
      <item>ZADAR EVENTUM jednostavno društvo s ograničenom odgovornošću - putnička agencija</item>
    </izvorni_sadrzaj>
    <derivirana_varijabla naziv="DomainObject.Predmet.SudioniciListNaziv_1">
      <item>FINA</item>
      <item>ZADAR EVENTUM jednostavno društvo s ograničenom odgovornošću - putnička agencija</item>
    </derivirana_varijabla>
  </DomainObject.Predmet.SudioniciListNaziv>
  <DomainObject.Predmet.SudioniciListAdressOIB>
    <izvorni_sadrzaj>
      <item>FINA, OIB 85821130368</item>
      <item>ZADAR EVENTUM jednostavno društvo s ograničenom odgovornošću - putnička agencija, OIB 01714764470, Poljana Zemaljskog odbora 2,23000 Zadar</item>
    </izvorni_sadrzaj>
    <derivirana_varijabla naziv="DomainObject.Predmet.SudioniciListAdressOIB_1">
      <item>FINA, OIB 85821130368</item>
      <item>ZADAR EVENTUM jednostavno društvo s ograničenom odgovornošću - putnička agencija, OIB 01714764470, Poljana Zemaljskog odbora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01714764470</item>
    </izvorni_sadrzaj>
    <derivirana_varijabla naziv="DomainObject.Predmet.SudioniciListNazivOIB_1">
      <item>, OIB 85821130368</item>
      <item>, OIB 01714764470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4744</properties:Characters>
  <properties:Lines>125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2016-03-14T08:22:00Z</dcterms:created>
  <dc:creator>Administrator</dc:creator>
  <cp:lastModifiedBy>Vedrana Raspović</cp:lastModifiedBy>
  <cp:lastPrinted>2016-03-21T08:31:00Z</cp:lastPrinted>
  <dcterms:modified xmlns:xsi="http://www.w3.org/2001/XMLSchema-instance" xsi:type="dcterms:W3CDTF">2016-03-21T08:33:00Z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St-429/2015-5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