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41c8" w14:paraId="3a941c8" w:rsidRDefault="00A624F7" w:rsidP="00A624F7" w:rsidR="00A624F7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151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73</w:t>
      </w:r>
      <w:proofErr w:type="spellEnd"/>
    </w:p>
    <w:p w:rsidRDefault="00A624F7" w:rsidP="00A624F7" w:rsidR="00A624F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24F7" w:rsidP="00A624F7" w:rsidR="00A624F7"/>
    <w:p w:rsidRDefault="00A624F7" w:rsidP="00A624F7" w:rsidR="00A624F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624F7" w:rsidP="00A624F7" w:rsidR="00A624F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A624F7" w:rsidP="00A624F7" w:rsidR="00A624F7"/>
    <w:p w:rsidRDefault="00A624F7" w:rsidP="00A624F7" w:rsidR="00A624F7"/>
    <w:p w:rsidRDefault="00A624F7" w:rsidP="00A624F7" w:rsidR="00A624F7">
      <w:pPr>
        <w:jc w:val="center"/>
      </w:pPr>
      <w:r>
        <w:t>R E P U B L I K A     H R V A T S K A</w:t>
      </w:r>
    </w:p>
    <w:p w:rsidRDefault="00A624F7" w:rsidP="00A624F7" w:rsidR="00A624F7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A624F7" w:rsidP="00A624F7" w:rsidR="00A624F7">
      <w:pPr>
        <w:rPr>
          <w:b/>
        </w:rPr>
      </w:pPr>
    </w:p>
    <w:p w:rsidRDefault="00A624F7" w:rsidP="00A624F7" w:rsidR="00A624F7">
      <w:pPr>
        <w:ind w:firstLine="708"/>
        <w:jc w:val="both"/>
      </w:pPr>
      <w:r>
        <w:t>Trgovački sud u Osijeku, po sucu pojedincu Jadranki Herman kao stečajnom sucu, u stečajnom postupku nad  dužnikom</w:t>
      </w:r>
      <w:r>
        <w:rPr>
          <w:bCs/>
        </w:rPr>
        <w:t xml:space="preserve"> </w:t>
      </w:r>
      <w:proofErr w:type="spellStart"/>
      <w:r>
        <w:t>BUČ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d.o.o. za izvođenje građevinskih radova, u stečaju, </w:t>
      </w:r>
      <w:proofErr w:type="spellStart"/>
      <w:r>
        <w:t>Bizovac</w:t>
      </w:r>
      <w:proofErr w:type="spellEnd"/>
      <w:r>
        <w:t xml:space="preserve">, Republike Hrvatske </w:t>
      </w:r>
      <w:proofErr w:type="spellStart"/>
      <w:r>
        <w:t>22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030014182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64467815769</w:t>
      </w:r>
      <w:proofErr w:type="spellEnd"/>
      <w:r>
        <w:t xml:space="preserve">, dana 1. kolovoza </w:t>
      </w:r>
      <w:proofErr w:type="spellStart"/>
      <w:r>
        <w:t>2018</w:t>
      </w:r>
      <w:proofErr w:type="spellEnd"/>
      <w:r>
        <w:t xml:space="preserve">.                          </w:t>
      </w:r>
    </w:p>
    <w:p w:rsidRDefault="00A624F7" w:rsidP="00A624F7" w:rsidR="00A624F7" w:rsidRPr="00235E90">
      <w:pPr>
        <w:ind w:firstLine="708"/>
        <w:jc w:val="both"/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624F7" w:rsidP="00A624F7" w:rsidR="00A624F7">
      <w:pPr>
        <w:jc w:val="center"/>
        <w:rPr>
          <w:bCs/>
        </w:rPr>
      </w:pPr>
      <w:r>
        <w:rPr>
          <w:bCs/>
        </w:rPr>
        <w:t>r i j e š i o   j e</w:t>
      </w:r>
    </w:p>
    <w:p w:rsidRDefault="001E716B" w:rsidP="00AD05D0" w:rsidR="001E716B">
      <w:pPr>
        <w:jc w:val="both"/>
        <w:rPr>
          <w:b/>
        </w:rPr>
      </w:pPr>
    </w:p>
    <w:p w:rsidRDefault="00AD05D0" w:rsidP="002F785D" w:rsidR="00AD05D0">
      <w:pPr>
        <w:jc w:val="both"/>
      </w:pPr>
    </w:p>
    <w:p w:rsidRDefault="001E716B" w:rsidP="00AD05D0" w:rsidR="001E716B">
      <w:pPr>
        <w:ind w:left="705"/>
        <w:jc w:val="both"/>
      </w:pPr>
      <w:r>
        <w:t xml:space="preserve">Određuje se </w:t>
      </w:r>
      <w:r w:rsidR="00AD05D0">
        <w:t xml:space="preserve">završno </w:t>
      </w:r>
      <w:r>
        <w:t>ročište</w:t>
      </w:r>
      <w:r w:rsidR="000B15E6">
        <w:t xml:space="preserve"> vjerovnika </w:t>
      </w:r>
      <w:r w:rsidR="002F785D">
        <w:t xml:space="preserve">u stečajnom postupku nad </w:t>
      </w:r>
      <w:r w:rsidR="00A624F7">
        <w:t xml:space="preserve">dužnikom </w:t>
      </w:r>
      <w:proofErr w:type="spellStart"/>
      <w:r w:rsidR="00A624F7">
        <w:t>BUČ</w:t>
      </w:r>
      <w:proofErr w:type="spellEnd"/>
      <w:r w:rsidR="00A624F7">
        <w:t xml:space="preserve"> </w:t>
      </w:r>
      <w:proofErr w:type="spellStart"/>
      <w:r w:rsidR="00A624F7">
        <w:t>TRADE</w:t>
      </w:r>
      <w:proofErr w:type="spellEnd"/>
      <w:r w:rsidR="00A624F7">
        <w:t xml:space="preserve"> d.o.o. za izvođenje građevinskih radova, u stečaju, </w:t>
      </w:r>
      <w:proofErr w:type="spellStart"/>
      <w:r w:rsidR="00A624F7">
        <w:t>Bizovac</w:t>
      </w:r>
      <w:proofErr w:type="spellEnd"/>
      <w:r w:rsidR="00A624F7">
        <w:t xml:space="preserve">, Republike Hrvatske </w:t>
      </w:r>
      <w:proofErr w:type="spellStart"/>
      <w:r w:rsidR="00A624F7">
        <w:t>22</w:t>
      </w:r>
      <w:proofErr w:type="spellEnd"/>
      <w:r w:rsidR="00A624F7">
        <w:t xml:space="preserve">, </w:t>
      </w:r>
      <w:proofErr w:type="spellStart"/>
      <w:r w:rsidR="00A624F7">
        <w:t>MBS</w:t>
      </w:r>
      <w:proofErr w:type="spellEnd"/>
      <w:r w:rsidR="00A624F7">
        <w:t xml:space="preserve"> </w:t>
      </w:r>
      <w:proofErr w:type="spellStart"/>
      <w:r w:rsidR="00A624F7">
        <w:t>030014182</w:t>
      </w:r>
      <w:proofErr w:type="spellEnd"/>
      <w:r w:rsidR="00A624F7">
        <w:t xml:space="preserve">, </w:t>
      </w:r>
      <w:proofErr w:type="spellStart"/>
      <w:r w:rsidR="00A624F7">
        <w:t>OIB</w:t>
      </w:r>
      <w:proofErr w:type="spellEnd"/>
      <w:r w:rsidR="00A624F7">
        <w:t xml:space="preserve"> </w:t>
      </w:r>
      <w:proofErr w:type="spellStart"/>
      <w:r w:rsidR="00A624F7">
        <w:t>64467815769</w:t>
      </w:r>
      <w:proofErr w:type="spellEnd"/>
      <w:r w:rsidR="00A624F7">
        <w:t xml:space="preserve">, </w:t>
      </w:r>
      <w:r>
        <w:t xml:space="preserve">za </w:t>
      </w:r>
      <w:r w:rsidR="00AD05D0">
        <w:t xml:space="preserve">dan </w:t>
      </w:r>
    </w:p>
    <w:p w:rsidRDefault="001E716B" w:rsidP="00AD05D0" w:rsidR="001E716B" w:rsidRPr="0072593E">
      <w:pPr>
        <w:ind w:left="705"/>
        <w:jc w:val="both"/>
      </w:pPr>
    </w:p>
    <w:p w:rsidRDefault="00FF1422" w:rsidP="00AD05D0" w:rsidR="001E716B" w:rsidRPr="00632C47">
      <w:pPr>
        <w:ind w:left="705"/>
        <w:jc w:val="center"/>
      </w:pPr>
      <w:r w:rsidRPr="0072593E">
        <w:t xml:space="preserve">  </w:t>
      </w:r>
      <w:proofErr w:type="spellStart"/>
      <w:r w:rsidR="00E125BB">
        <w:t>1</w:t>
      </w:r>
      <w:r w:rsidR="00A624F7">
        <w:t>9</w:t>
      </w:r>
      <w:proofErr w:type="spellEnd"/>
      <w:r w:rsidR="00A624F7">
        <w:t>. rujan</w:t>
      </w:r>
      <w:r w:rsidR="00E125BB">
        <w:t xml:space="preserve"> </w:t>
      </w:r>
      <w:proofErr w:type="spellStart"/>
      <w:r w:rsidR="00E125BB">
        <w:t>2018</w:t>
      </w:r>
      <w:proofErr w:type="spellEnd"/>
      <w:r w:rsidR="00E125BB">
        <w:t>.</w:t>
      </w:r>
      <w:r w:rsidR="00D819DD">
        <w:t xml:space="preserve"> </w:t>
      </w:r>
      <w:r w:rsidR="00BC630B" w:rsidRPr="00632C47">
        <w:t xml:space="preserve"> godine  s početkom u </w:t>
      </w:r>
      <w:proofErr w:type="spellStart"/>
      <w:r w:rsidR="004D325B">
        <w:t>10</w:t>
      </w:r>
      <w:proofErr w:type="spellEnd"/>
      <w:r w:rsidR="004D325B">
        <w:t>,</w:t>
      </w:r>
      <w:proofErr w:type="spellStart"/>
      <w:r w:rsidR="00E125BB">
        <w:t>0</w:t>
      </w:r>
      <w:r w:rsidR="004D325B">
        <w:t>0</w:t>
      </w:r>
      <w:proofErr w:type="spellEnd"/>
      <w:r w:rsidR="00AD05D0" w:rsidRPr="00632C47">
        <w:t xml:space="preserve"> sati,</w:t>
      </w:r>
    </w:p>
    <w:p w:rsidRDefault="00AD05D0" w:rsidP="00AD05D0" w:rsidR="00AD05D0" w:rsidRPr="00632C47">
      <w:pPr>
        <w:ind w:left="705"/>
        <w:jc w:val="both"/>
      </w:pPr>
    </w:p>
    <w:p w:rsidRDefault="00AD05D0" w:rsidP="00AD05D0" w:rsidR="00AD05D0">
      <w:pPr>
        <w:ind w:left="705"/>
        <w:jc w:val="both"/>
      </w:pPr>
      <w:r>
        <w:t xml:space="preserve">u zgradi Trgovačkog suda u Osijeku, Zagrebačka 2, soba </w:t>
      </w:r>
      <w:proofErr w:type="spellStart"/>
      <w:r>
        <w:t>22</w:t>
      </w:r>
      <w:proofErr w:type="spellEnd"/>
      <w:r>
        <w:t>/I</w:t>
      </w:r>
      <w:r w:rsidR="004D325B">
        <w:t>, sa sljedećim dnevnim redom: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>Rasprava o završnom računu stečajnog upravitelja,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 xml:space="preserve">Donošenje odluke o neunovčenim predmetima stečajne mase. </w:t>
      </w:r>
    </w:p>
    <w:p w:rsidRDefault="001E716B" w:rsidP="00BC630B" w:rsidR="001E716B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D819DD" w:rsidP="001E716B" w:rsidR="001E716B">
      <w:pPr>
        <w:jc w:val="center"/>
      </w:pPr>
      <w:r>
        <w:t xml:space="preserve">U Osijeku </w:t>
      </w:r>
      <w:r w:rsidR="00A624F7">
        <w:t xml:space="preserve">1. kolovoz </w:t>
      </w:r>
      <w:r w:rsidR="00E125BB">
        <w:t xml:space="preserve"> </w:t>
      </w:r>
      <w:proofErr w:type="spellStart"/>
      <w:r w:rsidR="00E125BB">
        <w:t>2018</w:t>
      </w:r>
      <w:proofErr w:type="spellEnd"/>
      <w:r w:rsidR="00E125BB">
        <w:t xml:space="preserve">.  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BC630B" w:rsidP="001E716B" w:rsidR="001E716B">
      <w:r>
        <w:t xml:space="preserve">Maja Kocijan </w:t>
      </w:r>
      <w:r w:rsidR="000B15E6">
        <w:t xml:space="preserve"> 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D05D0" w:rsidP="001E716B" w:rsidR="00AD05D0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096499">
      <w:r>
        <w:t xml:space="preserve">Protiv ovog rješenja nije dopuštena žalba (čl.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</w:smartTag>
      <w:r w:rsidR="007669AA">
        <w:t xml:space="preserve">. 2. </w:t>
      </w:r>
      <w:proofErr w:type="spellStart"/>
      <w:r w:rsidR="007669AA">
        <w:t>ZPP</w:t>
      </w:r>
      <w:proofErr w:type="spellEnd"/>
      <w:r w:rsidR="007669AA">
        <w:t xml:space="preserve">-a u vezi s čl. </w:t>
      </w:r>
      <w:proofErr w:type="spellStart"/>
      <w:r w:rsidR="00E125BB">
        <w:t>10</w:t>
      </w:r>
      <w:proofErr w:type="spellEnd"/>
      <w:r w:rsidR="00D819DD">
        <w:t xml:space="preserve">. </w:t>
      </w:r>
      <w:proofErr w:type="spellStart"/>
      <w:r>
        <w:t>SZ</w:t>
      </w:r>
      <w:proofErr w:type="spellEnd"/>
      <w:r>
        <w:t>-a).</w:t>
      </w:r>
    </w:p>
    <w:p w:rsidRDefault="00BC630B" w:rsidP="001E716B" w:rsidR="00BC630B"/>
    <w:p w:rsidRDefault="001E716B" w:rsidP="001E716B" w:rsidR="001E716B">
      <w:r>
        <w:t>DNA</w:t>
      </w:r>
    </w:p>
    <w:p w:rsidRDefault="00C74D64" w:rsidP="00AD05D0" w:rsidR="00F86F5C" w:rsidRPr="00AD05D0">
      <w:pPr>
        <w:numPr>
          <w:ilvl w:val="0"/>
          <w:numId w:val="2"/>
        </w:numPr>
      </w:pPr>
      <w:r>
        <w:t xml:space="preserve">Stečajna upraviteljica </w:t>
      </w:r>
      <w:r w:rsidR="00A624F7">
        <w:t xml:space="preserve">Lidija </w:t>
      </w:r>
      <w:proofErr w:type="spellStart"/>
      <w:r w:rsidR="00A624F7">
        <w:t>Balog</w:t>
      </w:r>
      <w:proofErr w:type="spellEnd"/>
    </w:p>
    <w:p w:rsidRDefault="00D819D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DB45B5" w:rsidP="003A28AA" w:rsidR="000C20F1" w:rsidRPr="003A28AA">
      <w:pPr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>.</w:t>
      </w:r>
      <w:r w:rsidR="00A624F7">
        <w:rPr>
          <w:bCs/>
        </w:rPr>
        <w:t xml:space="preserve"> </w:t>
      </w:r>
      <w:proofErr w:type="spellStart"/>
      <w:r w:rsidR="00A624F7">
        <w:rPr>
          <w:bCs/>
        </w:rPr>
        <w:t>19</w:t>
      </w:r>
      <w:proofErr w:type="spellEnd"/>
      <w:r w:rsidR="00A624F7">
        <w:rPr>
          <w:bCs/>
        </w:rPr>
        <w:t>/9</w:t>
      </w:r>
    </w:p>
    <w:sectPr w:rsidSect="0072593E" w:rsidR="000C20F1" w:rsidRPr="003A28AA">
      <w:pgSz w:code="9" w:h="16838" w:w="11906"/>
      <w:pgMar w:gutter="0" w:footer="709" w:header="709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C4EEB"/>
    <w:multiLevelType w:val="hybridMultilevel"/>
    <w:tmpl w:val="8CEEEA26"/>
    <w:lvl w:tplc="BFBAC3D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27FAA"/>
    <w:rsid w:val="00030E23"/>
    <w:rsid w:val="00033616"/>
    <w:rsid w:val="00042BDD"/>
    <w:rsid w:val="0005337F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4791C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5DEC"/>
    <w:rsid w:val="0020629A"/>
    <w:rsid w:val="0021102A"/>
    <w:rsid w:val="00212B3A"/>
    <w:rsid w:val="00212F71"/>
    <w:rsid w:val="002142C7"/>
    <w:rsid w:val="00223C8E"/>
    <w:rsid w:val="002316A9"/>
    <w:rsid w:val="00231B84"/>
    <w:rsid w:val="00232E4E"/>
    <w:rsid w:val="00241BAD"/>
    <w:rsid w:val="002564C2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28AA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73"/>
    <w:rsid w:val="004A5B92"/>
    <w:rsid w:val="004B3E77"/>
    <w:rsid w:val="004C0219"/>
    <w:rsid w:val="004C0CAE"/>
    <w:rsid w:val="004C53D6"/>
    <w:rsid w:val="004D325B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2C47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2593E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69AA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5554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624F7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74D64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19DD"/>
    <w:rsid w:val="00D85A5F"/>
    <w:rsid w:val="00D86163"/>
    <w:rsid w:val="00DA5E58"/>
    <w:rsid w:val="00DB45B5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25B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C7ECA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101B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4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4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 TRADE d.o.o. za izvođenje građevinskih radova</izvorni_sadrzaj>
    <derivirana_varijabla naziv="DomainObject.Predmet.ProtustrankaFormated_1">  BUČ TRADE d.o.o. za izvođenje građevinskih radova</derivirana_varijabla>
  </DomainObject.Predmet.ProtustrankaFormated>
  <DomainObject.Predmet.ProtustrankaFormatedOIB>
    <izvorni_sadrzaj>  BUČ TRADE d.o.o. za izvođenje građevinskih radova, OIB 64467815769</izvorni_sadrzaj>
    <derivirana_varijabla naziv="DomainObject.Predmet.ProtustrankaFormatedOIB_1">  BUČ TRADE d.o.o. za izvođenje građevinskih radova, OIB 64467815769</derivirana_varijabla>
  </DomainObject.Predmet.ProtustrankaFormatedOIB>
  <DomainObject.Predmet.ProtustrankaFormatedWithAdress>
    <izvorni_sadrzaj> BUČ TRADE d.o.o. za izvođenje građevinskih radova, Republike Hrvatske 22, 31222 Bizovac</izvorni_sadrzaj>
    <derivirana_varijabla naziv="DomainObject.Predmet.ProtustrankaFormatedWithAdress_1"> BUČ TRADE d.o.o. za izvođenje građevinskih radova, Republike Hrvatske 22, 31222 Bizovac</derivirana_varijabla>
  </DomainObject.Predmet.ProtustrankaFormatedWithAdress>
  <DomainObject.Predmet.ProtustrankaFormatedWithAdressOIB>
    <izvorni_sadrzaj> BUČ TRADE d.o.o. za izvođenje građevinskih radova, OIB 64467815769, Republike Hrvatske 22, 31222 Bizovac</izvorni_sadrzaj>
    <derivirana_varijabla naziv="DomainObject.Predmet.ProtustrankaFormatedWithAdressOIB_1"> BUČ TRADE d.o.o. za izvođenje građevinskih radova, OIB 64467815769, Republike Hrvatske 22, 31222 Bizovac</derivirana_varijabla>
  </DomainObject.Predmet.ProtustrankaFormatedWithAdressOIB>
  <DomainObject.Predmet.ProtustrankaWithAdress>
    <izvorni_sadrzaj>BUČ TRADE d.o.o. za izvođenje građevinskih radova Republike Hrvatske 22, 31222 Bizovac</izvorni_sadrzaj>
    <derivirana_varijabla naziv="DomainObject.Predmet.ProtustrankaWithAdress_1">BUČ TRADE d.o.o. za izvođenje građevinskih radova Republike Hrvatske 22, 31222 Bizovac</derivirana_varijabla>
  </DomainObject.Predmet.ProtustrankaWithAdress>
  <DomainObject.Predmet.ProtustrankaWithAdressOIB>
    <izvorni_sadrzaj>BUČ TRADE d.o.o. za izvođenje građevinskih radova, OIB 64467815769, Republike Hrvatske 22, 31222 Bizovac</izvorni_sadrzaj>
    <derivirana_varijabla naziv="DomainObject.Predmet.ProtustrankaWithAdressOIB_1">BUČ TRADE d.o.o. za izvođenje građevinskih radova, OIB 64467815769, Republike Hrvatske 22, 31222 Bizovac</derivirana_varijabla>
  </DomainObject.Predmet.ProtustrankaWithAdressOIB>
  <DomainObject.Predmet.ProtustrankaNazivFormated>
    <izvorni_sadrzaj>BUČ TRADE d.o.o. za izvođenje građevinskih radova</izvorni_sadrzaj>
    <derivirana_varijabla naziv="DomainObject.Predmet.ProtustrankaNazivFormated_1">BUČ TRADE d.o.o. za izvođenje građevinskih radova</derivirana_varijabla>
  </DomainObject.Predmet.ProtustrankaNazivFormated>
  <DomainObject.Predmet.ProtustrankaNazivFormatedOIB>
    <izvorni_sadrzaj>BUČ TRADE d.o.o. za izvođenje građevinskih radova, OIB 64467815769</izvorni_sadrzaj>
    <derivirana_varijabla naziv="DomainObject.Predmet.ProtustrankaNazivFormatedOIB_1">BUČ TRADE d.o.o. za izvođenje građevinskih radova, OIB 64467815769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PRODUČNI URED SLAVONIJE I BARANJE zastupanog po punomoćniku ŽUPANI8JSKO DRŽAVNO ODVJETNIŠTVO U OSIJEKU</izvorni_sadrzaj>
    <derivirana_varijabla naziv="DomainObject.Predmet.StrankaFormated_1">  MF PU PRODUČNI URED SLAVONIJE I BARANJE zastupanog po punomoćniku ŽUPANI8JSKO DRŽAVNO ODVJETNIŠTVO U OSIJEKU</derivirana_varijabla>
  </DomainObject.Predmet.StrankaFormated>
  <DomainObject.Predmet.StrankaFormatedOIB>
    <izvorni_sadrzaj>  MF PU PRODUČNI URED SLAVONIJE I BARANJE, OIB 52634238587 zastupanog po punomoćniku ŽUPANI8JSKO DRŽAVNO ODVJETNIŠTVO U OSIJEKU</izvorni_sadrzaj>
    <derivirana_varijabla naziv="DomainObject.Predmet.StrankaFormatedOIB_1">  MF PU PRODUČNI URED SLAVONIJE I BARANJE, OIB 52634238587 zastupanog po punomoćniku ŽUPANI8JSKO DRŽAVNO ODVJETNIŠTVO U OSIJEKU</derivirana_varijabla>
  </DomainObject.Predmet.StrankaFormatedOIB>
  <DomainObject.Predmet.StrankaFormatedWithAdress>
    <izvorni_sadrzaj> MF PU PRODUČNI URED SLAVONIJE I BARANJE zastupanog po punomoćniku ŽUPANI8JSKO DRŽAVNO ODVJETNIŠTVO U OSIJEKU</izvorni_sadrzaj>
    <derivirana_varijabla naziv="DomainObject.Predmet.StrankaFormatedWithAdress_1"> MF PU PRODUČNI URED SLAVONIJE I BARANJE zastupanog po punomoćniku ŽUPANI8JSKO DRŽAVNO ODVJETNIŠTVO U OSIJEKU</derivirana_varijabla>
  </DomainObject.Predmet.StrankaFormatedWithAdress>
  <DomainObject.Predmet.StrankaFormatedWithAdressOIB>
    <izvorni_sadrzaj> MF PU PRODUČNI URED SLAVONIJE I BARANJE, OIB 52634238587 zastupanog po punomoćniku ŽUPANI8JSKO DRŽAVNO ODVJETNIŠTVO U OSIJEKU</izvorni_sadrzaj>
    <derivirana_varijabla naziv="DomainObject.Predmet.StrankaFormatedWithAdressOIB_1"> MF PU PRODUČNI URED SLAVONIJE I BARANJE, OIB 52634238587 zastupanog po punomoćniku ŽUPANI8JSKO DRŽAVNO ODVJETNIŠTVO U OSIJEKU</derivirana_varijabla>
  </DomainObject.Predmet.StrankaFormatedWithAdressOIB>
  <DomainObject.Predmet.StrankaWithAdress>
    <izvorni_sadrzaj>MF PU PRODUČNI URED SLAVONIJE I BARANJE </izvorni_sadrzaj>
    <derivirana_varijabla naziv="DomainObject.Predmet.StrankaWithAdress_1">MF PU PRODUČNI URED SLAVONIJE I BARANJE </derivirana_varijabla>
  </DomainObject.Predmet.StrankaWithAdress>
  <DomainObject.Predmet.StrankaWithAdressOIB>
    <izvorni_sadrzaj>MF PU PRODUČNI URED SLAVONIJE I BARANJE, OIB 52634238587</izvorni_sadrzaj>
    <derivirana_varijabla naziv="DomainObject.Predmet.StrankaWithAdressOIB_1">MF PU PRODUČNI URED SLAVONIJE I BARANJE, OIB 52634238587</derivirana_varijabla>
  </DomainObject.Predmet.StrankaWithAdressOIB>
  <DomainObject.Predmet.StrankaNazivFormated>
    <izvorni_sadrzaj>MF PU PRODUČNI URED SLAVONIJE I BARANJE</izvorni_sadrzaj>
    <derivirana_varijabla naziv="DomainObject.Predmet.StrankaNazivFormated_1">MF PU PRODUČNI URED SLAVONIJE I BARANJE</derivirana_varijabla>
  </DomainObject.Predmet.StrankaNazivFormated>
  <DomainObject.Predmet.StrankaNazivFormatedOIB>
    <izvorni_sadrzaj>MF PU PRODUČNI URED SLAVONIJE I BARANJE, OIB 52634238587</izvorni_sadrzaj>
    <derivirana_varijabla naziv="DomainObject.Predmet.StrankaNazivFormatedOIB_1">MF PU PRODUČNI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PU PRODUČNI URED SLAVONIJE I BARANJE zastupanog po punomoćniku ŽUPANI8JSKO DRŽAVNO ODVJETNIŠTVO U OSIJEKU</item>
    </izvorni_sadrzaj>
    <derivirana_varijabla naziv="DomainObject.Predmet.StrankaListFormated_1">
      <item>MF PU PRODUČNI URED SLAVONIJE I BARANJE zastupanog po punomoćniku ŽUPANI8JSKO DRŽAVNO ODVJETNIŠTVO U OSIJEKU</item>
    </derivirana_varijabla>
  </DomainObject.Predmet.StrankaListFormated>
  <DomainObject.Predmet.StrankaListFormatedOIB>
    <izvorni_sadrzaj>
      <item>MF PU PRODUČNI URED SLAVONIJE I BARANJE, OIB 52634238587 zastupanog po punomoćniku ŽUPANI8JSKO DRŽAVNO ODVJETNIŠTVO U OSIJEKU</item>
    </izvorni_sadrzaj>
    <derivirana_varijabla naziv="DomainObject.Predmet.StrankaListFormatedOIB_1">
      <item>MF PU PRODUČNI URED SLAVONIJE I BARANJE, OIB 52634238587 zastupanog po punomoćniku ŽUPANI8JSKO DRŽAVNO ODVJETNIŠTVO U OSIJEKU</item>
    </derivirana_varijabla>
  </DomainObject.Predmet.StrankaListFormatedOIB>
  <DomainObject.Predmet.StrankaListFormatedWithAdress>
    <izvorni_sadrzaj>
      <item>MF PU PRODUČNI URED SLAVONIJE I BARANJE zastupanog po punomoćniku ŽUPANI8JSKO DRŽAVNO ODVJETNIŠTVO U OSIJEKU</item>
    </izvorni_sadrzaj>
    <derivirana_varijabla naziv="DomainObject.Predmet.StrankaListFormatedWithAdress_1">
      <item>MF PU PRODUČNI URED SLAVONIJE I BARANJE zastupanog po punomoćniku ŽUPANI8JSKO DRŽAVNO ODVJETNIŠTVO U OSIJEKU</item>
    </derivirana_varijabla>
  </DomainObject.Predmet.StrankaListFormatedWithAdress>
  <DomainObject.Predmet.StrankaListFormatedWithAdressOIB>
    <izvorni_sadrzaj>
      <item>MF PU PRODUČNI URED SLAVONIJE I BARANJE, OIB 52634238587 zastupanog po punomoćniku ŽUPANI8JSKO DRŽAVNO ODVJETNIŠTVO U OSIJEKU</item>
    </izvorni_sadrzaj>
    <derivirana_varijabla naziv="DomainObject.Predmet.StrankaListFormatedWithAdressOIB_1">
      <item>MF PU PRODUČNI URED SLAVONIJE I BARANJE, OIB 52634238587 zastupanog po punomoćniku ŽUPANI8JSKO DRŽAVNO ODVJETNIŠTVO U OSIJEKU</item>
    </derivirana_varijabla>
  </DomainObject.Predmet.StrankaListFormatedWithAdressOIB>
  <DomainObject.Predmet.StrankaListNazivFormated>
    <izvorni_sadrzaj>
      <item>MF PU PRODUČNI URED SLAVONIJE I BARANJE</item>
    </izvorni_sadrzaj>
    <derivirana_varijabla naziv="DomainObject.Predmet.StrankaListNazivFormated_1">
      <item>MF PU PRODUČNI URED SLAVONIJE I BARANJE</item>
    </derivirana_varijabla>
  </DomainObject.Predmet.StrankaListNazivFormated>
  <DomainObject.Predmet.StrankaListNazivFormatedOIB>
    <izvorni_sadrzaj>
      <item>MF PU PRODUČNI URED SLAVONIJE I BARANJE, OIB 52634238587</item>
    </izvorni_sadrzaj>
    <derivirana_varijabla naziv="DomainObject.Predmet.StrankaListNazivFormatedOIB_1">
      <item>MF PU PRODUČNI URED SLAVONIJE I BARANJE, OIB 52634238587</item>
    </derivirana_varijabla>
  </DomainObject.Predmet.StrankaListNazivFormatedOIB>
  <DomainObject.Predmet.ProtuStrankaListFormated>
    <izvorni_sadrzaj>
      <item>BUČ TRADE d.o.o. za izvođenje građevinskih radova</item>
    </izvorni_sadrzaj>
    <derivirana_varijabla naziv="DomainObject.Predmet.ProtuStrankaListFormated_1">
      <item>BUČ TRADE d.o.o. za izvođenje građevinskih radova</item>
    </derivirana_varijabla>
  </DomainObject.Predmet.ProtuStrankaListFormated>
  <DomainObject.Predmet.ProtuStrankaListFormatedOIB>
    <izvorni_sadrzaj>
      <item>BUČ TRADE d.o.o. za izvođenje građevinskih radova, OIB 64467815769</item>
    </izvorni_sadrzaj>
    <derivirana_varijabla naziv="DomainObject.Predmet.ProtuStrankaListFormatedOIB_1">
      <item>BUČ TRADE d.o.o. za izvođenje građevinskih radova, OIB 64467815769</item>
    </derivirana_varijabla>
  </DomainObject.Predmet.ProtuStrankaListFormatedOIB>
  <DomainObject.Predmet.ProtuStrankaListFormatedWithAdress>
    <izvorni_sadrzaj>
      <item>BUČ TRADE d.o.o. za izvođenje građevinskih radova, Republike Hrvatske 22, 31222 Bizovac</item>
    </izvorni_sadrzaj>
    <derivirana_varijabla naziv="DomainObject.Predmet.ProtuStrankaListFormatedWithAdress_1">
      <item>BUČ TRADE d.o.o. za izvođenje građevinskih radova, Republike Hrvatske 22, 31222 Bizovac</item>
    </derivirana_varijabla>
  </DomainObject.Predmet.ProtuStrankaListFormatedWithAdress>
  <DomainObject.Predmet.ProtuStrankaListFormatedWithAdressOIB>
    <izvorni_sadrzaj>
      <item>BUČ TRADE d.o.o. za izvođenje građevinskih radova, OIB 64467815769, Republike Hrvatske 22, 31222 Bizovac</item>
    </izvorni_sadrzaj>
    <derivirana_varijabla naziv="DomainObject.Predmet.ProtuStrankaListFormatedWithAdressOIB_1">
      <item>BUČ TRADE d.o.o. za izvođenje građevinskih radova, OIB 64467815769, Republike Hrvatske 22, 31222 Bizovac</item>
    </derivirana_varijabla>
  </DomainObject.Predmet.ProtuStrankaListFormatedWithAdressOIB>
  <DomainObject.Predmet.ProtuStrankaListNazivFormated>
    <izvorni_sadrzaj>
      <item>BUČ TRADE d.o.o. za izvođenje građevinskih radova</item>
    </izvorni_sadrzaj>
    <derivirana_varijabla naziv="DomainObject.Predmet.ProtuStrankaListNazivFormated_1">
      <item>BUČ TRADE d.o.o. za izvođenje građevinskih radova</item>
    </derivirana_varijabla>
  </DomainObject.Predmet.ProtuStrankaListNazivFormated>
  <DomainObject.Predmet.ProtuStrankaListNazivFormatedOIB>
    <izvorni_sadrzaj>
      <item>BUČ TRADE d.o.o. za izvođenje građevinskih radova, OIB 64467815769</item>
    </izvorni_sadrzaj>
    <derivirana_varijabla naziv="DomainObject.Predmet.ProtuStrankaListNazivFormatedOIB_1">
      <item>BUČ TRADE d.o.o. za izvođenje građevinskih radova, OIB 64467815769</item>
    </derivirana_varijabla>
  </DomainObject.Predmet.ProtuStrankaListNazivFormatedOIB>
  <DomainObject.Predmet.OstaliListFormated>
    <izvorni_sadrzaj>
      <item>ŽUPANI8JSKO DRŽAVNO ODVJETNIŠTVO U OSIJEKU punomoćnik sudionika u postupku MF PU PRODUČNI URED SLAVONIJE I BARANJE</item>
      <item>Lidija Balog</item>
      <item>e-oglasna ploča - BIĆ TRADE d.o.o. Bizovac</item>
    </izvorni_sadrzaj>
    <derivirana_varijabla naziv="DomainObject.Predmet.OstaliListFormated_1">
      <item>ŽUPANI8JSKO DRŽAVNO ODVJETNIŠTVO U OSIJEKU punomoćnik sudionika u postupku MF PU PRODUČNI URED SLAVONIJE I BARANJE</item>
      <item>Lidija Balog</item>
      <item>e-oglasna ploča - BIĆ TRADE d.o.o. Bizovac</item>
    </derivirana_varijabla>
  </DomainObject.Predmet.OstaliListFormated>
  <DomainObject.Predmet.OstaliListFormatedOIB>
    <izvorni_sadrzaj>
      <item>ŽUPANI8JSKO DRŽAVNO ODVJETNIŠTVO U OSIJEKU punomoćnik sudionika u postupku MF PU PRODUČNI URED SLAVONIJE I BARANJE</item>
      <item>Lidija Balog, OIB 90656042786</item>
      <item>e-oglasna ploča - BIĆ TRADE d.o.o. Bizovac, OIB 64467815769</item>
    </izvorni_sadrzaj>
    <derivirana_varijabla naziv="DomainObject.Predmet.OstaliListFormatedOIB_1">
      <item>ŽUPANI8JSKO DRŽAVNO ODVJETNIŠTVO U OSIJEKU punomoćnik sudionika u postupku MF PU PRODUČNI URED SLAVONIJE I BARANJE</item>
      <item>Lidija Balog, OIB 90656042786</item>
      <item>e-oglasna ploča - BIĆ TRADE d.o.o. Bizovac, OIB 64467815769</item>
    </derivirana_varijabla>
  </DomainObject.Predmet.OstaliListFormatedOIB>
  <DomainObject.Predmet.OstaliListFormatedWithAdress>
    <izvorni_sadrzaj>
      <item>ŽUPANI8JSKO DRŽAVNO ODVJETNIŠTVO U OSIJEKU punomoćnik sudionika u postupku MF PU PRODUČNI URED SLAVONIJE I BARANJE</item>
      <item>Lidija Balog, Vinogradska 17, 31327 Bilje</item>
      <item>e-oglasna ploča - BIĆ TRADE d.o.o. Bizovac</item>
    </izvorni_sadrzaj>
    <derivirana_varijabla naziv="DomainObject.Predmet.OstaliListFormatedWithAdress_1">
      <item>ŽUPANI8JSKO DRŽAVNO ODVJETNIŠTVO U OSIJEKU punomoćnik sudionika u postupku MF PU PRODUČNI URED SLAVONIJE I BARANJE</item>
      <item>Lidija Balog, Vinogradska 17, 31327 Bilje</item>
      <item>e-oglasna ploča - BIĆ TRADE d.o.o. Bizovac</item>
    </derivirana_varijabla>
  </DomainObject.Predmet.OstaliListFormatedWithAdress>
  <DomainObject.Predmet.OstaliListFormatedWithAdressOIB>
    <izvorni_sadrzaj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izvorni_sadrzaj>
    <derivirana_varijabla naziv="DomainObject.Predmet.OstaliListFormatedWithAdressOIB_1"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derivirana_varijabla>
  </DomainObject.Predmet.OstaliListFormatedWithAdressOIB>
  <DomainObject.Predmet.OstaliListNazivFormated>
    <izvorni_sadrzaj>
      <item>ŽUPANI8JSKO DRŽAVNO ODVJETNIŠTVO U OSIJEKU</item>
      <item>Lidija Balog</item>
      <item>e-oglasna ploča - BIĆ TRADE d.o.o. Bizovac</item>
    </izvorni_sadrzaj>
    <derivirana_varijabla naziv="DomainObject.Predmet.OstaliListNazivFormated_1">
      <item>ŽUPANI8JSKO DRŽAVNO ODVJETNIŠTVO U OSIJEKU</item>
      <item>Lidija Balog</item>
      <item>e-oglasna ploča - BIĆ TRADE d.o.o. Bizovac</item>
    </derivirana_varijabla>
  </DomainObject.Predmet.OstaliListNazivFormated>
  <DomainObject.Predmet.OstaliListNazivFormatedOIB>
    <izvorni_sadrzaj>
      <item>ŽUPANI8JSKO DRŽAVNO ODVJETNIŠTVO U OSIJEKU</item>
      <item>Lidija Balog, OIB 90656042786</item>
      <item>e-oglasna ploča - BIĆ TRADE d.o.o. Bizovac, OIB 64467815769</item>
    </izvorni_sadrzaj>
    <derivirana_varijabla naziv="DomainObject.Predmet.OstaliListNazivFormatedOIB_1">
      <item>ŽUPANI8JSKO DRŽAVNO ODVJETNIŠTVO U OSIJEKU</item>
      <item>Lidija Balog, OIB 90656042786</item>
      <item>e-oglasna ploča - BIĆ TRADE d.o.o. Bizovac, OIB 64467815769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PRODUČNI URED SLAVONIJE I BARANJE</izvorni_sadrzaj>
    <derivirana_varijabla naziv="DomainObject.Predmet.StrankaIDrugi_1">MF PU PRODUČNI URED SLAVONIJE I BARANJE</derivirana_varijabla>
  </DomainObject.Predmet.StrankaIDrugi>
  <DomainObject.Predmet.ProtustrankaIDrugi>
    <izvorni_sadrzaj>BUČ TRADE d.o.o. za izvođenje građevinskih radova</izvorni_sadrzaj>
    <derivirana_varijabla naziv="DomainObject.Predmet.ProtustrankaIDrugi_1">BUČ TRADE d.o.o. za izvođenje građevinskih radova</derivirana_varijabla>
  </DomainObject.Predmet.ProtustrankaIDrugi>
  <DomainObject.Predmet.StrankaIDrugiAdressOIB>
    <izvorni_sadrzaj>MF PU PRODUČNI URED SLAVONIJE I BARANJE, OIB 52634238587</izvorni_sadrzaj>
    <derivirana_varijabla naziv="DomainObject.Predmet.StrankaIDrugiAdressOIB_1">MF PU PRODUČNI URED SLAVONIJE I BARANJE, OIB 52634238587</derivirana_varijabla>
  </DomainObject.Predmet.StrankaIDrugiAdressOIB>
  <DomainObject.Predmet.ProtustrankaIDrugiAdressOIB>
    <izvorni_sadrzaj>BUČ TRADE d.o.o. za izvođenje građevinskih radova, OIB 64467815769, Republike Hrvatske 22, 31222 Bizovac</izvorni_sadrzaj>
    <derivirana_varijabla naziv="DomainObject.Predmet.ProtustrankaIDrugiAdressOIB_1">BUČ TRADE d.o.o. za izvođenje građevinskih radova, OIB 64467815769, Republike Hrvatske 22,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izvorni_sadrzaj>
    <derivirana_varijabla naziv="DomainObject.Predmet.SudioniciListNaziv_1"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derivirana_varijabla>
  </DomainObject.Predmet.SudioniciListNaziv>
  <DomainObject.Predmet.SudioniciListAdressOIB>
    <izvorni_sadrzaj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izvorni_sadrzaj>
    <derivirana_varijabla naziv="DomainObject.Predmet.SudioniciListAdressOIB_1"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64467815769</item>
      <item>, OIB null</item>
      <item>, OIB 90656042786</item>
      <item>, OIB 64467815769</item>
    </izvorni_sadrzaj>
    <derivirana_varijabla naziv="DomainObject.Predmet.SudioniciListNazivOIB_1">
      <item>, OIB 52634238587</item>
      <item>, OIB 64467815769</item>
      <item>, OIB null</item>
      <item>, OIB 90656042786</item>
      <item>, OIB 64467815769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923</properties:Characters>
  <properties:Lines>45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2018-08-01T06:29:00Z</dcterms:created>
  <dc:creator>hermanj</dc:creator>
  <cp:lastModifiedBy>Maja Kocijan</cp:lastModifiedBy>
  <cp:lastPrinted>2018-08-01T06:32:00Z</cp:lastPrinted>
  <dcterms:modified xmlns:xsi="http://www.w3.org/2001/XMLSchema-instance" xsi:type="dcterms:W3CDTF">2018-08-01T06:38:00Z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 - određuje se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