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4ec8" w14:paraId="5a54ec8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071CAA">
        <w:rPr>
          <w:rFonts w:hAnsi="Times New Roman" w:ascii="Times New Roman"/>
          <w:noProof/>
          <w:szCs w:val="24"/>
          <w:lang w:val="hr-HR"/>
        </w:rPr>
        <w:t>1807/2017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71CAA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071CAA">
        <w:rPr>
          <w:rFonts w:hAnsi="Times New Roman" w:ascii="Times New Roman"/>
          <w:szCs w:val="24"/>
          <w:lang w:val="hr-HR"/>
        </w:rPr>
        <w:t xml:space="preserve"> E</w:t>
      </w:r>
      <w:r w:rsidR="00071CAA" w:rsidRPr="00071CAA">
        <w:rPr>
          <w:rFonts w:hAnsi="Times New Roman" w:ascii="Times New Roman"/>
          <w:szCs w:val="24"/>
          <w:lang w:val="hr-HR"/>
        </w:rPr>
        <w:t>UROGAM d.o.o., OIB: 11127755252, MBS: 080</w:t>
      </w:r>
      <w:r w:rsidR="00071CAA">
        <w:rPr>
          <w:rFonts w:hAnsi="Times New Roman" w:ascii="Times New Roman"/>
          <w:szCs w:val="24"/>
          <w:lang w:val="hr-HR"/>
        </w:rPr>
        <w:t xml:space="preserve">657671, Zagreb, Josipa Anića 20,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210008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071CAA">
        <w:rPr>
          <w:rFonts w:hAnsi="Times New Roman" w:ascii="Times New Roman"/>
          <w:szCs w:val="24"/>
          <w:lang w:val="hr-HR"/>
        </w:rPr>
        <w:t>E</w:t>
      </w:r>
      <w:r w:rsidR="00071CAA" w:rsidRPr="00071CAA">
        <w:rPr>
          <w:rFonts w:hAnsi="Times New Roman" w:ascii="Times New Roman"/>
          <w:szCs w:val="24"/>
          <w:lang w:val="hr-HR"/>
        </w:rPr>
        <w:t>UROGAM d.o.o., OIB: 11127755252, MBS: 080</w:t>
      </w:r>
      <w:r w:rsidR="00071CAA">
        <w:rPr>
          <w:rFonts w:hAnsi="Times New Roman" w:ascii="Times New Roman"/>
          <w:szCs w:val="24"/>
          <w:lang w:val="hr-HR"/>
        </w:rPr>
        <w:t>657671, Zagreb, Josipa Anića 20</w:t>
      </w:r>
      <w:r w:rsidR="009A6D70" w:rsidRPr="005A0B18">
        <w:rPr>
          <w:rFonts w:hAnsi="Times New Roman" w:ascii="Times New Roman"/>
          <w:szCs w:val="24"/>
          <w:lang w:val="hr-HR"/>
        </w:rPr>
        <w:t>.</w:t>
      </w:r>
      <w:r w:rsidR="00A55B1A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210008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u</w:t>
      </w:r>
      <w:r w:rsidR="00210008">
        <w:rPr>
          <w:rFonts w:hAnsi="Times New Roman" w:ascii="Times New Roman"/>
          <w:szCs w:val="24"/>
        </w:rPr>
        <w:t xml:space="preserve"> 13,30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AC2B26">
        <w:rPr>
          <w:rFonts w:hAnsi="Times New Roman" w:ascii="Times New Roman"/>
          <w:szCs w:val="24"/>
        </w:rPr>
        <w:t>Mladen Novaković, OIB: 28857584241, Štinjan, Baližerka 44, Pula.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071CAA" w:rsidR="00A8418E" w:rsidRP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71C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071CAA">
        <w:rPr>
          <w:rFonts w:hAnsi="Times New Roman" w:ascii="Times New Roman"/>
        </w:rPr>
        <w:t xml:space="preserve"> </w:t>
      </w:r>
      <w:r w:rsidR="00071CAA" w:rsidRPr="00071CAA">
        <w:rPr>
          <w:rFonts w:hAnsi="Times New Roman" w:ascii="Times New Roman"/>
          <w:szCs w:val="24"/>
          <w:lang w:val="hr-HR"/>
        </w:rPr>
        <w:t>EUROGAM d.o.o., OIB: 11127755252, MBS: 080657671, Zagreb, Josipa Anića 20.</w:t>
      </w:r>
    </w:p>
    <w:p w:rsidRDefault="00071CAA" w:rsidP="00071CAA" w:rsidR="00071CAA" w:rsidRPr="00071CA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210008">
        <w:rPr>
          <w:rFonts w:hAnsi="Times New Roman" w:ascii="Times New Roman"/>
          <w:lang w:val="hr-HR"/>
        </w:rPr>
        <w:t>15. veljače 2018.</w:t>
      </w:r>
      <w:r w:rsidRPr="005A0B18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EF1F52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F1F5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23A6F">
      <w:rPr>
        <w:rFonts w:hAnsi="Times New Roman" w:ascii="Times New Roman"/>
      </w:rPr>
      <w:t>1807/2017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DD7"/>
    <w:rsid w:val="00210008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623A6F"/>
    <w:rsid w:val="006356C5"/>
    <w:rsid w:val="006C2E0C"/>
    <w:rsid w:val="006D4444"/>
    <w:rsid w:val="00713CF9"/>
    <w:rsid w:val="00730EAB"/>
    <w:rsid w:val="007A29F9"/>
    <w:rsid w:val="007C7A57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C2B26"/>
    <w:rsid w:val="00AF40B4"/>
    <w:rsid w:val="00B03169"/>
    <w:rsid w:val="00B2463B"/>
    <w:rsid w:val="00BE5464"/>
    <w:rsid w:val="00BE56CC"/>
    <w:rsid w:val="00C57CAF"/>
    <w:rsid w:val="00C70B79"/>
    <w:rsid w:val="00C93291"/>
    <w:rsid w:val="00CF2939"/>
    <w:rsid w:val="00D226FF"/>
    <w:rsid w:val="00D44D4F"/>
    <w:rsid w:val="00D955F3"/>
    <w:rsid w:val="00DB29D2"/>
    <w:rsid w:val="00DB4528"/>
    <w:rsid w:val="00E91D4E"/>
    <w:rsid w:val="00EE5750"/>
    <w:rsid w:val="00EE57FC"/>
    <w:rsid w:val="00EE69E5"/>
    <w:rsid w:val="00EF1F52"/>
    <w:rsid w:val="00F62A72"/>
    <w:rsid w:val="00F667BC"/>
    <w:rsid w:val="00F66BF4"/>
    <w:rsid w:val="00FA2440"/>
    <w:rsid w:val="00FB2B57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1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F5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F5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F5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F5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1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F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F5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F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F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St-1807/2017</izvorni_sadrzaj>
    <derivirana_varijabla naziv="DomainObject.Predmet.OznakaBroj_1">St-1807/2017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EUROGAM d.o.o. zastupanog po punomoćniku Dragan Miličević; Ivan Pavlović</izvorni_sadrzaj>
    <derivirana_varijabla naziv="DomainObject.Predmet.ProtustrankaFormated_1">  EUROGAM d.o.o. zastupanog po punomoćniku Dragan Miličević; Ivan Pavlović</derivirana_varijabla>
  </DomainObject.Predmet.ProtustrankaFormated>
  <DomainObject.Predmet.ProtustrankaFormatedOIB>
    <izvorni_sadrzaj>  EUROGAM d.o.o., OIB 11127755252 zastupanog po punomoćniku Dragan Miličević; Ivan Pavlović</izvorni_sadrzaj>
    <derivirana_varijabla naziv="DomainObject.Predmet.ProtustrankaFormatedOIB_1">  EUROGAM d.o.o., OIB 11127755252 zastupanog po punomoćniku Dragan Miličević; Ivan Pavlović</derivirana_varijabla>
  </DomainObject.Predmet.ProtustrankaFormatedOIB>
  <DomainObject.Predmet.ProtustrankaFormatedWithAdress>
    <izvorni_sadrzaj> EUROGAM d.o.o., Josipa Anića 20, 10000 Zagreb zastupanog po punomoćniku Dragan Miličević; Ivan Pavlović</izvorni_sadrzaj>
    <derivirana_varijabla naziv="DomainObject.Predmet.ProtustrankaFormatedWithAdress_1"> EUROGAM d.o.o., Josipa Anića 20, 10000 Zagreb zastupanog po punomoćniku Dragan Miličević; Ivan Pavlović</derivirana_varijabla>
  </DomainObject.Predmet.ProtustrankaFormatedWithAdress>
  <DomainObject.Predmet.ProtustrankaFormatedWithAdressOIB>
    <izvorni_sadrzaj> EUROGAM d.o.o., OIB 11127755252, Josipa Anića 20, 10000 Zagreb zastupanog po punomoćniku Dragan Miličević; Ivan Pavlović</izvorni_sadrzaj>
    <derivirana_varijabla naziv="DomainObject.Predmet.ProtustrankaFormatedWithAdressOIB_1"> EUROGAM d.o.o., OIB 11127755252, Josipa Anića 20, 10000 Zagreb zastupanog po punomoćniku Dragan Miličević; Ivan Pavlović</derivirana_varijabla>
  </DomainObject.Predmet.ProtustrankaFormatedWithAdressOIB>
  <DomainObject.Predmet.ProtustrankaWithAdress>
    <izvorni_sadrzaj>EUROGAM d.o.o. Josipa Anića 20, 10000 Zagreb</izvorni_sadrzaj>
    <derivirana_varijabla naziv="DomainObject.Predmet.ProtustrankaWithAdress_1">EUROGAM d.o.o. Josipa Anića 20, 10000 Zagreb</derivirana_varijabla>
  </DomainObject.Predmet.ProtustrankaWithAdress>
  <DomainObject.Predmet.ProtustrankaWithAdressOIB>
    <izvorni_sadrzaj>EUROGAM d.o.o., OIB 11127755252, Josipa Anića 20, 10000 Zagreb</izvorni_sadrzaj>
    <derivirana_varijabla naziv="DomainObject.Predmet.ProtustrankaWithAdressOIB_1">EUROGAM d.o.o., OIB 11127755252, Josipa Anića 20, 10000 Zagreb</derivirana_varijabla>
  </DomainObject.Predmet.ProtustrankaWithAdressOIB>
  <DomainObject.Predmet.ProtustrankaNazivFormated>
    <izvorni_sadrzaj>EUROGAM d.o.o.</izvorni_sadrzaj>
    <derivirana_varijabla naziv="DomainObject.Predmet.ProtustrankaNazivFormated_1">EUROGAM d.o.o.</derivirana_varijabla>
  </DomainObject.Predmet.ProtustrankaNazivFormated>
  <DomainObject.Predmet.ProtustrankaNazivFormatedOIB>
    <izvorni_sadrzaj>EUROGAM d.o.o., OIB 11127755252</izvorni_sadrzaj>
    <derivirana_varijabla naziv="DomainObject.Predmet.ProtustrankaNazivFormatedOIB_1">EUROGAM d.o.o., OIB 11127755252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EUROGAM d.o.o. zastupanog po punomoćniku Dragan Miličević; Ivan Pavlović</item>
    </izvorni_sadrzaj>
    <derivirana_varijabla naziv="DomainObject.Predmet.ProtuStrankaListFormated_1">
      <item>EUROGAM d.o.o. zastupanog po punomoćniku Dragan Miličević; Ivan Pavlović</item>
    </derivirana_varijabla>
  </DomainObject.Predmet.ProtuStrankaListFormated>
  <DomainObject.Predmet.ProtuStrankaListFormatedOIB>
    <izvorni_sadrzaj>
      <item>EUROGAM d.o.o., OIB 11127755252 zastupanog po punomoćniku Dragan Miličević; Ivan Pavlović</item>
    </izvorni_sadrzaj>
    <derivirana_varijabla naziv="DomainObject.Predmet.ProtuStrankaListFormatedOIB_1">
      <item>EUROGAM d.o.o., OIB 11127755252 zastupanog po punomoćniku Dragan Miličević; Ivan Pavlović</item>
    </derivirana_varijabla>
  </DomainObject.Predmet.ProtuStrankaListFormatedOIB>
  <DomainObject.Predmet.ProtuStrankaListFormatedWithAdress>
    <izvorni_sadrzaj>
      <item>EUROGAM d.o.o., Josipa Anića 20, 10000 Zagreb zastupanog po punomoćniku Dragan Miličević; Ivan Pavlović</item>
    </izvorni_sadrzaj>
    <derivirana_varijabla naziv="DomainObject.Predmet.ProtuStrankaListFormatedWithAdress_1">
      <item>EUROGAM d.o.o., Josipa Anića 20, 10000 Zagreb zastupanog po punomoćniku Dragan Miličević; Ivan Pavlović</item>
    </derivirana_varijabla>
  </DomainObject.Predmet.ProtuStrankaListFormatedWithAdress>
  <DomainObject.Predmet.ProtuStrankaListFormatedWithAdressOIB>
    <izvorni_sadrzaj>
      <item>EUROGAM d.o.o., OIB 11127755252, Josipa Anića 20, 10000 Zagreb zastupanog po punomoćniku Dragan Miličević; Ivan Pavlović</item>
    </izvorni_sadrzaj>
    <derivirana_varijabla naziv="DomainObject.Predmet.ProtuStrankaListFormatedWithAdressOIB_1">
      <item>EUROGAM d.o.o., OIB 11127755252, Josipa Anića 20, 10000 Zagreb zastupanog po punomoćniku Dragan Miličević; Ivan Pavlović</item>
    </derivirana_varijabla>
  </DomainObject.Predmet.ProtuStrankaListFormatedWithAdressOIB>
  <DomainObject.Predmet.ProtuStrankaListNazivFormated>
    <izvorni_sadrzaj>
      <item>EUROGAM d.o.o.</item>
    </izvorni_sadrzaj>
    <derivirana_varijabla naziv="DomainObject.Predmet.ProtuStrankaListNazivFormated_1">
      <item>EUROGAM d.o.o.</item>
    </derivirana_varijabla>
  </DomainObject.Predmet.ProtuStrankaListNazivFormated>
  <DomainObject.Predmet.ProtuStrankaListNazivFormatedOIB>
    <izvorni_sadrzaj>
      <item>EUROGAM d.o.o., OIB 11127755252</item>
    </izvorni_sadrzaj>
    <derivirana_varijabla naziv="DomainObject.Predmet.ProtuStrankaListNazivFormatedOIB_1">
      <item>EUROGAM d.o.o., OIB 11127755252</item>
    </derivirana_varijabla>
  </DomainObject.Predmet.ProtuStrankaListNazivFormatedOIB>
  <DomainObject.Predmet.OstaliListFormated>
    <izvorni_sadrzaj>
      <item>Dragan Miličević punomoćnik sudionika u postupku EUROGAM d.o.o.</item>
      <item>Ivan Pavlović punomoćnik sudionika u postupku EUROGAM d.o.o.</item>
    </izvorni_sadrzaj>
    <derivirana_varijabla naziv="DomainObject.Predmet.OstaliListFormated_1">
      <item>Dragan Miličević punomoćnik sudionika u postupku EUROGAM d.o.o.</item>
      <item>Ivan Pavlović punomoćnik sudionika u postupku EUROGAM d.o.o.</item>
    </derivirana_varijabla>
  </DomainObject.Predmet.OstaliListFormated>
  <DomainObject.Predmet.OstaliListFormatedOIB>
    <izvorni_sadrzaj>
      <item>Dragan Miličević, OIB 99088190783 punomoćnik sudionika u postupku EUROGAM d.o.o.</item>
      <item>Ivan Pavlović punomoćnik sudionika u postupku EUROGAM d.o.o.</item>
    </izvorni_sadrzaj>
    <derivirana_varijabla naziv="DomainObject.Predmet.OstaliListFormatedOIB_1">
      <item>Dragan Miličević, OIB 99088190783 punomoćnik sudionika u postupku EUROGAM d.o.o.</item>
      <item>Ivan Pavlović punomoćnik sudionika u postupku EUROGAM d.o.o.</item>
    </derivirana_varijabla>
  </DomainObject.Predmet.OstaliListFormatedOIB>
  <DomainObject.Predmet.OstaliListFormatedWithAdress>
    <izvorni_sadrzaj>
      <item>Dragan Miličević, Hermanov odvojak 6, 10000 Zagreb punomoćnik sudionika u postupku EUROGAM d.o.o.</item>
      <item>Ivan Pavlović, Josipa Anića 20, 10000 Zagreb punomoćnik sudionika u postupku EUROGAM d.o.o.</item>
    </izvorni_sadrzaj>
    <derivirana_varijabla naziv="DomainObject.Predmet.OstaliListFormatedWithAdress_1">
      <item>Dragan Miličević, Hermanov odvojak 6, 10000 Zagreb punomoćnik sudionika u postupku EUROGAM d.o.o.</item>
      <item>Ivan Pavlović, Josipa Anića 20, 10000 Zagreb punomoćnik sudionika u postupku EUROGAM d.o.o.</item>
    </derivirana_varijabla>
  </DomainObject.Predmet.OstaliListFormatedWithAdress>
  <DomainObject.Predmet.OstaliListFormatedWithAdressOIB>
    <izvorni_sadrzaj>
      <item>Dragan Miličević, OIB 99088190783, Hermanov odvojak 6, 10000 Zagreb punomoćnik sudionika u postupku EUROGAM d.o.o.</item>
      <item>Ivan Pavlović, Josipa Anića 20, 10000 Zagreb punomoćnik sudionika u postupku EUROGAM d.o.o.</item>
    </izvorni_sadrzaj>
    <derivirana_varijabla naziv="DomainObject.Predmet.OstaliListFormatedWithAdressOIB_1">
      <item>Dragan Miličević, OIB 99088190783, Hermanov odvojak 6, 10000 Zagreb punomoćnik sudionika u postupku EUROGAM d.o.o.</item>
      <item>Ivan Pavlović, Josipa Anića 20, 10000 Zagreb punomoćnik sudionika u postupku EUROGAM d.o.o.</item>
    </derivirana_varijabla>
  </DomainObject.Predmet.OstaliListFormatedWithAdressOIB>
  <DomainObject.Predmet.OstaliListNazivFormated>
    <izvorni_sadrzaj>
      <item>Dragan Miličević</item>
      <item>Ivan Pavlović</item>
    </izvorni_sadrzaj>
    <derivirana_varijabla naziv="DomainObject.Predmet.OstaliListNazivFormated_1">
      <item>Dragan Miličević</item>
      <item>Ivan Pavlović</item>
    </derivirana_varijabla>
  </DomainObject.Predmet.OstaliListNazivFormated>
  <DomainObject.Predmet.OstaliListNazivFormatedOIB>
    <izvorni_sadrzaj>
      <item>Dragan Miličević, OIB 99088190783</item>
      <item>Ivan Pavlović</item>
    </izvorni_sadrzaj>
    <derivirana_varijabla naziv="DomainObject.Predmet.OstaliListNazivFormatedOIB_1">
      <item>Dragan Miličević, OIB 99088190783</item>
      <item>Ivan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EUROGAM d.o.o.</izvorni_sadrzaj>
    <derivirana_varijabla naziv="DomainObject.Predmet.ProtustrankaIDrugi_1">EUROGAM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EUROGAM d.o.o., OIB 11127755252, Josipa Anića 20, 10000 Zagreb</izvorni_sadrzaj>
    <derivirana_varijabla naziv="DomainObject.Predmet.ProtustrankaIDrugiAdressOIB_1">EUROGAM d.o.o., OIB 11127755252, Josipa Anića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EUROGAM d.o.o.</item>
      <item>FINA Regionalni centar Zagreb</item>
      <item>Dragan Miličević</item>
      <item>Ivan Pavlović</item>
    </izvorni_sadrzaj>
    <derivirana_varijabla naziv="DomainObject.Predmet.SudioniciListNaziv_1">
      <item>EUROGAM d.o.o.</item>
      <item>FINA Regionalni centar Zagreb</item>
      <item>Dragan Miličević</item>
      <item>Ivan Pavlović</item>
    </derivirana_varijabla>
  </DomainObject.Predmet.SudioniciListNaziv>
  <DomainObject.Predmet.SudioniciListAdressOIB>
    <izvorni_sadrzaj>
      <item>EUROGAM d.o.o., OIB 11127755252, Josipa Anića 20,10000 Zagreb</item>
      <item>FINA Regionalni centar Zagreb, OIB 85821130368, Trg svibanjskih žrtava 1995. 1,10000 Zagreb</item>
      <item>Dragan Miličević, OIB 99088190783, Hermanov odvojak 6,10000 Zagreb</item>
      <item>Ivan Pavlović, Josipa Anića 20,10000 Zagreb</item>
    </izvorni_sadrzaj>
    <derivirana_varijabla naziv="DomainObject.Predmet.SudioniciListAdressOIB_1">
      <item>EUROGAM d.o.o., OIB 11127755252, Josipa Anića 20,10000 Zagreb</item>
      <item>FINA Regionalni centar Zagreb, OIB 85821130368, Trg svibanjskih žrtava 1995. 1,10000 Zagreb</item>
      <item>Dragan Miličević, OIB 99088190783, Hermanov odvojak 6,10000 Zagreb</item>
      <item>Ivan Pavlović, Josipa Anića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11127755252</item>
      <item>, OIB 85821130368</item>
      <item>, OIB 99088190783</item>
      <item>, OIB null</item>
    </izvorni_sadrzaj>
    <derivirana_varijabla naziv="DomainObject.Predmet.SudioniciListNazivOIB_1">
      <item>, OIB 11127755252</item>
      <item>, OIB 85821130368</item>
      <item>, OIB 99088190783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2176</properties:Characters>
  <properties:Lines>67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2018-02-07T09:30:00Z</dcterms:created>
  <dc:creator>Sudsko vijeæe</dc:creator>
  <cp:lastModifiedBy>Mirela Šantek</cp:lastModifiedBy>
  <cp:lastPrinted>2017-05-22T06:54:00Z</cp:lastPrinted>
  <dcterms:modified xmlns:xsi="http://www.w3.org/2001/XMLSchema-instance" xsi:type="dcterms:W3CDTF">2018-02-15T12:04:00Z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