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6de1" w14:paraId="ec36de1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000B15">
        <w:t>2043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000B15">
        <w:t>KONJIČKI KLUB "EKO-SELO ŽUMBERAK", Bregana, Koretići 13, OIB: 90228807957</w:t>
      </w:r>
      <w:r w:rsidR="004B7DCF">
        <w:t xml:space="preserve">,  </w:t>
      </w:r>
      <w:r w:rsidRPr="00AF1EFD">
        <w:t xml:space="preserve">dana </w:t>
      </w:r>
      <w:r w:rsidR="00000B15">
        <w:t>10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4767CE">
        <w:t xml:space="preserve">skraćeni </w:t>
      </w:r>
      <w:r w:rsidRPr="00AF1EFD">
        <w:t xml:space="preserve">stečajni postupak nad dužnikom </w:t>
      </w:r>
      <w:r w:rsidR="00000B15">
        <w:t>KONJIČKI KLUB "EKO-SELO ŽUMBERAK", Bregana, Koretići 13, OIB: 90228807957</w:t>
      </w:r>
      <w:r w:rsidR="00476A28">
        <w:t>.</w:t>
      </w:r>
      <w:r w:rsidRPr="00AF1EFD">
        <w:t xml:space="preserve"> Stečajni postupak je otvoren dana </w:t>
      </w:r>
      <w:r w:rsidR="00000B15">
        <w:t>10</w:t>
      </w:r>
      <w:r w:rsidR="00CB670D">
        <w:t>. veljače</w:t>
      </w:r>
      <w:r w:rsidR="00476A28">
        <w:t xml:space="preserve"> 2016</w:t>
      </w:r>
      <w:r w:rsidRPr="00AF1EFD">
        <w:t xml:space="preserve">. godine u </w:t>
      </w:r>
      <w:r w:rsidR="008327B4">
        <w:t>1</w:t>
      </w:r>
      <w:r w:rsidR="00CB670D">
        <w:t>5</w:t>
      </w:r>
      <w:r w:rsidR="008327B4">
        <w:t>,00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000B15">
        <w:t>Tibor Toth, Zagreb, Hribarov prilaz 10, OIB: 65132060598</w:t>
      </w:r>
      <w:r w:rsidR="008B73DD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Zaključuje se</w:t>
      </w:r>
      <w:r w:rsidR="004767CE">
        <w:t xml:space="preserve"> skraćeni</w:t>
      </w:r>
      <w:r w:rsidRPr="00AF1EFD">
        <w:t xml:space="preserve"> stečajni postupak na</w:t>
      </w:r>
      <w:r w:rsidR="004767CE">
        <w:t>d dužnikom</w:t>
      </w:r>
      <w:r w:rsidR="00195338" w:rsidRPr="00195338">
        <w:t xml:space="preserve"> </w:t>
      </w:r>
      <w:r w:rsidR="00000B15">
        <w:t>KONJIČKI KLUB "EKO-SELO ŽUMBERAK", Bregana, Koretići 13, OIB: 90228807957,</w:t>
      </w:r>
      <w:r w:rsidR="004B7DCF">
        <w:t xml:space="preserve">  </w:t>
      </w:r>
      <w:r w:rsidR="008B73DD">
        <w:t xml:space="preserve">s danom </w:t>
      </w:r>
      <w:r w:rsidR="00000B15">
        <w:t>10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000B15">
        <w:t>KONJIČKI KLUB "EKO-SELO ŽUMBERAK", Bregana, Koretići 13, OIB: 90228807957,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AA7637" w:rsidP="00A0682A" w:rsidR="00AA7637">
      <w:pPr>
        <w:jc w:val="center"/>
        <w:rPr>
          <w:b/>
        </w:rPr>
      </w:pP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</w:t>
      </w:r>
      <w:r w:rsidR="00195338">
        <w:lastRenderedPageBreak/>
        <w:t xml:space="preserve">dužnikom </w:t>
      </w:r>
      <w:r w:rsidR="00000B15">
        <w:t>KONJIČKI KLUB "EKO-SELO ŽUMBERAK", Bregana, Koretići 13, OIB: 90228807957,</w:t>
      </w:r>
      <w:r w:rsidR="00195338">
        <w:t xml:space="preserve"> 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>Oglasom od 2</w:t>
      </w:r>
      <w:r w:rsidR="00000B15">
        <w:t>6</w:t>
      </w:r>
      <w:r>
        <w:t>. studenog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000B15">
        <w:t>10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000B15">
        <w:t xml:space="preserve"> 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000B15" w:rsidR="00000B15"/>
    <w:p w:rsidRDefault="004767CE" w:rsidR="004767CE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>Porezna uprava 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000B15">
        <w:t>Tibor Toth, Zagreb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19D3" w:rsidR="003019D3">
      <w:r>
        <w:separator/>
      </w:r>
    </w:p>
  </w:endnote>
  <w:endnote w:id="0" w:type="continuationSeparator">
    <w:p w:rsidRDefault="003019D3" w:rsidR="003019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19D3" w:rsidR="003019D3">
      <w:r>
        <w:separator/>
      </w:r>
    </w:p>
  </w:footnote>
  <w:footnote w:id="0" w:type="continuationSeparator">
    <w:p w:rsidRDefault="003019D3" w:rsidR="003019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67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000B15">
      <w:t>2043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B15"/>
    <w:rsid w:val="0004613B"/>
    <w:rsid w:val="00050EF7"/>
    <w:rsid w:val="00060133"/>
    <w:rsid w:val="000611A8"/>
    <w:rsid w:val="0013547F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5B9E"/>
    <w:rsid w:val="002B6E67"/>
    <w:rsid w:val="002C5A29"/>
    <w:rsid w:val="002D6432"/>
    <w:rsid w:val="003019D3"/>
    <w:rsid w:val="003905DD"/>
    <w:rsid w:val="003C7AF3"/>
    <w:rsid w:val="00407FE0"/>
    <w:rsid w:val="00420E01"/>
    <w:rsid w:val="0043031F"/>
    <w:rsid w:val="0044721B"/>
    <w:rsid w:val="00465DEA"/>
    <w:rsid w:val="004767CE"/>
    <w:rsid w:val="00476A28"/>
    <w:rsid w:val="004A1BE7"/>
    <w:rsid w:val="004B7DCF"/>
    <w:rsid w:val="004D63AB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240F6"/>
    <w:rsid w:val="00744C2C"/>
    <w:rsid w:val="007861DF"/>
    <w:rsid w:val="007A550F"/>
    <w:rsid w:val="007D7A92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7637"/>
    <w:rsid w:val="00AD6DDA"/>
    <w:rsid w:val="00AF1EFD"/>
    <w:rsid w:val="00AF6F8E"/>
    <w:rsid w:val="00AF7F9B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67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67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67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67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67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67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67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67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67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67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2043</izvorni_sadrzaj>
    <derivirana_varijabla naziv="DomainObject.Predmet.Broj_1">2043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St-2043/2015</izvorni_sadrzaj>
    <derivirana_varijabla naziv="DomainObject.Predmet.OznakaBroj_1">St-2043/2015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EKO - SELO ŽUMBERAK</izvorni_sadrzaj>
    <derivirana_varijabla naziv="DomainObject.Predmet.ProtustrankaFormated_1">  KONJIČKI KLUB EKO - SELO ŽUMBERAK</derivirana_varijabla>
  </DomainObject.Predmet.ProtustrankaFormated>
  <DomainObject.Predmet.ProtustrankaFormatedOIB>
    <izvorni_sadrzaj>  KONJIČKI KLUB EKO - SELO ŽUMBERAK, OIB 90228807957</izvorni_sadrzaj>
    <derivirana_varijabla naziv="DomainObject.Predmet.ProtustrankaFormatedOIB_1">  KONJIČKI KLUB EKO - SELO ŽUMBERAK, OIB 90228807957</derivirana_varijabla>
  </DomainObject.Predmet.ProtustrankaFormatedOIB>
  <DomainObject.Predmet.ProtustrankaFormatedWithAdress>
    <izvorni_sadrzaj> KONJIČKI KLUB EKO - SELO ŽUMBERAK, KORETIĆI 13, 10432 Bregana</izvorni_sadrzaj>
    <derivirana_varijabla naziv="DomainObject.Predmet.ProtustrankaFormatedWithAdress_1"> KONJIČKI KLUB EKO - SELO ŽUMBERAK, KORETIĆI 13, 10432 Bregana</derivirana_varijabla>
  </DomainObject.Predmet.ProtustrankaFormatedWithAdress>
  <DomainObject.Predmet.ProtustrankaFormatedWithAdressOIB>
    <izvorni_sadrzaj> KONJIČKI KLUB EKO - SELO ŽUMBERAK, OIB 90228807957, KORETIĆI 13, 10432 Bregana</izvorni_sadrzaj>
    <derivirana_varijabla naziv="DomainObject.Predmet.ProtustrankaFormatedWithAdressOIB_1"> KONJIČKI KLUB EKO - SELO ŽUMBERAK, OIB 90228807957, KORETIĆI 13, 10432 Bregana</derivirana_varijabla>
  </DomainObject.Predmet.ProtustrankaFormatedWithAdressOIB>
  <DomainObject.Predmet.ProtustrankaWithAdress>
    <izvorni_sadrzaj>KONJIČKI KLUB EKO - SELO ŽUMBERAK KORETIĆI 13, 10432 Bregana</izvorni_sadrzaj>
    <derivirana_varijabla naziv="DomainObject.Predmet.ProtustrankaWithAdress_1">KONJIČKI KLUB EKO - SELO ŽUMBERAK KORETIĆI 13, 10432 Bregana</derivirana_varijabla>
  </DomainObject.Predmet.ProtustrankaWithAdress>
  <DomainObject.Predmet.ProtustrankaWithAdressOIB>
    <izvorni_sadrzaj>KONJIČKI KLUB EKO - SELO ŽUMBERAK, OIB 90228807957, KORETIĆI 13, 10432 Bregana</izvorni_sadrzaj>
    <derivirana_varijabla naziv="DomainObject.Predmet.ProtustrankaWithAdressOIB_1">KONJIČKI KLUB EKO - SELO ŽUMBERAK, OIB 90228807957, KORETIĆI 13, 10432 Bregana</derivirana_varijabla>
  </DomainObject.Predmet.ProtustrankaWithAdressOIB>
  <DomainObject.Predmet.ProtustrankaNazivFormated>
    <izvorni_sadrzaj>KONJIČKI KLUB EKO - SELO ŽUMBERAK</izvorni_sadrzaj>
    <derivirana_varijabla naziv="DomainObject.Predmet.ProtustrankaNazivFormated_1">KONJIČKI KLUB EKO - SELO ŽUMBERAK</derivirana_varijabla>
  </DomainObject.Predmet.ProtustrankaNazivFormated>
  <DomainObject.Predmet.ProtustrankaNazivFormatedOIB>
    <izvorni_sadrzaj>KONJIČKI KLUB EKO - SELO ŽUMBERAK, OIB 90228807957</izvorni_sadrzaj>
    <derivirana_varijabla naziv="DomainObject.Predmet.ProtustrankaNazivFormatedOIB_1">KONJIČKI KLUB EKO - SELO ŽUMBERAK, OIB 90228807957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KONJIČKI KLUB EKO - SELO ŽUMBERAK</item>
    </izvorni_sadrzaj>
    <derivirana_varijabla naziv="DomainObject.Predmet.ProtuStrankaListFormated_1">
      <item>KONJIČKI KLUB EKO - SELO ŽUMBERAK</item>
    </derivirana_varijabla>
  </DomainObject.Predmet.ProtuStrankaListFormated>
  <DomainObject.Predmet.ProtuStrankaListFormatedOIB>
    <izvorni_sadrzaj>
      <item>KONJIČKI KLUB EKO - SELO ŽUMBERAK, OIB 90228807957</item>
    </izvorni_sadrzaj>
    <derivirana_varijabla naziv="DomainObject.Predmet.ProtuStrankaListFormatedOIB_1">
      <item>KONJIČKI KLUB EKO - SELO ŽUMBERAK, OIB 90228807957</item>
    </derivirana_varijabla>
  </DomainObject.Predmet.ProtuStrankaListFormatedOIB>
  <DomainObject.Predmet.ProtuStrankaListFormatedWithAdress>
    <izvorni_sadrzaj>
      <item>KONJIČKI KLUB EKO - SELO ŽUMBERAK, KORETIĆI 13, 10432 Bregana</item>
    </izvorni_sadrzaj>
    <derivirana_varijabla naziv="DomainObject.Predmet.ProtuStrankaListFormatedWithAdress_1">
      <item>KONJIČKI KLUB EKO - SELO ŽUMBERAK, KORETIĆI 13, 10432 Bregana</item>
    </derivirana_varijabla>
  </DomainObject.Predmet.ProtuStrankaListFormatedWithAdress>
  <DomainObject.Predmet.ProtuStrankaListFormatedWithAdressOIB>
    <izvorni_sadrzaj>
      <item>KONJIČKI KLUB EKO - SELO ŽUMBERAK, OIB 90228807957, KORETIĆI 13, 10432 Bregana</item>
    </izvorni_sadrzaj>
    <derivirana_varijabla naziv="DomainObject.Predmet.ProtuStrankaListFormatedWithAdressOIB_1">
      <item>KONJIČKI KLUB EKO - SELO ŽUMBERAK, OIB 90228807957, KORETIĆI 13, 10432 Bregana</item>
    </derivirana_varijabla>
  </DomainObject.Predmet.ProtuStrankaListFormatedWithAdressOIB>
  <DomainObject.Predmet.ProtuStrankaListNazivFormated>
    <izvorni_sadrzaj>
      <item>KONJIČKI KLUB EKO - SELO ŽUMBERAK</item>
    </izvorni_sadrzaj>
    <derivirana_varijabla naziv="DomainObject.Predmet.ProtuStrankaListNazivFormated_1">
      <item>KONJIČKI KLUB EKO - SELO ŽUMBERAK</item>
    </derivirana_varijabla>
  </DomainObject.Predmet.ProtuStrankaListNazivFormated>
  <DomainObject.Predmet.ProtuStrankaListNazivFormatedOIB>
    <izvorni_sadrzaj>
      <item>KONJIČKI KLUB EKO - SELO ŽUMBERAK, OIB 90228807957</item>
    </izvorni_sadrzaj>
    <derivirana_varijabla naziv="DomainObject.Predmet.ProtuStrankaListNazivFormatedOIB_1">
      <item>KONJIČKI KLUB EKO - SELO ŽUMBERAK, OIB 90228807957</item>
    </derivirana_varijabla>
  </DomainObject.Predmet.ProtuStrankaListNazivFormatedOIB>
  <DomainObject.Predmet.OstaliListFormated>
    <izvorni_sadrzaj>
      <item>Sanja Krmec</item>
    </izvorni_sadrzaj>
    <derivirana_varijabla naziv="DomainObject.Predmet.OstaliListFormated_1">
      <item>Sanja Krmec</item>
    </derivirana_varijabla>
  </DomainObject.Predmet.OstaliListFormated>
  <DomainObject.Predmet.OstaliListFormatedOIB>
    <izvorni_sadrzaj>
      <item>Sanja Krmec</item>
    </izvorni_sadrzaj>
    <derivirana_varijabla naziv="DomainObject.Predmet.OstaliListFormatedOIB_1">
      <item>Sanja Krmec</item>
    </derivirana_varijabla>
  </DomainObject.Predmet.OstaliListFormatedOIB>
  <DomainObject.Predmet.OstaliListFormatedWithAdress>
    <izvorni_sadrzaj>
      <item>Sanja Krmec, Koretići 13, 10432 Bregana</item>
    </izvorni_sadrzaj>
    <derivirana_varijabla naziv="DomainObject.Predmet.OstaliListFormatedWithAdress_1">
      <item>Sanja Krmec, Koretići 13, 10432 Bregana</item>
    </derivirana_varijabla>
  </DomainObject.Predmet.OstaliListFormatedWithAdress>
  <DomainObject.Predmet.OstaliListFormatedWithAdressOIB>
    <izvorni_sadrzaj>
      <item>Sanja Krmec, Koretići 13, 10432 Bregana</item>
    </izvorni_sadrzaj>
    <derivirana_varijabla naziv="DomainObject.Predmet.OstaliListFormatedWithAdressOIB_1">
      <item>Sanja Krmec, Koretići 13, 10432 Bregana</item>
    </derivirana_varijabla>
  </DomainObject.Predmet.OstaliListFormatedWithAdressOIB>
  <DomainObject.Predmet.OstaliListNazivFormated>
    <izvorni_sadrzaj>
      <item>Sanja Krmec</item>
    </izvorni_sadrzaj>
    <derivirana_varijabla naziv="DomainObject.Predmet.OstaliListNazivFormated_1">
      <item>Sanja Krmec</item>
    </derivirana_varijabla>
  </DomainObject.Predmet.OstaliListNazivFormated>
  <DomainObject.Predmet.OstaliListNazivFormatedOIB>
    <izvorni_sadrzaj>
      <item>Sanja Krmec</item>
    </izvorni_sadrzaj>
    <derivirana_varijabla naziv="DomainObject.Predmet.OstaliListNazivFormatedOIB_1">
      <item>Sanja Krmec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KONJIČKI KLUB EKO - SELO ŽUMBERAK</izvorni_sadrzaj>
    <derivirana_varijabla naziv="DomainObject.Predmet.ProtustrankaIDrugi_1">KONJIČKI KLUB EKO - SELO ŽUMBERAK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KONJIČKI KLUB EKO - SELO ŽUMBERAK, OIB 90228807957, KORETIĆI 13, 10432 Bregana</izvorni_sadrzaj>
    <derivirana_varijabla naziv="DomainObject.Predmet.ProtustrankaIDrugiAdressOIB_1">KONJIČKI KLUB EKO - SELO ŽUMBERAK, OIB 90228807957, KORETIĆI 13,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KONJIČKI KLUB EKO - SELO ŽUMBERAK</item>
      <item>Sanja Krmec</item>
    </izvorni_sadrzaj>
    <derivirana_varijabla naziv="DomainObject.Predmet.SudioniciListNaziv_1">
      <item>FINA Regionalni centar Zagreb</item>
      <item>KONJIČKI KLUB EKO - SELO ŽUMBERAK</item>
      <item>Sanja Krmec</item>
    </derivirana_varijabla>
  </DomainObject.Predmet.SudioniciListNaziv>
  <DomainObject.Predmet.SudioniciListAdressOIB>
    <izvorni_sadrzaj>
      <item>FINA Regionalni centar Zagreb, OIB 85821130368, Trg svibanjskih žrtava 1995. 1,10000 Zagreb</item>
      <item>KONJIČKI KLUB EKO - SELO ŽUMBERAK, OIB 90228807957, KORETIĆI 13,10432 Bregana</item>
      <item>Sanja Krmec, Koretići 13,10432 Bregana</item>
    </izvorni_sadrzaj>
    <derivirana_varijabla naziv="DomainObject.Predmet.SudioniciListAdressOIB_1">
      <item>FINA Regionalni centar Zagreb, OIB 85821130368, Trg svibanjskih žrtava 1995. 1,10000 Zagreb</item>
      <item>KONJIČKI KLUB EKO - SELO ŽUMBERAK, OIB 90228807957, KORETIĆI 13,10432 Bregana</item>
      <item>Sanja Krmec, Koretići 13,10432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90228807957</item>
      <item>, OIB null</item>
    </izvorni_sadrzaj>
    <derivirana_varijabla naziv="DomainObject.Predmet.SudioniciListNazivOIB_1">
      <item>, OIB 85821130368</item>
      <item>, OIB 90228807957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503</properties:Words>
  <properties:Characters>2771</properties:Characters>
  <properties:Lines>96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2016-02-10T12:42:00Z</dcterms:created>
  <dc:creator>Korisnik</dc:creator>
  <cp:lastModifiedBy>Draženka Prpić</cp:lastModifiedBy>
  <cp:lastPrinted>2016-02-10T12:48:00Z</cp:lastPrinted>
  <dcterms:modified xmlns:xsi="http://www.w3.org/2001/XMLSchema-instance" xsi:type="dcterms:W3CDTF">2016-02-10T12:48:00Z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