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8a72" w14:paraId="1328a72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72228">
        <w:t>7</w:t>
      </w:r>
      <w:r w:rsidR="006743C7">
        <w:t>061</w:t>
      </w:r>
      <w:r w:rsidR="00D45AD5">
        <w:t>/201</w:t>
      </w:r>
      <w:r w:rsidR="00CF75AA">
        <w:t>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16.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6743C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6743C7" w:rsidRPr="006743C7">
        <w:t>PORTFOLIO d.o.o.,</w:t>
      </w:r>
      <w:r w:rsidR="006743C7">
        <w:t xml:space="preserve"> MBS:</w:t>
      </w:r>
      <w:r w:rsidR="006743C7" w:rsidRPr="006743C7">
        <w:rPr>
          <w:rFonts w:cs="Arial" w:hAnsi="Arial" w:ascii="Arial"/>
          <w:color w:val="003366"/>
          <w:sz w:val="18"/>
          <w:szCs w:val="18"/>
        </w:rPr>
        <w:t xml:space="preserve"> </w:t>
      </w:r>
      <w:r w:rsidR="006743C7" w:rsidRPr="006743C7">
        <w:t>080651078</w:t>
      </w:r>
      <w:r w:rsidR="006743C7">
        <w:t>,</w:t>
      </w:r>
      <w:r w:rsidR="006743C7" w:rsidRPr="006743C7">
        <w:t xml:space="preserve"> OIB:62745488975, Zagreb, Bencekovićeva 31 A </w:t>
      </w: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4D6CD4">
        <w:t>1</w:t>
      </w:r>
      <w:r w:rsidR="006743C7">
        <w:t>3.425,30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16.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0F57B1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147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71D1A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D6CD4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36D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14480"/>
    <w:rsid w:val="006210F5"/>
    <w:rsid w:val="00627F6A"/>
    <w:rsid w:val="00641A1B"/>
    <w:rsid w:val="006425CD"/>
    <w:rsid w:val="00657B8E"/>
    <w:rsid w:val="00662773"/>
    <w:rsid w:val="006679A2"/>
    <w:rsid w:val="00672228"/>
    <w:rsid w:val="006743C7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B31F0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CF75AA"/>
    <w:rsid w:val="00D01B78"/>
    <w:rsid w:val="00D07F1B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27E12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1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1F0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1F0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1F0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1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1F0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1F0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1F0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4780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5628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0397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462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20748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1061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3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30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34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90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336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7061</izvorni_sadrzaj>
    <derivirana_varijabla naziv="DomainObject.Predmet.Broj_1">7061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St-7061/2016</izvorni_sadrzaj>
    <derivirana_varijabla naziv="DomainObject.Predmet.OznakaBroj_1">St-7061/2016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PORTFOLIO d.o.o.</izvorni_sadrzaj>
    <derivirana_varijabla naziv="DomainObject.Predmet.ProtustrankaFormated_1">  PORTFOLIO d.o.o.</derivirana_varijabla>
  </DomainObject.Predmet.ProtustrankaFormated>
  <DomainObject.Predmet.ProtustrankaFormatedOIB>
    <izvorni_sadrzaj>  PORTFOLIO d.o.o., OIB 62745488975</izvorni_sadrzaj>
    <derivirana_varijabla naziv="DomainObject.Predmet.ProtustrankaFormatedOIB_1">  PORTFOLIO d.o.o., OIB 62745488975</derivirana_varijabla>
  </DomainObject.Predmet.ProtustrankaFormatedOIB>
  <DomainObject.Predmet.ProtustrankaFormatedWithAdress>
    <izvorni_sadrzaj> PORTFOLIO d.o.o., Bencekovićeva 31/A, 10000 Zagreb</izvorni_sadrzaj>
    <derivirana_varijabla naziv="DomainObject.Predmet.ProtustrankaFormatedWithAdress_1"> PORTFOLIO d.o.o., Bencekovićeva 31/A, 10000 Zagreb</derivirana_varijabla>
  </DomainObject.Predmet.ProtustrankaFormatedWithAdress>
  <DomainObject.Predmet.ProtustrankaFormatedWithAdressOIB>
    <izvorni_sadrzaj> PORTFOLIO d.o.o., OIB 62745488975, Bencekovićeva 31/A, 10000 Zagreb</izvorni_sadrzaj>
    <derivirana_varijabla naziv="DomainObject.Predmet.ProtustrankaFormatedWithAdressOIB_1"> PORTFOLIO d.o.o., OIB 62745488975, Bencekovićeva 31/A, 10000 Zagreb</derivirana_varijabla>
  </DomainObject.Predmet.ProtustrankaFormatedWithAdressOIB>
  <DomainObject.Predmet.ProtustrankaWithAdress>
    <izvorni_sadrzaj>PORTFOLIO d.o.o. Bencekovićeva 31/A, 10000 Zagreb</izvorni_sadrzaj>
    <derivirana_varijabla naziv="DomainObject.Predmet.ProtustrankaWithAdress_1">PORTFOLIO d.o.o. Bencekovićeva 31/A, 10000 Zagreb</derivirana_varijabla>
  </DomainObject.Predmet.ProtustrankaWithAdress>
  <DomainObject.Predmet.ProtustrankaWithAdressOIB>
    <izvorni_sadrzaj>PORTFOLIO d.o.o., OIB 62745488975, Bencekovićeva 31/A, 10000 Zagreb</izvorni_sadrzaj>
    <derivirana_varijabla naziv="DomainObject.Predmet.ProtustrankaWithAdressOIB_1">PORTFOLIO d.o.o., OIB 62745488975, Bencekovićeva 31/A, 10000 Zagreb</derivirana_varijabla>
  </DomainObject.Predmet.ProtustrankaWithAdressOIB>
  <DomainObject.Predmet.ProtustrankaNazivFormated>
    <izvorni_sadrzaj>PORTFOLIO d.o.o.</izvorni_sadrzaj>
    <derivirana_varijabla naziv="DomainObject.Predmet.ProtustrankaNazivFormated_1">PORTFOLIO d.o.o.</derivirana_varijabla>
  </DomainObject.Predmet.ProtustrankaNazivFormated>
  <DomainObject.Predmet.ProtustrankaNazivFormatedOIB>
    <izvorni_sadrzaj>PORTFOLIO d.o.o., OIB 62745488975</izvorni_sadrzaj>
    <derivirana_varijabla naziv="DomainObject.Predmet.ProtustrankaNazivFormatedOIB_1">PORTFOLIO d.o.o., OIB 62745488975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PORTFOLIO d.o.o.</item>
    </izvorni_sadrzaj>
    <derivirana_varijabla naziv="DomainObject.Predmet.ProtuStrankaListFormated_1">
      <item>PORTFOLIO d.o.o.</item>
    </derivirana_varijabla>
  </DomainObject.Predmet.ProtuStrankaListFormated>
  <DomainObject.Predmet.ProtuStrankaListFormatedOIB>
    <izvorni_sadrzaj>
      <item>PORTFOLIO d.o.o., OIB 62745488975</item>
    </izvorni_sadrzaj>
    <derivirana_varijabla naziv="DomainObject.Predmet.ProtuStrankaListFormatedOIB_1">
      <item>PORTFOLIO d.o.o., OIB 62745488975</item>
    </derivirana_varijabla>
  </DomainObject.Predmet.ProtuStrankaListFormatedOIB>
  <DomainObject.Predmet.ProtuStrankaListFormatedWithAdress>
    <izvorni_sadrzaj>
      <item>PORTFOLIO d.o.o., Bencekovićeva 31/A, 10000 Zagreb</item>
    </izvorni_sadrzaj>
    <derivirana_varijabla naziv="DomainObject.Predmet.ProtuStrankaListFormatedWithAdress_1">
      <item>PORTFOLIO d.o.o., Bencekovićeva 31/A, 10000 Zagreb</item>
    </derivirana_varijabla>
  </DomainObject.Predmet.ProtuStrankaListFormatedWithAdress>
  <DomainObject.Predmet.ProtuStrankaListFormatedWithAdressOIB>
    <izvorni_sadrzaj>
      <item>PORTFOLIO d.o.o., OIB 62745488975, Bencekovićeva 31/A, 10000 Zagreb</item>
    </izvorni_sadrzaj>
    <derivirana_varijabla naziv="DomainObject.Predmet.ProtuStrankaListFormatedWithAdressOIB_1">
      <item>PORTFOLIO d.o.o., OIB 62745488975, Bencekovićeva 31/A, 10000 Zagreb</item>
    </derivirana_varijabla>
  </DomainObject.Predmet.ProtuStrankaListFormatedWithAdressOIB>
  <DomainObject.Predmet.ProtuStrankaListNazivFormated>
    <izvorni_sadrzaj>
      <item>PORTFOLIO d.o.o.</item>
    </izvorni_sadrzaj>
    <derivirana_varijabla naziv="DomainObject.Predmet.ProtuStrankaListNazivFormated_1">
      <item>PORTFOLIO d.o.o.</item>
    </derivirana_varijabla>
  </DomainObject.Predmet.ProtuStrankaListNazivFormated>
  <DomainObject.Predmet.ProtuStrankaListNazivFormatedOIB>
    <izvorni_sadrzaj>
      <item>PORTFOLIO d.o.o., OIB 62745488975</item>
    </izvorni_sadrzaj>
    <derivirana_varijabla naziv="DomainObject.Predmet.ProtuStrankaListNazivFormatedOIB_1">
      <item>PORTFOLIO d.o.o., OIB 62745488975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PORTFOLIO d.o.o.</izvorni_sadrzaj>
    <derivirana_varijabla naziv="DomainObject.Predmet.ProtustrankaIDrugi_1">PORTFOLIO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PORTFOLIO d.o.o., OIB 62745488975, Bencekovićeva 31/A, 10000 Zagreb</izvorni_sadrzaj>
    <derivirana_varijabla naziv="DomainObject.Predmet.ProtustrankaIDrugiAdressOIB_1">PORTFOLIO d.o.o., OIB 62745488975, Bencekovićeva 31/A,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PORTFOLIO d.o.o.</item>
    </izvorni_sadrzaj>
    <derivirana_varijabla naziv="DomainObject.Predmet.SudioniciListNaziv_1">
      <item>FINA Regionalni centar Zagreb</item>
      <item>PORTFOLIO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PORTFOLIO d.o.o., OIB 62745488975, Bencekovićeva 31/A,10000 Zagreb</item>
    </izvorni_sadrzaj>
    <derivirana_varijabla naziv="DomainObject.Predmet.SudioniciListAdressOIB_1">
      <item>FINA Regionalni centar Zagreb, OIB 85821130368, Trg svibanjskih žrtava 1995. 1,10000 Zagreb</item>
      <item>PORTFOLIO d.o.o., OIB 62745488975, Bencekovićeva 31/A,10000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62745488975</item>
    </izvorni_sadrzaj>
    <derivirana_varijabla naziv="DomainObject.Predmet.SudioniciListNazivOIB_1">
      <item>, OIB 85821130368</item>
      <item>, OIB 62745488975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1297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2017-03-16T08:23:00Z</dcterms:created>
  <dc:creator>ilukac</dc:creator>
  <cp:lastModifiedBy>Marijan Marković</cp:lastModifiedBy>
  <cp:lastPrinted>2017-03-16T08:23:00Z</cp:lastPrinted>
  <dcterms:modified xmlns:xsi="http://www.w3.org/2001/XMLSchema-instance" xsi:type="dcterms:W3CDTF">2017-03-16T08:24:00Z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