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12e6" w14:paraId="dd912e6" w:rsidRDefault="00D5479F" w:rsidP="00FE2D9B" w:rsidR="00B57961">
      <w:pPr>
        <w:jc w:val="right"/>
        <w15:collapsed w:val="false"/>
      </w:pPr>
      <w:r>
        <w:t>6 St-</w:t>
      </w:r>
      <w:r w:rsidR="00427636">
        <w:t>45/15-247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27636" w:rsidP="006E6DC7" w:rsidR="00427636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427636">
        <w:t xml:space="preserve"> </w:t>
      </w:r>
      <w:r>
        <w:t>E</w:t>
      </w:r>
      <w:r w:rsidR="00427636">
        <w:t xml:space="preserve"> </w:t>
      </w:r>
      <w:r>
        <w:t>P</w:t>
      </w:r>
      <w:r w:rsidR="00427636">
        <w:t xml:space="preserve"> </w:t>
      </w:r>
      <w:r>
        <w:t>U</w:t>
      </w:r>
      <w:r w:rsidR="00427636">
        <w:t xml:space="preserve"> </w:t>
      </w:r>
      <w:r>
        <w:t>B</w:t>
      </w:r>
      <w:r w:rsidR="00427636">
        <w:t xml:space="preserve"> </w:t>
      </w:r>
      <w:r>
        <w:t>L</w:t>
      </w:r>
      <w:r w:rsidR="00427636">
        <w:t xml:space="preserve"> </w:t>
      </w:r>
      <w:r>
        <w:t>I</w:t>
      </w:r>
      <w:r w:rsidR="00427636">
        <w:t xml:space="preserve"> </w:t>
      </w:r>
      <w:r>
        <w:t>K</w:t>
      </w:r>
      <w:r w:rsidR="00427636">
        <w:t xml:space="preserve"> </w:t>
      </w:r>
      <w:r>
        <w:t>A</w:t>
      </w:r>
      <w:r w:rsidR="00427636">
        <w:t xml:space="preserve"> </w:t>
      </w:r>
      <w:r>
        <w:t xml:space="preserve"> </w:t>
      </w:r>
      <w:r w:rsidR="00427636">
        <w:t xml:space="preserve"> </w:t>
      </w:r>
      <w:r>
        <w:t>H</w:t>
      </w:r>
      <w:r w:rsidR="00427636">
        <w:t xml:space="preserve"> </w:t>
      </w:r>
      <w:r>
        <w:t>R</w:t>
      </w:r>
      <w:r w:rsidR="00427636">
        <w:t xml:space="preserve"> </w:t>
      </w:r>
      <w:r>
        <w:t>V</w:t>
      </w:r>
      <w:r w:rsidR="00427636">
        <w:t xml:space="preserve"> </w:t>
      </w:r>
      <w:r>
        <w:t>A</w:t>
      </w:r>
      <w:r w:rsidR="00427636">
        <w:t xml:space="preserve"> </w:t>
      </w:r>
      <w:r>
        <w:t>T</w:t>
      </w:r>
      <w:r w:rsidR="00427636">
        <w:t xml:space="preserve"> </w:t>
      </w:r>
      <w:r>
        <w:t>S</w:t>
      </w:r>
      <w:r w:rsidR="00427636">
        <w:t xml:space="preserve"> </w:t>
      </w:r>
      <w:r>
        <w:t>K</w:t>
      </w:r>
      <w:r w:rsidR="00427636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427636">
        <w:rPr>
          <w:b/>
        </w:rPr>
        <w:t>DOM d.o.o. „u stečaju“ Darda, Vatroslava Lisinskog 7, OIB: 80841651614, MBS: 030075466</w:t>
      </w:r>
      <w:r>
        <w:t xml:space="preserve">, dana  </w:t>
      </w:r>
      <w:r w:rsidR="00327AD1">
        <w:t>6. studenog</w:t>
      </w:r>
      <w:r w:rsidR="00427636">
        <w:t xml:space="preserve"> 2018</w:t>
      </w:r>
      <w:r w:rsidR="00194EFE">
        <w:t>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327AD1" w:rsidP="003F078B" w:rsidR="003F078B">
      <w:pPr>
        <w:ind w:firstLine="708"/>
        <w:jc w:val="both"/>
      </w:pPr>
      <w:r>
        <w:t xml:space="preserve">I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dobivene prodajom nekretnine stečajnog dužnika </w:t>
      </w:r>
      <w:r w:rsidR="005A270B">
        <w:t xml:space="preserve">i to: </w:t>
      </w:r>
      <w:r w:rsidR="003F078B">
        <w:t xml:space="preserve">upisane kod Zemljišnoknjižni odjel </w:t>
      </w:r>
      <w:r>
        <w:t>Osijek</w:t>
      </w:r>
      <w:r w:rsidR="003F078B" w:rsidRPr="00A75878">
        <w:t xml:space="preserve">  </w:t>
      </w:r>
      <w:proofErr w:type="spellStart"/>
      <w:r w:rsidR="003F078B" w:rsidRPr="00A75878">
        <w:t>zk</w:t>
      </w:r>
      <w:proofErr w:type="spellEnd"/>
      <w:r w:rsidR="003F078B" w:rsidRPr="00A75878">
        <w:t xml:space="preserve">. ul.br. </w:t>
      </w:r>
      <w:r>
        <w:t xml:space="preserve">7116 k.o. Osijek </w:t>
      </w:r>
      <w:proofErr w:type="spellStart"/>
      <w:r>
        <w:t>kč</w:t>
      </w:r>
      <w:proofErr w:type="spellEnd"/>
      <w:r>
        <w:t>. br. 10781/6, poslovna zgrada i ekonomsko dvorište, ul. Jablanova 43, 5500 m2</w:t>
      </w:r>
    </w:p>
    <w:p w:rsidRDefault="003F078B" w:rsidP="003F078B" w:rsidR="003F078B">
      <w:pPr>
        <w:jc w:val="both"/>
      </w:pPr>
    </w:p>
    <w:p w:rsidRDefault="00A53137" w:rsidP="003F078B" w:rsidR="00613023">
      <w:pPr>
        <w:ind w:firstLine="708"/>
        <w:jc w:val="both"/>
      </w:pPr>
      <w:r w:rsidRPr="003F078B">
        <w:rPr>
          <w:b/>
          <w:vertAlign w:val="superscript"/>
        </w:rPr>
        <w:t xml:space="preserve">  </w:t>
      </w:r>
      <w:r w:rsidR="00613023">
        <w:t xml:space="preserve">u iznosu od </w:t>
      </w:r>
      <w:r w:rsidR="00327AD1">
        <w:t>5.062.500,00</w:t>
      </w:r>
      <w:r w:rsidR="00613023">
        <w:t xml:space="preserve"> kn</w:t>
      </w:r>
      <w:r w:rsidR="003F078B">
        <w:t xml:space="preserve"> </w:t>
      </w:r>
      <w:r w:rsidR="00613023" w:rsidRPr="00613023">
        <w:rPr>
          <w:b/>
        </w:rPr>
        <w:t>namiruju se:</w:t>
      </w:r>
      <w:r w:rsidR="00613023">
        <w:t xml:space="preserve"> </w:t>
      </w:r>
    </w:p>
    <w:p w:rsidRDefault="00613023" w:rsidP="00613023" w:rsidR="00613023">
      <w:pPr>
        <w:ind w:firstLine="708"/>
        <w:jc w:val="both"/>
      </w:pPr>
    </w:p>
    <w:p w:rsidRDefault="00327AD1" w:rsidP="00327AD1" w:rsidR="00327AD1" w:rsidRPr="00327AD1">
      <w:pPr>
        <w:pStyle w:val="Odlomakpopisa"/>
        <w:numPr>
          <w:ilvl w:val="0"/>
          <w:numId w:val="10"/>
        </w:numPr>
        <w:rPr>
          <w:lang w:bidi="fa-IR" w:eastAsia="ja-JP" w:val="de-DE"/>
        </w:rPr>
      </w:pPr>
      <w:r>
        <w:t xml:space="preserve"> -</w:t>
      </w:r>
      <w:r w:rsidRPr="00327AD1">
        <w:rPr>
          <w:rFonts w:eastAsia="Arial"/>
          <w:lang w:bidi="fa-IR" w:eastAsia="ja-JP" w:val="de-DE"/>
        </w:rPr>
        <w:t xml:space="preserve">   </w:t>
      </w:r>
      <w:r w:rsidRPr="00327AD1">
        <w:rPr>
          <w:lang w:bidi="fa-IR" w:eastAsia="ja-JP" w:val="de-DE"/>
        </w:rPr>
        <w:t>5</w:t>
      </w:r>
      <w:r w:rsidRPr="00327AD1">
        <w:rPr>
          <w:rFonts w:eastAsia="Arial"/>
          <w:lang w:bidi="fa-IR" w:eastAsia="ja-JP" w:val="de-DE"/>
        </w:rPr>
        <w:t xml:space="preserve">  </w:t>
      </w:r>
      <w:r w:rsidRPr="00327AD1">
        <w:rPr>
          <w:lang w:bidi="fa-IR" w:eastAsia="ja-JP" w:val="de-DE"/>
        </w:rPr>
        <w:t>%</w:t>
      </w:r>
      <w:r w:rsidRPr="00327AD1">
        <w:rPr>
          <w:rFonts w:eastAsia="Arial"/>
          <w:lang w:bidi="fa-IR" w:eastAsia="ja-JP" w:val="de-DE"/>
        </w:rPr>
        <w:t xml:space="preserve">  </w:t>
      </w:r>
      <w:proofErr w:type="spellStart"/>
      <w:r w:rsidRPr="00327AD1">
        <w:rPr>
          <w:lang w:bidi="fa-IR" w:eastAsia="ja-JP" w:val="de-DE"/>
        </w:rPr>
        <w:t>trošak</w:t>
      </w:r>
      <w:proofErr w:type="spellEnd"/>
      <w:r w:rsidRPr="00327AD1">
        <w:rPr>
          <w:rFonts w:eastAsia="Arial"/>
          <w:lang w:bidi="fa-IR" w:eastAsia="ja-JP" w:val="de-DE"/>
        </w:rPr>
        <w:t xml:space="preserve"> </w:t>
      </w:r>
      <w:proofErr w:type="spellStart"/>
      <w:r w:rsidRPr="00327AD1">
        <w:rPr>
          <w:lang w:bidi="fa-IR" w:eastAsia="ja-JP" w:val="de-DE"/>
        </w:rPr>
        <w:t>utvrđenja</w:t>
      </w:r>
      <w:proofErr w:type="spellEnd"/>
      <w:r w:rsidRPr="00327AD1">
        <w:rPr>
          <w:rFonts w:eastAsia="Arial"/>
          <w:lang w:bidi="fa-IR" w:eastAsia="ja-JP" w:val="de-DE"/>
        </w:rPr>
        <w:t xml:space="preserve"> </w:t>
      </w:r>
      <w:r w:rsidRPr="00327AD1">
        <w:rPr>
          <w:lang w:bidi="fa-IR" w:eastAsia="ja-JP" w:val="de-DE"/>
        </w:rPr>
        <w:t>tražbine.........................</w:t>
      </w:r>
      <w:r w:rsidRPr="00327AD1">
        <w:rPr>
          <w:rFonts w:eastAsia="Andale Sans UI"/>
          <w:lang w:bidi="fa-IR" w:eastAsia="ja-JP" w:val="de-DE"/>
        </w:rPr>
        <w:t xml:space="preserve">...........................................253.125,00 </w:t>
      </w:r>
      <w:proofErr w:type="spellStart"/>
      <w:r w:rsidRPr="00327AD1">
        <w:rPr>
          <w:lang w:bidi="fa-IR" w:eastAsia="ja-JP" w:val="de-DE"/>
        </w:rPr>
        <w:t>kn</w:t>
      </w:r>
      <w:proofErr w:type="spellEnd"/>
    </w:p>
    <w:p w:rsidRDefault="00327AD1" w:rsidP="00327AD1" w:rsidR="00327AD1" w:rsidRPr="0026749E">
      <w:pPr>
        <w:rPr>
          <w:lang w:eastAsia="zh-CN"/>
        </w:rPr>
      </w:pPr>
    </w:p>
    <w:p w:rsidRDefault="00327AD1" w:rsidP="00327AD1" w:rsidR="00327AD1" w:rsidRPr="0026749E">
      <w:pPr>
        <w:rPr>
          <w:rFonts w:eastAsia="Arial"/>
          <w:lang w:bidi="fa-IR" w:eastAsia="ja-JP" w:val="de-DE"/>
        </w:rPr>
      </w:pPr>
      <w:r w:rsidRPr="0026749E">
        <w:rPr>
          <w:rFonts w:eastAsia="Arial"/>
          <w:lang w:bidi="fa-IR" w:eastAsia="ja-JP" w:val="de-DE"/>
        </w:rPr>
        <w:t xml:space="preserve">  </w:t>
      </w:r>
      <w:r>
        <w:rPr>
          <w:rFonts w:eastAsia="Arial"/>
          <w:lang w:bidi="fa-IR" w:eastAsia="ja-JP" w:val="de-DE"/>
        </w:rPr>
        <w:tab/>
        <w:t xml:space="preserve">- </w:t>
      </w:r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lang w:bidi="fa-IR" w:eastAsia="ja-JP" w:val="de-DE"/>
        </w:rPr>
        <w:t>stvarni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lang w:bidi="fa-IR" w:eastAsia="ja-JP" w:val="de-DE"/>
        </w:rPr>
        <w:t>troškovi</w:t>
      </w:r>
      <w:proofErr w:type="spellEnd"/>
      <w:r w:rsidRPr="0026749E">
        <w:rPr>
          <w:rFonts w:eastAsia="Arial"/>
          <w:lang w:bidi="fa-IR" w:eastAsia="ja-JP" w:val="de-DE"/>
        </w:rPr>
        <w:t xml:space="preserve">     </w:t>
      </w:r>
    </w:p>
    <w:p w:rsidRDefault="00327AD1" w:rsidP="00327AD1" w:rsidR="00327AD1" w:rsidRPr="0026749E">
      <w:pPr>
        <w:ind w:hanging="709" w:left="709"/>
        <w:rPr>
          <w:rFonts w:eastAsia="Arial"/>
          <w:lang w:bidi="fa-IR" w:eastAsia="ja-JP" w:val="de-DE"/>
        </w:rPr>
      </w:pPr>
      <w:r w:rsidRPr="0026749E">
        <w:rPr>
          <w:rFonts w:eastAsia="Arial"/>
          <w:lang w:bidi="fa-IR" w:eastAsia="ja-JP" w:val="de-DE"/>
        </w:rPr>
        <w:t xml:space="preserve">       </w:t>
      </w:r>
      <w:r w:rsidRPr="0026749E">
        <w:rPr>
          <w:lang w:bidi="fa-IR" w:eastAsia="ja-JP" w:val="de-DE"/>
        </w:rPr>
        <w:t>-</w:t>
      </w:r>
      <w:r w:rsidRPr="0026749E">
        <w:rPr>
          <w:rFonts w:eastAsia="Arial"/>
          <w:lang w:bidi="fa-IR" w:eastAsia="ja-JP" w:val="de-DE"/>
        </w:rPr>
        <w:t xml:space="preserve">  </w:t>
      </w:r>
      <w:proofErr w:type="spellStart"/>
      <w:r w:rsidRPr="0026749E">
        <w:rPr>
          <w:rFonts w:eastAsia="Arial"/>
          <w:lang w:bidi="fa-IR" w:eastAsia="ja-JP" w:val="de-DE"/>
        </w:rPr>
        <w:t>troškovi</w:t>
      </w:r>
      <w:proofErr w:type="spellEnd"/>
      <w:r w:rsidRPr="0026749E">
        <w:rPr>
          <w:rFonts w:eastAsia="Arial"/>
          <w:lang w:bidi="fa-IR" w:eastAsia="ja-JP" w:val="de-DE"/>
        </w:rPr>
        <w:t xml:space="preserve">  </w:t>
      </w:r>
      <w:proofErr w:type="spellStart"/>
      <w:r w:rsidRPr="0026749E">
        <w:rPr>
          <w:rFonts w:eastAsia="Arial"/>
          <w:lang w:bidi="fa-IR" w:eastAsia="ja-JP" w:val="de-DE"/>
        </w:rPr>
        <w:t>procjene</w:t>
      </w:r>
      <w:proofErr w:type="spellEnd"/>
      <w:r w:rsidRPr="0026749E">
        <w:rPr>
          <w:rFonts w:eastAsia="Arial"/>
          <w:lang w:bidi="fa-IR" w:eastAsia="ja-JP" w:val="de-DE"/>
        </w:rPr>
        <w:t xml:space="preserve">, </w:t>
      </w:r>
      <w:proofErr w:type="spellStart"/>
      <w:r w:rsidRPr="0026749E">
        <w:rPr>
          <w:rFonts w:eastAsia="Arial"/>
          <w:lang w:bidi="fa-IR" w:eastAsia="ja-JP" w:val="de-DE"/>
        </w:rPr>
        <w:t>oglašavanja</w:t>
      </w:r>
      <w:proofErr w:type="spellEnd"/>
      <w:r w:rsidRPr="0026749E">
        <w:rPr>
          <w:rFonts w:eastAsia="Arial"/>
          <w:lang w:bidi="fa-IR" w:eastAsia="ja-JP" w:val="de-DE"/>
        </w:rPr>
        <w:t xml:space="preserve">,  </w:t>
      </w:r>
      <w:proofErr w:type="spellStart"/>
      <w:r w:rsidRPr="0026749E">
        <w:rPr>
          <w:rFonts w:eastAsia="Arial"/>
          <w:lang w:bidi="fa-IR" w:eastAsia="ja-JP" w:val="de-DE"/>
        </w:rPr>
        <w:t>komunalne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naknade</w:t>
      </w:r>
      <w:proofErr w:type="spellEnd"/>
      <w:r w:rsidRPr="0026749E">
        <w:rPr>
          <w:rFonts w:eastAsia="Arial"/>
          <w:lang w:bidi="fa-IR" w:eastAsia="ja-JP" w:val="de-DE"/>
        </w:rPr>
        <w:t xml:space="preserve"> i </w:t>
      </w:r>
      <w:proofErr w:type="spellStart"/>
      <w:r w:rsidRPr="0026749E">
        <w:rPr>
          <w:rFonts w:eastAsia="Arial"/>
          <w:lang w:bidi="fa-IR" w:eastAsia="ja-JP" w:val="de-DE"/>
        </w:rPr>
        <w:t>naknade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za</w:t>
      </w:r>
      <w:proofErr w:type="spellEnd"/>
      <w:r w:rsidRPr="0026749E">
        <w:rPr>
          <w:rFonts w:eastAsia="Arial"/>
          <w:lang w:bidi="fa-IR" w:eastAsia="ja-JP" w:val="de-DE"/>
        </w:rPr>
        <w:t xml:space="preserve">                                     </w:t>
      </w:r>
      <w:proofErr w:type="spellStart"/>
      <w:r w:rsidRPr="0026749E">
        <w:rPr>
          <w:rFonts w:eastAsia="Arial"/>
          <w:lang w:bidi="fa-IR" w:eastAsia="ja-JP" w:val="de-DE"/>
        </w:rPr>
        <w:t>uređenje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voda</w:t>
      </w:r>
      <w:proofErr w:type="spellEnd"/>
      <w:r w:rsidRPr="0026749E">
        <w:rPr>
          <w:rFonts w:eastAsia="Arial"/>
          <w:lang w:bidi="fa-IR" w:eastAsia="ja-JP" w:val="de-DE"/>
        </w:rPr>
        <w:t xml:space="preserve"> , </w:t>
      </w:r>
      <w:proofErr w:type="spellStart"/>
      <w:r w:rsidRPr="0026749E">
        <w:rPr>
          <w:rFonts w:eastAsia="Arial"/>
          <w:lang w:bidi="fa-IR" w:eastAsia="ja-JP" w:val="de-DE"/>
        </w:rPr>
        <w:t>struje</w:t>
      </w:r>
      <w:proofErr w:type="spellEnd"/>
      <w:r w:rsidRPr="0026749E">
        <w:rPr>
          <w:rFonts w:eastAsia="Arial"/>
          <w:lang w:bidi="fa-IR" w:eastAsia="ja-JP" w:val="de-DE"/>
        </w:rPr>
        <w:t xml:space="preserve"> ,</w:t>
      </w:r>
      <w:proofErr w:type="spellStart"/>
      <w:r w:rsidRPr="0026749E">
        <w:rPr>
          <w:rFonts w:eastAsia="Arial"/>
          <w:lang w:bidi="fa-IR" w:eastAsia="ja-JP" w:val="de-DE"/>
        </w:rPr>
        <w:t>plina</w:t>
      </w:r>
      <w:proofErr w:type="spellEnd"/>
      <w:r w:rsidRPr="0026749E">
        <w:rPr>
          <w:rFonts w:eastAsia="Arial"/>
          <w:lang w:bidi="fa-IR" w:eastAsia="ja-JP" w:val="de-DE"/>
        </w:rPr>
        <w:t xml:space="preserve"> , </w:t>
      </w:r>
      <w:proofErr w:type="spellStart"/>
      <w:r w:rsidRPr="0026749E">
        <w:rPr>
          <w:rFonts w:eastAsia="Arial"/>
          <w:lang w:bidi="fa-IR" w:eastAsia="ja-JP" w:val="de-DE"/>
        </w:rPr>
        <w:t>vode</w:t>
      </w:r>
      <w:proofErr w:type="spellEnd"/>
      <w:r w:rsidRPr="0026749E">
        <w:rPr>
          <w:rFonts w:eastAsia="Arial"/>
          <w:lang w:bidi="fa-IR" w:eastAsia="ja-JP" w:val="de-DE"/>
        </w:rPr>
        <w:t xml:space="preserve"> ,  </w:t>
      </w:r>
      <w:proofErr w:type="spellStart"/>
      <w:r w:rsidRPr="0026749E">
        <w:rPr>
          <w:rFonts w:eastAsia="Arial"/>
          <w:lang w:bidi="fa-IR" w:eastAsia="ja-JP" w:val="de-DE"/>
        </w:rPr>
        <w:t>zaposlenika</w:t>
      </w:r>
      <w:proofErr w:type="spellEnd"/>
      <w:r w:rsidRPr="0026749E">
        <w:rPr>
          <w:rFonts w:eastAsia="Arial"/>
          <w:lang w:bidi="fa-IR" w:eastAsia="ja-JP" w:val="de-DE"/>
        </w:rPr>
        <w:t xml:space="preserve">, </w:t>
      </w:r>
      <w:proofErr w:type="spellStart"/>
      <w:r w:rsidRPr="0026749E">
        <w:rPr>
          <w:rFonts w:eastAsia="Arial"/>
          <w:lang w:bidi="fa-IR" w:eastAsia="ja-JP" w:val="de-DE"/>
        </w:rPr>
        <w:t>troškovi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popravka</w:t>
      </w:r>
      <w:proofErr w:type="spellEnd"/>
      <w:r w:rsidRPr="0026749E">
        <w:rPr>
          <w:rFonts w:eastAsia="Arial"/>
          <w:lang w:bidi="fa-IR" w:eastAsia="ja-JP" w:val="de-DE"/>
        </w:rPr>
        <w:t xml:space="preserve">                                 </w:t>
      </w:r>
      <w:proofErr w:type="spellStart"/>
      <w:r w:rsidRPr="0026749E">
        <w:rPr>
          <w:rFonts w:eastAsia="Arial"/>
          <w:lang w:bidi="fa-IR" w:eastAsia="ja-JP" w:val="de-DE"/>
        </w:rPr>
        <w:t>krovišta</w:t>
      </w:r>
      <w:proofErr w:type="spellEnd"/>
      <w:r w:rsidRPr="0026749E">
        <w:rPr>
          <w:rFonts w:eastAsia="Arial"/>
          <w:lang w:bidi="fa-IR" w:eastAsia="ja-JP" w:val="de-DE"/>
        </w:rPr>
        <w:t xml:space="preserve">   </w:t>
      </w:r>
      <w:proofErr w:type="spellStart"/>
      <w:r w:rsidRPr="0026749E">
        <w:rPr>
          <w:rFonts w:eastAsia="Arial"/>
          <w:lang w:bidi="fa-IR" w:eastAsia="ja-JP" w:val="de-DE"/>
        </w:rPr>
        <w:t>poslije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nevremena</w:t>
      </w:r>
      <w:proofErr w:type="spellEnd"/>
      <w:r w:rsidRPr="0026749E">
        <w:rPr>
          <w:rFonts w:eastAsia="Arial"/>
          <w:lang w:bidi="fa-IR" w:eastAsia="ja-JP" w:val="de-DE"/>
        </w:rPr>
        <w:t xml:space="preserve"> , </w:t>
      </w:r>
      <w:proofErr w:type="spellStart"/>
      <w:r w:rsidRPr="0026749E">
        <w:rPr>
          <w:rFonts w:eastAsia="Arial"/>
          <w:lang w:bidi="fa-IR" w:eastAsia="ja-JP" w:val="de-DE"/>
        </w:rPr>
        <w:t>izrade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energetskog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certifikata</w:t>
      </w:r>
      <w:proofErr w:type="spellEnd"/>
      <w:r w:rsidRPr="0026749E">
        <w:rPr>
          <w:rFonts w:eastAsia="Arial"/>
          <w:lang w:bidi="fa-IR" w:eastAsia="ja-JP" w:val="de-DE"/>
        </w:rPr>
        <w:t xml:space="preserve">   </w:t>
      </w:r>
      <w:proofErr w:type="spellStart"/>
      <w:r w:rsidRPr="0026749E">
        <w:rPr>
          <w:rFonts w:eastAsia="Arial"/>
          <w:lang w:bidi="fa-IR" w:eastAsia="ja-JP" w:val="de-DE"/>
        </w:rPr>
        <w:t>pokriveni</w:t>
      </w:r>
      <w:proofErr w:type="spellEnd"/>
      <w:r w:rsidRPr="0026749E">
        <w:rPr>
          <w:rFonts w:eastAsia="Arial"/>
          <w:lang w:bidi="fa-IR" w:eastAsia="ja-JP" w:val="de-DE"/>
        </w:rPr>
        <w:t xml:space="preserve">                              </w:t>
      </w:r>
      <w:proofErr w:type="spellStart"/>
      <w:r w:rsidRPr="0026749E">
        <w:rPr>
          <w:rFonts w:eastAsia="Arial"/>
          <w:lang w:bidi="fa-IR" w:eastAsia="ja-JP" w:val="de-DE"/>
        </w:rPr>
        <w:t>su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iz</w:t>
      </w:r>
      <w:proofErr w:type="spellEnd"/>
      <w:r w:rsidRPr="0026749E">
        <w:rPr>
          <w:rFonts w:eastAsia="Arial"/>
          <w:lang w:bidi="fa-IR" w:eastAsia="ja-JP" w:val="de-DE"/>
        </w:rPr>
        <w:t xml:space="preserve"> zakupnine..................................................................................................0,00 </w:t>
      </w:r>
      <w:proofErr w:type="spellStart"/>
      <w:r w:rsidRPr="0026749E">
        <w:rPr>
          <w:rFonts w:eastAsia="Arial"/>
          <w:lang w:bidi="fa-IR" w:eastAsia="ja-JP" w:val="de-DE"/>
        </w:rPr>
        <w:t>kn</w:t>
      </w:r>
      <w:proofErr w:type="spellEnd"/>
    </w:p>
    <w:p w:rsidRDefault="00327AD1" w:rsidP="00327AD1" w:rsidR="00327AD1" w:rsidRPr="0026749E">
      <w:pPr>
        <w:ind w:hanging="709" w:left="709"/>
        <w:rPr>
          <w:lang w:bidi="fa-IR" w:eastAsia="ja-JP" w:val="de-DE"/>
        </w:rPr>
      </w:pPr>
      <w:r w:rsidRPr="0026749E">
        <w:rPr>
          <w:rFonts w:eastAsia="Arial"/>
          <w:lang w:bidi="fa-IR" w:eastAsia="ja-JP" w:val="de-DE"/>
        </w:rPr>
        <w:t xml:space="preserve">       -  </w:t>
      </w:r>
      <w:proofErr w:type="spellStart"/>
      <w:r w:rsidRPr="0026749E">
        <w:rPr>
          <w:rFonts w:eastAsia="Arial"/>
          <w:lang w:bidi="fa-IR" w:eastAsia="ja-JP" w:val="de-DE"/>
        </w:rPr>
        <w:t>troškovi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vođenja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računovodstva</w:t>
      </w:r>
      <w:proofErr w:type="spellEnd"/>
      <w:r w:rsidRPr="0026749E">
        <w:rPr>
          <w:rFonts w:eastAsia="Arial"/>
          <w:lang w:bidi="fa-IR" w:eastAsia="ja-JP" w:val="de-DE"/>
        </w:rPr>
        <w:t xml:space="preserve"> 73,19% </w:t>
      </w:r>
      <w:proofErr w:type="spellStart"/>
      <w:r w:rsidRPr="0026749E">
        <w:rPr>
          <w:rFonts w:eastAsia="Arial"/>
          <w:lang w:bidi="fa-IR" w:eastAsia="ja-JP" w:val="de-DE"/>
        </w:rPr>
        <w:t>ukupnog</w:t>
      </w:r>
      <w:proofErr w:type="spellEnd"/>
      <w:r w:rsidRPr="0026749E">
        <w:rPr>
          <w:rFonts w:eastAsia="Arial"/>
          <w:lang w:bidi="fa-IR" w:eastAsia="ja-JP" w:val="de-DE"/>
        </w:rPr>
        <w:t xml:space="preserve">  </w:t>
      </w:r>
      <w:proofErr w:type="spellStart"/>
      <w:r w:rsidRPr="0026749E">
        <w:rPr>
          <w:rFonts w:eastAsia="Arial"/>
          <w:lang w:bidi="fa-IR" w:eastAsia="ja-JP" w:val="de-DE"/>
        </w:rPr>
        <w:t>troška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za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rFonts w:eastAsia="Arial"/>
          <w:lang w:bidi="fa-IR" w:eastAsia="ja-JP" w:val="de-DE"/>
        </w:rPr>
        <w:t>period</w:t>
      </w:r>
      <w:proofErr w:type="spellEnd"/>
      <w:r w:rsidRPr="0026749E">
        <w:rPr>
          <w:rFonts w:eastAsia="Arial"/>
          <w:lang w:bidi="fa-IR" w:eastAsia="ja-JP" w:val="de-DE"/>
        </w:rPr>
        <w:t xml:space="preserve">                                  </w:t>
      </w:r>
      <w:proofErr w:type="spellStart"/>
      <w:r w:rsidRPr="0026749E">
        <w:rPr>
          <w:rFonts w:eastAsia="Arial"/>
          <w:lang w:bidi="fa-IR" w:eastAsia="ja-JP" w:val="de-DE"/>
        </w:rPr>
        <w:t>od</w:t>
      </w:r>
      <w:proofErr w:type="spellEnd"/>
      <w:r w:rsidRPr="0026749E">
        <w:rPr>
          <w:rFonts w:eastAsia="Arial"/>
          <w:lang w:bidi="fa-IR" w:eastAsia="ja-JP" w:val="de-DE"/>
        </w:rPr>
        <w:t xml:space="preserve"> 23.04.2015-31.08.2018........................................................................ 52.481,00 </w:t>
      </w:r>
      <w:proofErr w:type="spellStart"/>
      <w:r w:rsidRPr="0026749E">
        <w:rPr>
          <w:rFonts w:eastAsia="Arial"/>
          <w:lang w:bidi="fa-IR" w:eastAsia="ja-JP" w:val="de-DE"/>
        </w:rPr>
        <w:t>kn</w:t>
      </w:r>
      <w:proofErr w:type="spellEnd"/>
    </w:p>
    <w:p w:rsidRDefault="00327AD1" w:rsidP="00327AD1" w:rsidR="00327AD1" w:rsidRPr="0026749E">
      <w:pPr>
        <w:ind w:hanging="709" w:left="709"/>
        <w:rPr>
          <w:rFonts w:eastAsia="Arial"/>
          <w:lang w:bidi="fa-IR" w:eastAsia="ja-JP" w:val="de-DE"/>
        </w:rPr>
      </w:pPr>
      <w:r w:rsidRPr="0026749E">
        <w:rPr>
          <w:rFonts w:eastAsia="Arial"/>
          <w:lang w:bidi="fa-IR" w:eastAsia="ja-JP" w:val="de-DE"/>
        </w:rPr>
        <w:t xml:space="preserve">       </w:t>
      </w:r>
      <w:r w:rsidRPr="0026749E">
        <w:rPr>
          <w:lang w:bidi="fa-IR" w:eastAsia="ja-JP" w:val="de-DE"/>
        </w:rPr>
        <w:t>-</w:t>
      </w:r>
      <w:r w:rsidRPr="0026749E">
        <w:rPr>
          <w:rFonts w:eastAsia="Arial"/>
          <w:lang w:bidi="fa-IR" w:eastAsia="ja-JP" w:val="de-DE"/>
        </w:rPr>
        <w:t xml:space="preserve">  </w:t>
      </w:r>
      <w:r w:rsidRPr="0026749E">
        <w:rPr>
          <w:lang w:bidi="fa-IR" w:eastAsia="ja-JP" w:val="de-DE"/>
        </w:rPr>
        <w:t>brutto</w:t>
      </w:r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lang w:bidi="fa-IR" w:eastAsia="ja-JP" w:val="de-DE"/>
        </w:rPr>
        <w:t>nagrada</w:t>
      </w:r>
      <w:proofErr w:type="spellEnd"/>
      <w:r w:rsidRPr="0026749E">
        <w:rPr>
          <w:rFonts w:eastAsia="Arial"/>
          <w:lang w:bidi="fa-IR" w:eastAsia="ja-JP" w:val="de-DE"/>
        </w:rPr>
        <w:t xml:space="preserve"> </w:t>
      </w:r>
      <w:proofErr w:type="spellStart"/>
      <w:r w:rsidRPr="0026749E">
        <w:rPr>
          <w:lang w:bidi="fa-IR" w:eastAsia="ja-JP" w:val="de-DE"/>
        </w:rPr>
        <w:t>steč.upravitelja</w:t>
      </w:r>
      <w:proofErr w:type="spellEnd"/>
      <w:r w:rsidRPr="0026749E">
        <w:rPr>
          <w:lang w:bidi="fa-IR" w:eastAsia="ja-JP" w:val="de-DE"/>
        </w:rPr>
        <w:t xml:space="preserve">  </w:t>
      </w:r>
      <w:proofErr w:type="spellStart"/>
      <w:r w:rsidRPr="0026749E">
        <w:rPr>
          <w:lang w:bidi="fa-IR" w:eastAsia="ja-JP" w:val="de-DE"/>
        </w:rPr>
        <w:t>prema</w:t>
      </w:r>
      <w:proofErr w:type="spellEnd"/>
      <w:r w:rsidRPr="0026749E">
        <w:rPr>
          <w:lang w:bidi="fa-IR" w:eastAsia="ja-JP" w:val="de-DE"/>
        </w:rPr>
        <w:t xml:space="preserve"> </w:t>
      </w:r>
      <w:proofErr w:type="spellStart"/>
      <w:r w:rsidRPr="0026749E">
        <w:rPr>
          <w:lang w:bidi="fa-IR" w:eastAsia="ja-JP" w:val="de-DE"/>
        </w:rPr>
        <w:t>Uredbi</w:t>
      </w:r>
      <w:proofErr w:type="spellEnd"/>
      <w:r w:rsidRPr="0026749E">
        <w:rPr>
          <w:lang w:bidi="fa-IR" w:eastAsia="ja-JP" w:val="de-DE"/>
        </w:rPr>
        <w:t xml:space="preserve"> o </w:t>
      </w:r>
      <w:proofErr w:type="spellStart"/>
      <w:r w:rsidRPr="0026749E">
        <w:rPr>
          <w:lang w:bidi="fa-IR" w:eastAsia="ja-JP" w:val="de-DE"/>
        </w:rPr>
        <w:t>načinu</w:t>
      </w:r>
      <w:proofErr w:type="spellEnd"/>
      <w:r w:rsidRPr="0026749E">
        <w:rPr>
          <w:lang w:bidi="fa-IR" w:eastAsia="ja-JP" w:val="de-DE"/>
        </w:rPr>
        <w:t xml:space="preserve"> </w:t>
      </w:r>
      <w:proofErr w:type="spellStart"/>
      <w:r w:rsidRPr="0026749E">
        <w:rPr>
          <w:lang w:bidi="fa-IR" w:eastAsia="ja-JP" w:val="de-DE"/>
        </w:rPr>
        <w:t>obračuna</w:t>
      </w:r>
      <w:proofErr w:type="spellEnd"/>
      <w:r w:rsidRPr="0026749E">
        <w:rPr>
          <w:lang w:bidi="fa-IR" w:eastAsia="ja-JP" w:val="de-DE"/>
        </w:rPr>
        <w:t xml:space="preserve"> i                                        </w:t>
      </w:r>
      <w:proofErr w:type="spellStart"/>
      <w:r w:rsidRPr="0026749E">
        <w:rPr>
          <w:lang w:bidi="fa-IR" w:eastAsia="ja-JP" w:val="de-DE"/>
        </w:rPr>
        <w:t>plaćanja</w:t>
      </w:r>
      <w:proofErr w:type="spellEnd"/>
      <w:r w:rsidRPr="0026749E">
        <w:rPr>
          <w:lang w:bidi="fa-IR" w:eastAsia="ja-JP" w:val="de-DE"/>
        </w:rPr>
        <w:t xml:space="preserve"> </w:t>
      </w:r>
      <w:proofErr w:type="spellStart"/>
      <w:r w:rsidRPr="0026749E">
        <w:rPr>
          <w:lang w:bidi="fa-IR" w:eastAsia="ja-JP" w:val="de-DE"/>
        </w:rPr>
        <w:t>nagrade</w:t>
      </w:r>
      <w:proofErr w:type="spellEnd"/>
      <w:r w:rsidRPr="0026749E">
        <w:rPr>
          <w:lang w:bidi="fa-IR" w:eastAsia="ja-JP" w:val="de-DE"/>
        </w:rPr>
        <w:t xml:space="preserve">  </w:t>
      </w:r>
      <w:proofErr w:type="spellStart"/>
      <w:r w:rsidRPr="0026749E">
        <w:rPr>
          <w:lang w:bidi="fa-IR" w:eastAsia="ja-JP" w:val="de-DE"/>
        </w:rPr>
        <w:t>stečajnim</w:t>
      </w:r>
      <w:proofErr w:type="spellEnd"/>
      <w:r w:rsidRPr="0026749E">
        <w:rPr>
          <w:lang w:bidi="fa-IR" w:eastAsia="ja-JP" w:val="de-DE"/>
        </w:rPr>
        <w:t xml:space="preserve"> </w:t>
      </w:r>
      <w:proofErr w:type="spellStart"/>
      <w:r w:rsidRPr="0026749E">
        <w:rPr>
          <w:lang w:bidi="fa-IR" w:eastAsia="ja-JP" w:val="de-DE"/>
        </w:rPr>
        <w:t>upraviteljima</w:t>
      </w:r>
      <w:proofErr w:type="spellEnd"/>
      <w:r w:rsidRPr="0026749E">
        <w:rPr>
          <w:lang w:bidi="fa-IR" w:eastAsia="ja-JP" w:val="de-DE"/>
        </w:rPr>
        <w:t xml:space="preserve">  ..........</w:t>
      </w:r>
      <w:r w:rsidRPr="0026749E">
        <w:rPr>
          <w:rFonts w:eastAsia="Arial"/>
          <w:lang w:bidi="fa-IR" w:eastAsia="ja-JP" w:val="de-DE"/>
        </w:rPr>
        <w:t xml:space="preserve"> ..................................362.304,95 </w:t>
      </w:r>
      <w:proofErr w:type="spellStart"/>
      <w:r w:rsidRPr="0026749E">
        <w:rPr>
          <w:rFonts w:eastAsia="Arial"/>
          <w:lang w:bidi="fa-IR" w:eastAsia="ja-JP" w:val="de-DE"/>
        </w:rPr>
        <w:t>kn</w:t>
      </w:r>
      <w:proofErr w:type="spellEnd"/>
    </w:p>
    <w:p w:rsidRDefault="00327AD1" w:rsidP="00327AD1" w:rsidR="00327AD1" w:rsidRPr="0026749E">
      <w:pPr>
        <w:ind w:hanging="709" w:left="709"/>
        <w:rPr>
          <w:lang w:bidi="fa-IR" w:eastAsia="ja-JP" w:val="de-DE"/>
        </w:rPr>
      </w:pPr>
    </w:p>
    <w:p w:rsidRDefault="00327AD1" w:rsidP="00327AD1" w:rsidR="00327AD1">
      <w:pPr>
        <w:rPr>
          <w:lang w:bidi="fa-IR" w:eastAsia="ja-JP" w:val="de-DE"/>
        </w:rPr>
      </w:pPr>
      <w:r w:rsidRPr="0026749E">
        <w:rPr>
          <w:rFonts w:eastAsia="Arial"/>
          <w:lang w:bidi="fa-IR" w:eastAsia="ja-JP" w:val="de-DE"/>
        </w:rPr>
        <w:t xml:space="preserve">                                                                      </w:t>
      </w:r>
      <w:proofErr w:type="spellStart"/>
      <w:r w:rsidRPr="0026749E">
        <w:rPr>
          <w:rFonts w:eastAsia="Andale Sans UI"/>
          <w:lang w:bidi="fa-IR" w:eastAsia="ja-JP" w:val="de-DE"/>
        </w:rPr>
        <w:t>Ukupno</w:t>
      </w:r>
      <w:proofErr w:type="spellEnd"/>
      <w:r w:rsidRPr="0026749E">
        <w:rPr>
          <w:rFonts w:eastAsia="Andale Sans UI"/>
          <w:lang w:bidi="fa-IR" w:eastAsia="ja-JP" w:val="de-DE"/>
        </w:rPr>
        <w:t xml:space="preserve"> </w:t>
      </w:r>
      <w:proofErr w:type="spellStart"/>
      <w:r w:rsidRPr="0026749E">
        <w:rPr>
          <w:rFonts w:eastAsia="Andale Sans UI"/>
          <w:lang w:bidi="fa-IR" w:eastAsia="ja-JP" w:val="de-DE"/>
        </w:rPr>
        <w:t>troškovi</w:t>
      </w:r>
      <w:proofErr w:type="spellEnd"/>
      <w:r w:rsidRPr="0026749E">
        <w:rPr>
          <w:rFonts w:eastAsia="Arial"/>
          <w:lang w:bidi="fa-IR" w:eastAsia="ja-JP" w:val="de-DE"/>
        </w:rPr>
        <w:t xml:space="preserve">   </w:t>
      </w:r>
      <w:r w:rsidRPr="0026749E">
        <w:rPr>
          <w:rFonts w:eastAsia="Andale Sans UI"/>
          <w:lang w:bidi="fa-IR" w:eastAsia="ja-JP" w:val="de-DE"/>
        </w:rPr>
        <w:t>(A+B)</w:t>
      </w:r>
      <w:r w:rsidRPr="0026749E">
        <w:rPr>
          <w:rFonts w:eastAsia="Arial"/>
          <w:lang w:bidi="fa-IR" w:eastAsia="ja-JP" w:val="de-DE"/>
        </w:rPr>
        <w:t xml:space="preserve"> </w:t>
      </w:r>
      <w:r w:rsidRPr="0026749E">
        <w:rPr>
          <w:rFonts w:eastAsia="Andale Sans UI"/>
          <w:lang w:bidi="fa-IR" w:eastAsia="ja-JP" w:val="de-DE"/>
        </w:rPr>
        <w:t>=</w:t>
      </w:r>
      <w:r w:rsidRPr="0026749E">
        <w:rPr>
          <w:rFonts w:eastAsia="Arial"/>
          <w:lang w:bidi="fa-IR" w:eastAsia="ja-JP" w:val="de-DE"/>
        </w:rPr>
        <w:t xml:space="preserve">  </w:t>
      </w:r>
      <w:r w:rsidRPr="0026749E">
        <w:rPr>
          <w:lang w:bidi="fa-IR" w:eastAsia="ja-JP" w:val="de-DE"/>
        </w:rPr>
        <w:t xml:space="preserve">667.910,95 </w:t>
      </w:r>
      <w:proofErr w:type="spellStart"/>
      <w:r w:rsidRPr="0026749E">
        <w:rPr>
          <w:lang w:bidi="fa-IR" w:eastAsia="ja-JP" w:val="de-DE"/>
        </w:rPr>
        <w:t>kn</w:t>
      </w:r>
      <w:proofErr w:type="spellEnd"/>
    </w:p>
    <w:p w:rsidRDefault="00327AD1" w:rsidP="00327AD1" w:rsidR="00327AD1">
      <w:pPr>
        <w:rPr>
          <w:lang w:bidi="fa-IR" w:eastAsia="ja-JP" w:val="de-DE"/>
        </w:rPr>
      </w:pPr>
    </w:p>
    <w:p w:rsidRDefault="00327AD1" w:rsidP="00327AD1" w:rsidR="00327AD1" w:rsidRPr="0026749E">
      <w:pPr>
        <w:pStyle w:val="Odlomakpopisa"/>
        <w:numPr>
          <w:ilvl w:val="0"/>
          <w:numId w:val="10"/>
        </w:numPr>
        <w:rPr>
          <w:lang w:eastAsia="zh-CN"/>
        </w:rPr>
      </w:pPr>
      <w:proofErr w:type="spellStart"/>
      <w:r w:rsidRPr="00327AD1">
        <w:rPr>
          <w:lang w:bidi="fa-IR" w:eastAsia="ja-JP" w:val="de-DE"/>
        </w:rPr>
        <w:t>Razlučni</w:t>
      </w:r>
      <w:proofErr w:type="spellEnd"/>
      <w:r w:rsidRPr="00327AD1">
        <w:rPr>
          <w:lang w:bidi="fa-IR" w:eastAsia="ja-JP" w:val="de-DE"/>
        </w:rPr>
        <w:t xml:space="preserve"> </w:t>
      </w:r>
      <w:proofErr w:type="spellStart"/>
      <w:r w:rsidRPr="00327AD1">
        <w:rPr>
          <w:lang w:bidi="fa-IR" w:eastAsia="ja-JP" w:val="de-DE"/>
        </w:rPr>
        <w:t>vjerovni</w:t>
      </w:r>
      <w:r>
        <w:rPr>
          <w:lang w:bidi="fa-IR" w:eastAsia="ja-JP" w:val="de-DE"/>
        </w:rPr>
        <w:t>k</w:t>
      </w:r>
      <w:proofErr w:type="spellEnd"/>
      <w:r>
        <w:rPr>
          <w:lang w:bidi="fa-IR" w:eastAsia="ja-JP" w:val="de-DE"/>
        </w:rPr>
        <w:t xml:space="preserve"> </w:t>
      </w:r>
      <w:proofErr w:type="spellStart"/>
      <w:r>
        <w:rPr>
          <w:lang w:bidi="fa-IR" w:eastAsia="ja-JP" w:val="de-DE"/>
        </w:rPr>
        <w:t>Zagrebačka</w:t>
      </w:r>
      <w:proofErr w:type="spellEnd"/>
      <w:r>
        <w:rPr>
          <w:lang w:bidi="fa-IR" w:eastAsia="ja-JP" w:val="de-DE"/>
        </w:rPr>
        <w:t xml:space="preserve"> </w:t>
      </w:r>
      <w:proofErr w:type="spellStart"/>
      <w:r>
        <w:rPr>
          <w:lang w:bidi="fa-IR" w:eastAsia="ja-JP" w:val="de-DE"/>
        </w:rPr>
        <w:t>banka</w:t>
      </w:r>
      <w:proofErr w:type="spellEnd"/>
      <w:r>
        <w:rPr>
          <w:lang w:bidi="fa-IR" w:eastAsia="ja-JP" w:val="de-DE"/>
        </w:rPr>
        <w:t xml:space="preserve"> d.d. u </w:t>
      </w:r>
      <w:proofErr w:type="spellStart"/>
      <w:r>
        <w:rPr>
          <w:lang w:bidi="fa-IR" w:eastAsia="ja-JP" w:val="de-DE"/>
        </w:rPr>
        <w:t>iznosu</w:t>
      </w:r>
      <w:proofErr w:type="spellEnd"/>
      <w:r>
        <w:rPr>
          <w:lang w:bidi="fa-IR" w:eastAsia="ja-JP" w:val="de-DE"/>
        </w:rPr>
        <w:t xml:space="preserve"> </w:t>
      </w:r>
      <w:proofErr w:type="spellStart"/>
      <w:r>
        <w:rPr>
          <w:lang w:bidi="fa-IR" w:eastAsia="ja-JP" w:val="de-DE"/>
        </w:rPr>
        <w:t>od</w:t>
      </w:r>
      <w:proofErr w:type="spellEnd"/>
      <w:r>
        <w:rPr>
          <w:lang w:bidi="fa-IR" w:eastAsia="ja-JP" w:val="de-DE"/>
        </w:rPr>
        <w:t xml:space="preserve"> </w:t>
      </w:r>
      <w:r w:rsidRPr="0026749E">
        <w:rPr>
          <w:lang w:eastAsia="zh-CN"/>
        </w:rPr>
        <w:t xml:space="preserve">4.394.589,05 kn  </w:t>
      </w:r>
      <w:r>
        <w:rPr>
          <w:lang w:eastAsia="zh-CN"/>
        </w:rPr>
        <w:t xml:space="preserve">uplatom na </w:t>
      </w:r>
      <w:proofErr w:type="spellStart"/>
      <w:r w:rsidRPr="0026749E">
        <w:rPr>
          <w:lang w:eastAsia="zh-CN"/>
        </w:rPr>
        <w:t>na</w:t>
      </w:r>
      <w:proofErr w:type="spellEnd"/>
      <w:r w:rsidRPr="0026749E">
        <w:rPr>
          <w:lang w:eastAsia="zh-CN"/>
        </w:rPr>
        <w:t xml:space="preserve"> žiro račun  </w:t>
      </w:r>
      <w:r>
        <w:rPr>
          <w:lang w:eastAsia="zh-CN"/>
        </w:rPr>
        <w:t xml:space="preserve">broj HR882360000-1000000013 s pozivom na broj 5100293762 </w:t>
      </w:r>
      <w:r w:rsidRPr="0026749E">
        <w:rPr>
          <w:lang w:eastAsia="zh-CN"/>
        </w:rPr>
        <w:t xml:space="preserve"> </w:t>
      </w:r>
      <w:r>
        <w:rPr>
          <w:lang w:eastAsia="zh-CN"/>
        </w:rPr>
        <w:t>Model 17, po pravomoćnosti ovoga Rješenja.</w:t>
      </w:r>
    </w:p>
    <w:p w:rsidRDefault="00327AD1" w:rsidP="00327AD1" w:rsidR="00327AD1">
      <w:pPr>
        <w:rPr>
          <w:lang w:eastAsia="zh-CN"/>
        </w:rPr>
      </w:pPr>
    </w:p>
    <w:p w:rsidRDefault="00327AD1" w:rsidP="00327AD1" w:rsidR="00327AD1" w:rsidRPr="00327AD1">
      <w:pPr>
        <w:pStyle w:val="Odlomakpopisa"/>
        <w:ind w:left="420"/>
        <w:rPr>
          <w:lang w:bidi="fa-IR" w:eastAsia="ja-JP" w:val="de-DE"/>
        </w:rPr>
      </w:pPr>
    </w:p>
    <w:p w:rsidRDefault="00A53137" w:rsidP="00327AD1" w:rsidR="00A53137" w:rsidRPr="00A53137">
      <w:pPr>
        <w:pStyle w:val="Odlomakpopisa"/>
        <w:widowControl w:val="false"/>
        <w:tabs>
          <w:tab w:pos="7215" w:val="left"/>
        </w:tabs>
        <w:suppressAutoHyphens/>
        <w:autoSpaceDN w:val="false"/>
        <w:ind w:left="1068"/>
        <w:jc w:val="both"/>
        <w:textAlignment w:val="baseline"/>
        <w:rPr>
          <w:b/>
          <w:u w:val="single"/>
        </w:rPr>
      </w:pPr>
    </w:p>
    <w:p w:rsidRDefault="00171F06" w:rsidP="00224E2B" w:rsidR="00171F06">
      <w:pPr>
        <w:jc w:val="both"/>
      </w:pPr>
    </w:p>
    <w:p w:rsidRDefault="004D4FF1" w:rsidP="00224E2B" w:rsidR="004D4FF1">
      <w:pPr>
        <w:jc w:val="both"/>
      </w:pPr>
    </w:p>
    <w:p w:rsidRDefault="004D4FF1" w:rsidP="00224E2B" w:rsidR="004D4FF1">
      <w:pPr>
        <w:jc w:val="both"/>
      </w:pPr>
    </w:p>
    <w:p w:rsidRDefault="004D4FF1" w:rsidP="004D4FF1" w:rsidR="004D4FF1">
      <w:pPr>
        <w:jc w:val="right"/>
      </w:pPr>
      <w:r>
        <w:lastRenderedPageBreak/>
        <w:t>6 St-45/15-247</w:t>
      </w:r>
    </w:p>
    <w:p w:rsidRDefault="004D4FF1" w:rsidP="00224E2B" w:rsidR="004D4FF1">
      <w:pPr>
        <w:jc w:val="both"/>
      </w:pPr>
    </w:p>
    <w:p w:rsidRDefault="00327AD1" w:rsidP="00327AD1" w:rsidR="00327AD1" w:rsidRPr="0026749E">
      <w:pPr>
        <w:ind w:firstLine="60"/>
        <w:jc w:val="both"/>
        <w:rPr>
          <w:lang w:eastAsia="zh-CN"/>
        </w:rPr>
      </w:pPr>
      <w:r>
        <w:t xml:space="preserve">II. </w:t>
      </w:r>
      <w:r>
        <w:tab/>
      </w:r>
      <w:r w:rsidR="005A270B"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</w:t>
      </w:r>
      <w:r>
        <w:t xml:space="preserve">i 2 </w:t>
      </w:r>
      <w:r w:rsidR="004015A4">
        <w:t xml:space="preserve"> ovoga rješenja</w:t>
      </w:r>
      <w:r w:rsidR="005A270B">
        <w:t xml:space="preserve"> s kartice predmeta i to ukupnih troškova od </w:t>
      </w:r>
      <w:r w:rsidRPr="00327AD1">
        <w:rPr>
          <w:b/>
        </w:rPr>
        <w:t>667.910,95</w:t>
      </w:r>
      <w:r w:rsidR="00224E2B" w:rsidRPr="00327AD1">
        <w:rPr>
          <w:b/>
        </w:rPr>
        <w:t xml:space="preserve"> kn</w:t>
      </w:r>
      <w:r w:rsidR="00224E2B">
        <w:t xml:space="preserve"> </w:t>
      </w:r>
      <w:r w:rsidR="00A53137">
        <w:t xml:space="preserve">– </w:t>
      </w:r>
      <w:r>
        <w:t xml:space="preserve">uplatom na žiro račun </w:t>
      </w:r>
      <w:r w:rsidRPr="00327AD1">
        <w:rPr>
          <w:b/>
          <w:lang w:eastAsia="zh-CN"/>
        </w:rPr>
        <w:t xml:space="preserve">stečajnog dužnika  </w:t>
      </w:r>
      <w:proofErr w:type="spellStart"/>
      <w:r w:rsidRPr="00327AD1">
        <w:rPr>
          <w:b/>
          <w:lang w:eastAsia="zh-CN"/>
        </w:rPr>
        <w:t>br</w:t>
      </w:r>
      <w:proofErr w:type="spellEnd"/>
      <w:r w:rsidRPr="00327AD1">
        <w:rPr>
          <w:b/>
          <w:lang w:eastAsia="zh-CN"/>
        </w:rPr>
        <w:t>: HR47 2500 0091 1014 3014 0</w:t>
      </w:r>
      <w:r>
        <w:rPr>
          <w:b/>
          <w:lang w:eastAsia="zh-CN"/>
        </w:rPr>
        <w:t xml:space="preserve"> </w:t>
      </w:r>
      <w:r w:rsidRPr="0026749E">
        <w:rPr>
          <w:lang w:eastAsia="zh-CN"/>
        </w:rPr>
        <w:t xml:space="preserve">a  iznos od  </w:t>
      </w:r>
    </w:p>
    <w:p w:rsidRDefault="00327AD1" w:rsidP="00327AD1" w:rsidR="00327AD1" w:rsidRPr="00327AD1">
      <w:pPr>
        <w:jc w:val="both"/>
        <w:rPr>
          <w:lang w:eastAsia="zh-CN"/>
        </w:rPr>
      </w:pPr>
      <w:r w:rsidRPr="00327AD1">
        <w:rPr>
          <w:b/>
          <w:lang w:eastAsia="zh-CN"/>
        </w:rPr>
        <w:t>4.394.589,05 kn</w:t>
      </w:r>
      <w:r w:rsidRPr="0026749E">
        <w:rPr>
          <w:lang w:eastAsia="zh-CN"/>
        </w:rPr>
        <w:t xml:space="preserve">  na žiro račun  </w:t>
      </w:r>
      <w:r w:rsidRPr="00327AD1">
        <w:rPr>
          <w:b/>
          <w:lang w:eastAsia="zh-CN"/>
        </w:rPr>
        <w:t>ZAGREBAČKE BANKE d.d. broj HR882360000-1000000013 s pozivom na broj 5100293762  Model 17</w:t>
      </w:r>
      <w:r>
        <w:rPr>
          <w:b/>
          <w:lang w:eastAsia="zh-CN"/>
        </w:rPr>
        <w:t xml:space="preserve">, </w:t>
      </w:r>
      <w:r>
        <w:rPr>
          <w:lang w:eastAsia="zh-CN"/>
        </w:rPr>
        <w:t>po pravomoćnosti ovoga Rješenja.</w:t>
      </w:r>
    </w:p>
    <w:p w:rsidRDefault="00327AD1" w:rsidP="00327AD1" w:rsidR="00327AD1" w:rsidRPr="00327AD1">
      <w:pPr>
        <w:pStyle w:val="Odlomakpopisa"/>
        <w:ind w:left="780"/>
        <w:jc w:val="both"/>
        <w:rPr>
          <w:b/>
        </w:rPr>
      </w:pPr>
    </w:p>
    <w:p w:rsidRDefault="00327AD1" w:rsidP="00327AD1" w:rsidR="00327AD1" w:rsidRPr="00327AD1">
      <w:pPr>
        <w:pStyle w:val="Odlomakpopisa"/>
        <w:tabs>
          <w:tab w:pos="7995" w:val="left"/>
        </w:tabs>
        <w:ind w:left="780"/>
        <w:jc w:val="both"/>
        <w:rPr>
          <w:b/>
        </w:rPr>
      </w:pPr>
      <w:r>
        <w:rPr>
          <w:b/>
        </w:rPr>
        <w:tab/>
      </w: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427636">
        <w:rPr>
          <w:b/>
        </w:rPr>
        <w:t xml:space="preserve">DOM d.o.o. „u stečaju“ Darda, Vatroslava Lisinskog 7, OIB: 80841651614, MBS: 030075466 </w:t>
      </w:r>
      <w:r>
        <w:t>objavi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u ukupnom iznosu od </w:t>
      </w:r>
      <w:r w:rsidR="00327AD1">
        <w:t>5.062.500,00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 w:rsidR="006E5710">
        <w:t xml:space="preserve"> podneskom od </w:t>
      </w:r>
      <w:r w:rsidR="00327AD1">
        <w:t>19. rujna 2018. g.</w:t>
      </w:r>
    </w:p>
    <w:p w:rsidRDefault="00327AD1" w:rsidP="0097525C" w:rsidR="00327AD1">
      <w:pPr>
        <w:ind w:firstLine="708"/>
        <w:jc w:val="both"/>
      </w:pP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427636">
        <w:t>25. listopada 2018.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327AD1">
        <w:t>Zagrebačka banka d.d.</w:t>
      </w:r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 ŽDO</w:t>
      </w:r>
      <w:r w:rsidR="00FF627D">
        <w:t xml:space="preserve"> </w:t>
      </w:r>
      <w:r w:rsidR="004015A4">
        <w:t>Osijek</w:t>
      </w:r>
      <w:r w:rsidR="005A270B">
        <w:t xml:space="preserve">, </w:t>
      </w:r>
      <w:r w:rsidR="00327AD1">
        <w:t>punomoćnika Zagrebačke banke d.d. te vjerovnika</w:t>
      </w:r>
      <w:r w:rsidR="004D4FF1">
        <w:t xml:space="preserve"> – punomoćnika za</w:t>
      </w:r>
      <w:r w:rsidR="00327AD1">
        <w:t xml:space="preserve"> Josip Grubišić</w:t>
      </w:r>
      <w:r w:rsidR="004D4FF1">
        <w:t xml:space="preserve">, Dragutin </w:t>
      </w:r>
      <w:proofErr w:type="spellStart"/>
      <w:r w:rsidR="004D4FF1">
        <w:t>Ljubej</w:t>
      </w:r>
      <w:proofErr w:type="spellEnd"/>
      <w:r w:rsidR="004D4FF1">
        <w:t xml:space="preserve">, Zdravka Zorić </w:t>
      </w:r>
      <w:proofErr w:type="spellStart"/>
      <w:r w:rsidR="004D4FF1">
        <w:t>Ljubej</w:t>
      </w:r>
      <w:proofErr w:type="spellEnd"/>
      <w:r w:rsidR="004D4FF1">
        <w:t xml:space="preserve"> i Smiljana Grubišić – Marko </w:t>
      </w:r>
      <w:proofErr w:type="spellStart"/>
      <w:r w:rsidR="004D4FF1">
        <w:t>Pleša</w:t>
      </w:r>
      <w:proofErr w:type="spellEnd"/>
      <w:r w:rsidR="004D4FF1">
        <w:t xml:space="preserve"> odvjetnik u Osijeku</w:t>
      </w:r>
      <w:r w:rsidR="00327AD1">
        <w:t xml:space="preserve"> </w:t>
      </w:r>
      <w:r w:rsidR="005A270B">
        <w:t xml:space="preserve">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4D4FF1">
        <w:t>6. studenog</w:t>
      </w:r>
      <w:r w:rsidR="00427636">
        <w:t xml:space="preserve"> 2018. g.</w:t>
      </w:r>
    </w:p>
    <w:p w:rsidRDefault="004D4FF1" w:rsidP="001E4CA0" w:rsidR="004D4FF1">
      <w:pPr>
        <w:tabs>
          <w:tab w:pos="4536" w:val="center"/>
          <w:tab w:pos="6360" w:val="left"/>
        </w:tabs>
      </w:pPr>
    </w:p>
    <w:p w:rsidRDefault="00B57961" w:rsidP="00B57961" w:rsidR="00B57961"/>
    <w:p w:rsidRDefault="00427636" w:rsidP="004015A4" w:rsidR="004015A4">
      <w:r>
        <w:t>Zapisničar: Danijela Sekulić</w:t>
      </w:r>
      <w:r w:rsidR="004015A4">
        <w:t xml:space="preserve">                                                  </w:t>
      </w:r>
      <w:r w:rsidR="0097525C">
        <w:t xml:space="preserve">      </w:t>
      </w:r>
      <w:r w:rsidR="004015A4">
        <w:t xml:space="preserve">  STEČAJN</w:t>
      </w:r>
      <w:r w:rsidR="006E6DC7">
        <w:t>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4D4FF1" w:rsidP="004015A4" w:rsidR="004D4FF1"/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6E6DC7">
        <w:t>Boja Stanković</w:t>
      </w:r>
    </w:p>
    <w:p w:rsidRDefault="00572E08" w:rsidP="00354434" w:rsidR="00286473">
      <w:pPr>
        <w:pStyle w:val="Odlomakpopisa"/>
        <w:numPr>
          <w:ilvl w:val="0"/>
          <w:numId w:val="3"/>
        </w:numPr>
      </w:pPr>
      <w:r>
        <w:t>za</w:t>
      </w:r>
      <w:r w:rsidR="006E6DC7">
        <w:t xml:space="preserve"> </w:t>
      </w:r>
      <w:proofErr w:type="spellStart"/>
      <w:r w:rsidR="006E6DC7">
        <w:t>razlučnog</w:t>
      </w:r>
      <w:proofErr w:type="spellEnd"/>
      <w:r w:rsidR="006E6DC7">
        <w:t xml:space="preserve"> vjerovnika </w:t>
      </w:r>
      <w:r w:rsidR="004D4FF1">
        <w:t xml:space="preserve">Zagrebačku banku d.d. pun. Antonija </w:t>
      </w:r>
      <w:proofErr w:type="spellStart"/>
      <w:r w:rsidR="004D4FF1">
        <w:t>Juraić</w:t>
      </w:r>
      <w:proofErr w:type="spellEnd"/>
      <w:r w:rsidR="004D4FF1">
        <w:t xml:space="preserve"> odvjetnica u OD </w:t>
      </w:r>
      <w:proofErr w:type="spellStart"/>
      <w:r w:rsidR="004D4FF1">
        <w:t>Hanžeković</w:t>
      </w:r>
      <w:proofErr w:type="spellEnd"/>
      <w:r w:rsidR="004D4FF1">
        <w:t xml:space="preserve"> i partneri d.o.o. Zagreb, Radnička cesta 22</w:t>
      </w:r>
    </w:p>
    <w:p w:rsidRDefault="004D4FF1" w:rsidP="00354434" w:rsidR="004D4FF1">
      <w:pPr>
        <w:pStyle w:val="Odlomakpopisa"/>
        <w:numPr>
          <w:ilvl w:val="0"/>
          <w:numId w:val="3"/>
        </w:numPr>
      </w:pPr>
      <w:r>
        <w:t>ŽDO 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4D4FF1">
        <w:t>6.12.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P="00024874" w:rsidR="00586052">
      <w:pPr>
        <w:jc w:val="center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84" w:rsidP="00752878" w:rsidR="006E4584">
      <w:r>
        <w:separator/>
      </w:r>
    </w:p>
  </w:endnote>
  <w:endnote w:id="0" w:type="continuationSeparator">
    <w:p w:rsidRDefault="006E4584" w:rsidP="00752878" w:rsidR="006E4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84" w:rsidP="00752878" w:rsidR="006E4584">
      <w:r>
        <w:separator/>
      </w:r>
    </w:p>
  </w:footnote>
  <w:footnote w:id="0" w:type="continuationSeparator">
    <w:p w:rsidRDefault="006E4584" w:rsidP="00752878" w:rsidR="006E4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874">
          <w:rPr>
            <w:noProof/>
          </w:rPr>
          <w:t>2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65924DF"/>
    <w:multiLevelType w:val="hybridMultilevel"/>
    <w:tmpl w:val="6FCEBC82"/>
    <w:lvl w:tplc="38A68714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7AD049FA"/>
    <w:multiLevelType w:val="hybridMultilevel"/>
    <w:tmpl w:val="5E5441AA"/>
    <w:lvl w:tplc="562C4A56" w:ilvl="0">
      <w:start w:val="2"/>
      <w:numFmt w:val="upperRoman"/>
      <w:lvlText w:val="%1."/>
      <w:lvlJc w:val="left"/>
      <w:pPr>
        <w:ind w:hanging="720" w:left="7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24874"/>
    <w:rsid w:val="00040F65"/>
    <w:rsid w:val="000854AB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27AD1"/>
    <w:rsid w:val="00342CA8"/>
    <w:rsid w:val="00354434"/>
    <w:rsid w:val="00354FE8"/>
    <w:rsid w:val="003A398E"/>
    <w:rsid w:val="003F078B"/>
    <w:rsid w:val="004015A4"/>
    <w:rsid w:val="00427636"/>
    <w:rsid w:val="004518E0"/>
    <w:rsid w:val="00455791"/>
    <w:rsid w:val="004571B5"/>
    <w:rsid w:val="004B45E9"/>
    <w:rsid w:val="004D33F6"/>
    <w:rsid w:val="004D4FF1"/>
    <w:rsid w:val="00533068"/>
    <w:rsid w:val="00572E08"/>
    <w:rsid w:val="00573E91"/>
    <w:rsid w:val="00586052"/>
    <w:rsid w:val="005A270B"/>
    <w:rsid w:val="00613023"/>
    <w:rsid w:val="00644869"/>
    <w:rsid w:val="00650C92"/>
    <w:rsid w:val="006E4584"/>
    <w:rsid w:val="006E5710"/>
    <w:rsid w:val="006E6DC7"/>
    <w:rsid w:val="00752878"/>
    <w:rsid w:val="00756BEB"/>
    <w:rsid w:val="00756F2C"/>
    <w:rsid w:val="007F60F2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D01E2"/>
    <w:rsid w:val="00A53137"/>
    <w:rsid w:val="00A57BF1"/>
    <w:rsid w:val="00A766E0"/>
    <w:rsid w:val="00B10045"/>
    <w:rsid w:val="00B57961"/>
    <w:rsid w:val="00B70336"/>
    <w:rsid w:val="00BC4D67"/>
    <w:rsid w:val="00BE2014"/>
    <w:rsid w:val="00C06C57"/>
    <w:rsid w:val="00C910E8"/>
    <w:rsid w:val="00CA38CE"/>
    <w:rsid w:val="00CE32DE"/>
    <w:rsid w:val="00CF78A7"/>
    <w:rsid w:val="00D02CEF"/>
    <w:rsid w:val="00D361EE"/>
    <w:rsid w:val="00D53248"/>
    <w:rsid w:val="00D5479F"/>
    <w:rsid w:val="00D732C9"/>
    <w:rsid w:val="00D92E59"/>
    <w:rsid w:val="00DB052E"/>
    <w:rsid w:val="00DB135F"/>
    <w:rsid w:val="00DC1E42"/>
    <w:rsid w:val="00DE3C0B"/>
    <w:rsid w:val="00E57A63"/>
    <w:rsid w:val="00ED0369"/>
    <w:rsid w:val="00EE4459"/>
    <w:rsid w:val="00F168F0"/>
    <w:rsid w:val="00F234F0"/>
    <w:rsid w:val="00F532F9"/>
    <w:rsid w:val="00F55ABE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0248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48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8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8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8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0248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4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St-45/2015-243</izvorni_sadrzaj>
    <derivirana_varijabla naziv="DomainObject.PredzadnjaOdlukaIzPredmeta.Oznaka_1">St-45/2015-243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3154</properties:Characters>
  <properties:Lines>114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2018-10-26T07:35:00Z</dcterms:created>
  <dc:creator>wsadmin</dc:creator>
  <cp:lastModifiedBy>Danijela Sekulić</cp:lastModifiedBy>
  <cp:lastPrinted>2018-11-06T08:20:00Z</cp:lastPrinted>
  <dcterms:modified xmlns:xsi="http://www.w3.org/2001/XMLSchema-instance" xsi:type="dcterms:W3CDTF">2018-11-06T08:20:00Z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(DOM.docx)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