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c0c4" w14:paraId="f4ac0c4" w:rsidRDefault="00573987" w:rsidP="00573987" w:rsidR="00573987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3987" w:rsidP="00573987" w:rsidR="00573987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73987" w:rsidP="00573987" w:rsidR="00573987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73987" w:rsidP="00573987" w:rsidR="00573987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73987" w:rsidP="00573987" w:rsidR="00573987" w:rsidRPr="00AD71A8">
      <w:pPr>
        <w:tabs>
          <w:tab w:pos="4116" w:val="left"/>
        </w:tabs>
        <w:rPr>
          <w:rFonts w:cs="Times New Roman" w:eastAsia="Times New Roman"/>
          <w:bCs/>
          <w:szCs w:val="20"/>
          <w:lang w:val="en-US"/>
        </w:rPr>
      </w:pPr>
    </w:p>
    <w:p w:rsidRDefault="00573987" w:rsidP="00573987" w:rsidR="00573987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73987" w:rsidP="00573987" w:rsidR="00573987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573987" w:rsidP="00573987" w:rsidR="00573987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573987" w:rsidP="00573987" w:rsidR="00573987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73987" w:rsidP="00573987" w:rsidR="00573987" w:rsidRPr="00D347C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sudskoj savjetnici Mihaeli Kaligari, </w:t>
      </w:r>
      <w:r w:rsidRPr="008C0525">
        <w:rPr>
          <w:rFonts w:cs="Times New Roman" w:eastAsia="Times New Roman"/>
          <w:szCs w:val="24"/>
          <w:lang w:eastAsia="hr-HR"/>
        </w:rPr>
        <w:t xml:space="preserve">odlučujući o zahtjevu Financijske agencije, 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OIB 85821130368, Pula, </w:t>
      </w:r>
      <w:r w:rsidRPr="008C0525">
        <w:rPr>
          <w:rFonts w:cs="Times New Roman" w:eastAsia="Times New Roman"/>
          <w:szCs w:val="24"/>
          <w:lang w:eastAsia="hr-HR"/>
        </w:rPr>
        <w:t>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10490 </w:t>
      </w:r>
      <w:r w:rsidRPr="008C0525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30. listopada</w:t>
      </w:r>
      <w:r w:rsidRPr="008C0525">
        <w:rPr>
          <w:rFonts w:cs="Times New Roman" w:eastAsia="Times New Roman"/>
          <w:szCs w:val="24"/>
          <w:lang w:eastAsia="hr-HR"/>
        </w:rPr>
        <w:t xml:space="preserve"> 2015., za provedbu skraćenog stečajnog postupka nad </w:t>
      </w:r>
      <w:r>
        <w:rPr>
          <w:rFonts w:cs="Times New Roman" w:eastAsia="Times New Roman"/>
          <w:szCs w:val="24"/>
          <w:lang w:eastAsia="hr-HR"/>
        </w:rPr>
        <w:t>pravnom osobom SOLDO d. o. o. Buje, Trg J. B. Tita 7, OIB 98925119046, 17. studenog</w:t>
      </w:r>
      <w:r w:rsidRPr="008C0525">
        <w:rPr>
          <w:rFonts w:cs="Times New Roman" w:eastAsia="Times New Roman"/>
          <w:szCs w:val="24"/>
          <w:lang w:eastAsia="hr-HR"/>
        </w:rPr>
        <w:t xml:space="preserve"> 2015. </w:t>
      </w:r>
    </w:p>
    <w:p w:rsidRDefault="00573987" w:rsidP="00573987" w:rsidR="00573987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73987" w:rsidP="00573987" w:rsidR="00573987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573987" w:rsidP="00573987" w:rsidR="00573987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73987" w:rsidP="00573987" w:rsidR="0057398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Pokreće se skraćeni stečajni postupak nad pravnom osobom SOLDO d. o. o. Buje, Trg J. B. Tita 7, OIB 98925119046.</w:t>
      </w:r>
    </w:p>
    <w:p w:rsidRDefault="00573987" w:rsidP="00573987" w:rsidR="00573987" w:rsidRPr="00AD71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73987" w:rsidP="00573987" w:rsidR="00573987" w:rsidRPr="00AD71A8">
      <w:pPr>
        <w:tabs>
          <w:tab w:pos="4116" w:val="left"/>
        </w:tabs>
        <w:jc w:val="center"/>
      </w:pPr>
      <w:r w:rsidRPr="00AD71A8">
        <w:t>Obrazloženje</w:t>
      </w:r>
    </w:p>
    <w:p w:rsidRDefault="00573987" w:rsidP="00573987" w:rsidR="0057398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73987" w:rsidP="00573987" w:rsidR="00573987" w:rsidRPr="00E90D85">
      <w:pPr>
        <w:tabs>
          <w:tab w:pos="4116" w:val="left"/>
        </w:tabs>
        <w:ind w:firstLine="708"/>
      </w:pPr>
      <w:r w:rsidRPr="00E90D85">
        <w:rPr>
          <w:rFonts w:cs="Times New Roman" w:eastAsia="Times New Roman"/>
          <w:szCs w:val="24"/>
          <w:lang w:eastAsia="hr-HR"/>
        </w:rPr>
        <w:t>Financijska agencija (Regionalni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, na temelju čl. 444. st. 1. Stečajnog zakona (Narodne novine br. 71/15), </w:t>
      </w:r>
      <w:r w:rsidRPr="00E90D85">
        <w:rPr>
          <w:rFonts w:cs="Times New Roman" w:eastAsia="Times New Roman"/>
          <w:szCs w:val="24"/>
          <w:lang w:eastAsia="hr-HR"/>
        </w:rPr>
        <w:t xml:space="preserve">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OENOTRIA d. o. o. Umag. </w:t>
      </w:r>
      <w:r>
        <w:t xml:space="preserve">U zahtjevu je navedeno </w:t>
      </w:r>
      <w:r w:rsidRPr="00E90D85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 xml:space="preserve">2464 </w:t>
      </w:r>
      <w:r w:rsidRPr="00E90D85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181.095,84 </w:t>
      </w:r>
      <w:r w:rsidRPr="00E90D85">
        <w:rPr>
          <w:rFonts w:cs="Times New Roman" w:eastAsia="Times New Roman"/>
          <w:szCs w:val="24"/>
          <w:lang w:eastAsia="hr-HR"/>
        </w:rPr>
        <w:t>kuna.</w:t>
      </w:r>
    </w:p>
    <w:p w:rsidRDefault="00573987" w:rsidP="00573987" w:rsidR="00573987" w:rsidRPr="00E90D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73987" w:rsidP="00573987" w:rsidR="0057398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</w:t>
      </w:r>
      <w:r w:rsidRPr="00E90D85">
        <w:rPr>
          <w:rFonts w:cs="Times New Roman" w:eastAsia="Times New Roman"/>
          <w:szCs w:val="24"/>
          <w:lang w:eastAsia="hr-HR"/>
        </w:rPr>
        <w:t xml:space="preserve">Očevidniku redoslijeda osnova za plaćanje ima evidentirane neizvršene osnove za plaćanje u neprekinutom razdoblju </w:t>
      </w:r>
      <w:r>
        <w:rPr>
          <w:rFonts w:cs="Times New Roman" w:eastAsia="Times New Roman"/>
          <w:szCs w:val="24"/>
          <w:lang w:eastAsia="hr-HR"/>
        </w:rPr>
        <w:t xml:space="preserve">duljem </w:t>
      </w:r>
      <w:r w:rsidRPr="00E90D85">
        <w:rPr>
          <w:rFonts w:cs="Times New Roman" w:eastAsia="Times New Roman"/>
          <w:szCs w:val="24"/>
          <w:lang w:eastAsia="hr-HR"/>
        </w:rPr>
        <w:t>od 120 dana</w:t>
      </w:r>
      <w:r>
        <w:rPr>
          <w:rFonts w:cs="Times New Roman" w:eastAsia="Times New Roman"/>
          <w:szCs w:val="24"/>
          <w:lang w:eastAsia="hr-HR"/>
        </w:rPr>
        <w:t>, na temelju čl. 428. Stečajnog zakona, odlučeno je kao izreci.</w:t>
      </w:r>
    </w:p>
    <w:p w:rsidRDefault="00573987" w:rsidP="00573987" w:rsidR="00573987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73987" w:rsidP="00573987" w:rsidR="00573987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17. studenog</w:t>
      </w:r>
      <w:r w:rsidRPr="00AD71A8">
        <w:rPr>
          <w:rFonts w:cs="Times New Roman" w:eastAsia="Times New Roman"/>
          <w:szCs w:val="24"/>
          <w:lang w:eastAsia="hr-HR"/>
        </w:rPr>
        <w:t xml:space="preserve"> 2015. </w:t>
      </w:r>
    </w:p>
    <w:p w:rsidRDefault="00573987" w:rsidP="00573987" w:rsidR="00573987" w:rsidRPr="00E90D85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Sudska savjetnica</w:t>
      </w:r>
    </w:p>
    <w:p w:rsidRDefault="00573987" w:rsidP="00573987" w:rsidR="00573987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Mihaela Kaligari</w:t>
      </w:r>
      <w:r w:rsidR="00443196">
        <w:rPr>
          <w:rFonts w:cs="Times New Roman" w:eastAsia="Times New Roman"/>
          <w:szCs w:val="24"/>
          <w:lang w:eastAsia="hr-HR"/>
        </w:rPr>
        <w:t>, v. r.</w:t>
      </w:r>
    </w:p>
    <w:p w:rsidRDefault="00573987" w:rsidP="00573987" w:rsidR="0057398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73987" w:rsidP="00573987" w:rsidR="00573987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573987" w:rsidP="00573987" w:rsidR="00573987" w:rsidRPr="00E90D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573987" w:rsidP="00573987" w:rsidR="00573987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573987" w:rsidP="00573987" w:rsidR="0057398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e-Oglasna ploča sudova.</w:t>
      </w:r>
    </w:p>
    <w:p w:rsidRDefault="00573987" w:rsidP="00573987" w:rsidR="00573987" w:rsidRPr="00AD71A8">
      <w:pPr>
        <w:tabs>
          <w:tab w:pos="4116" w:val="left"/>
        </w:tabs>
      </w:pPr>
    </w:p>
    <w:p w:rsidRDefault="00573987" w:rsidP="00573987" w:rsidR="00573987" w:rsidRPr="00AD71A8">
      <w:pPr>
        <w:tabs>
          <w:tab w:pos="4116" w:val="left"/>
        </w:tabs>
      </w:pPr>
    </w:p>
    <w:p w:rsidRDefault="00573987" w:rsidP="00573987" w:rsidR="00573987">
      <w:pPr>
        <w:tabs>
          <w:tab w:pos="4116" w:val="left"/>
        </w:tabs>
      </w:pPr>
    </w:p>
    <w:p w:rsidRDefault="00573987" w:rsidP="00573987" w:rsidR="00573987">
      <w:pPr>
        <w:tabs>
          <w:tab w:pos="4116" w:val="left"/>
        </w:tabs>
      </w:pPr>
    </w:p>
    <w:p w:rsidRDefault="00573987" w:rsidP="00573987" w:rsidR="00573987">
      <w:pPr>
        <w:tabs>
          <w:tab w:pos="4116" w:val="left"/>
        </w:tabs>
      </w:pPr>
    </w:p>
    <w:p w:rsidRDefault="00573987" w:rsidP="00573987" w:rsidR="00573987">
      <w:pPr>
        <w:tabs>
          <w:tab w:pos="4116" w:val="left"/>
        </w:tabs>
      </w:pPr>
    </w:p>
    <w:p w:rsidRDefault="00573987" w:rsidP="00573987" w:rsidR="00573987">
      <w:pPr>
        <w:tabs>
          <w:tab w:pos="4116" w:val="left"/>
        </w:tabs>
      </w:pPr>
    </w:p>
    <w:p w:rsidRDefault="00573987" w:rsidP="00573987" w:rsidR="00573987">
      <w:pPr>
        <w:tabs>
          <w:tab w:pos="4116" w:val="left"/>
        </w:tabs>
      </w:pPr>
    </w:p>
    <w:p w:rsidRDefault="00573987" w:rsidP="00573987" w:rsidR="00573987">
      <w:pPr>
        <w:tabs>
          <w:tab w:pos="4116" w:val="left"/>
        </w:tabs>
      </w:pPr>
    </w:p>
    <w:p w:rsidRDefault="00573987" w:rsidP="00573987" w:rsidR="00573987"/>
    <w:p w:rsidRDefault="00573987" w:rsidP="00573987" w:rsidR="00573987"/>
    <w:p w:rsidRDefault="00573987" w:rsidP="00573987" w:rsidR="00573987"/>
    <w:p w:rsidRDefault="00C16FD0" w:rsidR="00BB10E7"/>
    <w:sectPr w:rsidSect="00682408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7D7" w:rsidP="00573987" w:rsidR="006F27D7">
      <w:r>
        <w:separator/>
      </w:r>
    </w:p>
  </w:endnote>
  <w:endnote w:id="0" w:type="continuationSeparator">
    <w:p w:rsidRDefault="006F27D7" w:rsidP="00573987" w:rsidR="006F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7D7" w:rsidP="00573987" w:rsidR="006F27D7">
      <w:r>
        <w:separator/>
      </w:r>
    </w:p>
  </w:footnote>
  <w:footnote w:id="0" w:type="continuationSeparator">
    <w:p w:rsidRDefault="006F27D7" w:rsidP="00573987" w:rsidR="006F27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7D7" w:rsidP="00682408" w:rsidR="00682408" w:rsidRPr="003722D7">
    <w:pPr>
      <w:pStyle w:val="Zaglavlje"/>
      <w:jc w:val="right"/>
      <w:rPr>
        <w:szCs w:val="24"/>
      </w:rPr>
    </w:pPr>
    <w:r>
      <w:tab/>
    </w:r>
    <w:sdt>
      <w:sdtPr>
        <w:rPr>
          <w:vanish/>
          <w:highlight w:val="yellow"/>
        </w:r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C16FD0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11 St-22</w:t>
    </w:r>
    <w:r w:rsidR="00573987">
      <w:rPr>
        <w:szCs w:val="24"/>
      </w:rPr>
      <w:t>3</w:t>
    </w:r>
    <w:r>
      <w:rPr>
        <w:szCs w:val="24"/>
      </w:rP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7D7" w:rsidP="00682408" w:rsidR="00682408" w:rsidRPr="00A074C3">
    <w:pPr>
      <w:pStyle w:val="Zaglavlje"/>
      <w:jc w:val="right"/>
      <w:rPr>
        <w:szCs w:val="24"/>
      </w:rPr>
    </w:pPr>
    <w:r>
      <w:rPr>
        <w:szCs w:val="24"/>
      </w:rPr>
      <w:t>11 St-22</w:t>
    </w:r>
    <w:r w:rsidR="00573987">
      <w:rPr>
        <w:szCs w:val="24"/>
      </w:rPr>
      <w:t>3</w:t>
    </w:r>
    <w:r>
      <w:rPr>
        <w:szCs w:val="24"/>
      </w:rP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01E"/>
    <w:rsid w:val="00443196"/>
    <w:rsid w:val="0044701E"/>
    <w:rsid w:val="00573987"/>
    <w:rsid w:val="006F27D7"/>
    <w:rsid w:val="009A6044"/>
    <w:rsid w:val="00BF033F"/>
    <w:rsid w:val="00C1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98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39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398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39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398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739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398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16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FD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FD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F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F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98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39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398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39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398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739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398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16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FD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FD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F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F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St-223/2015</izvorni_sadrzaj>
    <derivirana_varijabla naziv="DomainObject.Predmet.OznakaBroj_1">St-223/2015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SOLDO d. o. o. BUJE</izvorni_sadrzaj>
    <derivirana_varijabla naziv="DomainObject.Predmet.ProtustrankaFormated_1">  SOLDO d. o. o. BUJE</derivirana_varijabla>
  </DomainObject.Predmet.ProtustrankaFormated>
  <DomainObject.Predmet.ProtustrankaFormatedOIB>
    <izvorni_sadrzaj>  SOLDO d. o. o. BUJE, OIB 98925119046</izvorni_sadrzaj>
    <derivirana_varijabla naziv="DomainObject.Predmet.ProtustrankaFormatedOIB_1">  SOLDO d. o. o. BUJE, OIB 98925119046</derivirana_varijabla>
  </DomainObject.Predmet.ProtustrankaFormatedOIB>
  <DomainObject.Predmet.ProtustrankaFormatedWithAdress>
    <izvorni_sadrzaj> SOLDO d. o. o. BUJE, Trg J.B.Tita 7, 52460 Buje</izvorni_sadrzaj>
    <derivirana_varijabla naziv="DomainObject.Predmet.ProtustrankaFormatedWithAdress_1"> SOLDO d. o. o. BUJE, Trg J.B.Tita 7, 52460 Buje</derivirana_varijabla>
  </DomainObject.Predmet.ProtustrankaFormatedWithAdress>
  <DomainObject.Predmet.ProtustrankaFormatedWithAdressOIB>
    <izvorni_sadrzaj> SOLDO d. o. o. BUJE, OIB 98925119046, Trg J.B.Tita 7, 52460 Buje</izvorni_sadrzaj>
    <derivirana_varijabla naziv="DomainObject.Predmet.ProtustrankaFormatedWithAdressOIB_1"> SOLDO d. o. o. BUJE, OIB 98925119046, Trg J.B.Tita 7, 52460 Buje</derivirana_varijabla>
  </DomainObject.Predmet.ProtustrankaFormatedWithAdressOIB>
  <DomainObject.Predmet.ProtustrankaWithAdress>
    <izvorni_sadrzaj>SOLDO d. o. o. BUJE Trg J.B.Tita 7, 52460 Buje</izvorni_sadrzaj>
    <derivirana_varijabla naziv="DomainObject.Predmet.ProtustrankaWithAdress_1">SOLDO d. o. o. BUJE Trg J.B.Tita 7, 52460 Buje</derivirana_varijabla>
  </DomainObject.Predmet.ProtustrankaWithAdress>
  <DomainObject.Predmet.ProtustrankaWithAdressOIB>
    <izvorni_sadrzaj>SOLDO d. o. o. BUJE, OIB 98925119046, Trg J.B.Tita 7, 52460 Buje</izvorni_sadrzaj>
    <derivirana_varijabla naziv="DomainObject.Predmet.ProtustrankaWithAdressOIB_1">SOLDO d. o. o. BUJE, OIB 98925119046, Trg J.B.Tita 7, 52460 Buje</derivirana_varijabla>
  </DomainObject.Predmet.ProtustrankaWithAdressOIB>
  <DomainObject.Predmet.ProtustrankaNazivFormated>
    <izvorni_sadrzaj>SOLDO d. o. o. BUJE</izvorni_sadrzaj>
    <derivirana_varijabla naziv="DomainObject.Predmet.ProtustrankaNazivFormated_1">SOLDO d. o. o. BUJE</derivirana_varijabla>
  </DomainObject.Predmet.ProtustrankaNazivFormated>
  <DomainObject.Predmet.ProtustrankaNazivFormatedOIB>
    <izvorni_sadrzaj>SOLDO d. o. o. BUJE, OIB 98925119046</izvorni_sadrzaj>
    <derivirana_varijabla naziv="DomainObject.Predmet.ProtustrankaNazivFormatedOIB_1">SOLDO d. o. o. BUJE, OIB 98925119046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181095.84</izvorni_sadrzaj>
    <derivirana_varijabla naziv="DomainObject.Predmet.TrenutnaVrijednost_1">181095.84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SOLDO d. o. o. BUJE</item>
    </izvorni_sadrzaj>
    <derivirana_varijabla naziv="DomainObject.Predmet.ProtuStrankaListFormated_1">
      <item>SOLDO d. o. o. BUJE</item>
    </derivirana_varijabla>
  </DomainObject.Predmet.ProtuStrankaListFormated>
  <DomainObject.Predmet.ProtuStrankaListFormatedOIB>
    <izvorni_sadrzaj>
      <item>SOLDO d. o. o. BUJE, OIB 98925119046</item>
    </izvorni_sadrzaj>
    <derivirana_varijabla naziv="DomainObject.Predmet.ProtuStrankaListFormatedOIB_1">
      <item>SOLDO d. o. o. BUJE, OIB 98925119046</item>
    </derivirana_varijabla>
  </DomainObject.Predmet.ProtuStrankaListFormatedOIB>
  <DomainObject.Predmet.ProtuStrankaListFormatedWithAdress>
    <izvorni_sadrzaj>
      <item>SOLDO d. o. o. BUJE, Trg J.B.Tita 7, 52460 Buje</item>
    </izvorni_sadrzaj>
    <derivirana_varijabla naziv="DomainObject.Predmet.ProtuStrankaListFormatedWithAdress_1">
      <item>SOLDO d. o. o. BUJE, Trg J.B.Tita 7, 52460 Buje</item>
    </derivirana_varijabla>
  </DomainObject.Predmet.ProtuStrankaListFormatedWithAdress>
  <DomainObject.Predmet.ProtuStrankaListFormatedWithAdressOIB>
    <izvorni_sadrzaj>
      <item>SOLDO d. o. o. BUJE, OIB 98925119046, Trg J.B.Tita 7, 52460 Buje</item>
    </izvorni_sadrzaj>
    <derivirana_varijabla naziv="DomainObject.Predmet.ProtuStrankaListFormatedWithAdressOIB_1">
      <item>SOLDO d. o. o. BUJE, OIB 98925119046, Trg J.B.Tita 7, 52460 Buje</item>
    </derivirana_varijabla>
  </DomainObject.Predmet.ProtuStrankaListFormatedWithAdressOIB>
  <DomainObject.Predmet.ProtuStrankaListNazivFormated>
    <izvorni_sadrzaj>
      <item>SOLDO d. o. o. BUJE</item>
    </izvorni_sadrzaj>
    <derivirana_varijabla naziv="DomainObject.Predmet.ProtuStrankaListNazivFormated_1">
      <item>SOLDO d. o. o. BUJE</item>
    </derivirana_varijabla>
  </DomainObject.Predmet.ProtuStrankaListNazivFormated>
  <DomainObject.Predmet.ProtuStrankaListNazivFormatedOIB>
    <izvorni_sadrzaj>
      <item>SOLDO d. o. o. BUJE, OIB 98925119046</item>
    </izvorni_sadrzaj>
    <derivirana_varijabla naziv="DomainObject.Predmet.ProtuStrankaListNazivFormatedOIB_1">
      <item>SOLDO d. o. o. BUJE, OIB 98925119046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SOLDO d. o. o. BUJE</izvorni_sadrzaj>
    <derivirana_varijabla naziv="DomainObject.Predmet.ProtustrankaIDrugi_1">SOLDO d. o. 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SOLDO d. o. o. BUJE, OIB 98925119046, Trg J.B.Tita 7, 52460 Buje</izvorni_sadrzaj>
    <derivirana_varijabla naziv="DomainObject.Predmet.ProtustrankaIDrugiAdressOIB_1">SOLDO d. o. o. BUJE, OIB 98925119046, Trg J.B.Tita 7,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SOLDO d. o. o. BUJE</item>
    </izvorni_sadrzaj>
    <derivirana_varijabla naziv="DomainObject.Predmet.SudioniciListNaziv_1">
      <item>FINANCIJSKA AGENCIJA, RC RIJEKA, PODRUŽNICA PULA, PULA</item>
      <item>SOLDO d. o. 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SOLDO d. o. o. BUJE, OIB 98925119046, Trg J.B.Tita 7,52460 Buje</item>
    </izvorni_sadrzaj>
    <derivirana_varijabla naziv="DomainObject.Predmet.SudioniciListAdressOIB_1">
      <item>FINANCIJSKA AGENCIJA, RC RIJEKA, PODRUŽNICA PULA, PULA, OIB 85821130368, Giardini 5,52100 Pula</item>
      <item>SOLDO d. o. o. BUJE, OIB 98925119046, Trg J.B.Tita 7,52460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98925119046</item>
    </izvorni_sadrzaj>
    <derivirana_varijabla naziv="DomainObject.Predmet.SudioniciListNazivOIB_1">
      <item>, OIB 85821130368</item>
      <item>, OIB 98925119046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368</properties:Words>
  <properties:Characters>1950</properties:Characters>
  <properties:Lines>61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2015-11-17T11:28:00Z</dcterms:created>
  <dc:creator>Mihaela Kaligari</dc:creator>
  <dc:description/>
  <cp:keywords/>
  <cp:lastModifiedBy>Meri Simičić Beato</cp:lastModifiedBy>
  <cp:lastPrinted>2015-11-17T11:32:00Z</cp:lastPrinted>
  <dcterms:modified xmlns:xsi="http://www.w3.org/2001/XMLSchema-instance" xsi:type="dcterms:W3CDTF">2015-11-18T12:20:00Z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