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06ee" w14:paraId="e5c06ee" w:rsidRDefault="00774B6C" w:rsidR="00DD7199" w:rsidRPr="003D5B98">
      <w:pPr>
        <w15:collapsed w:val="false"/>
        <w:rPr>
          <w:bCs/>
        </w:rPr>
      </w:pPr>
      <w:bookmarkStart w:name="_GoBack" w:id="0"/>
      <w:bookmarkEnd w:id="0"/>
      <w:r w:rsidRPr="003D5B9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3D5B98">
        <w:rPr>
          <w:bCs/>
        </w:rPr>
        <w:t xml:space="preserve"> </w:t>
      </w:r>
    </w:p>
    <w:p w:rsidRDefault="00095A3D" w:rsidR="00095A3D" w:rsidRPr="003D5B98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3D5B98">
      <w:pPr>
        <w:pStyle w:val="Naslov1"/>
        <w:rPr>
          <w:rFonts w:cs="Times New Roman" w:hAnsi="Times New Roman" w:ascii="Times New Roman"/>
          <w:b w:val="false"/>
        </w:rPr>
      </w:pPr>
      <w:r w:rsidRPr="003D5B98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3D5B98">
      <w:pPr>
        <w:rPr>
          <w:bCs/>
        </w:rPr>
      </w:pPr>
      <w:r w:rsidRPr="003D5B98">
        <w:rPr>
          <w:bCs/>
        </w:rPr>
        <w:t xml:space="preserve">TRGOVAČKI </w:t>
      </w:r>
      <w:r w:rsidR="00467371" w:rsidRPr="003D5B98">
        <w:rPr>
          <w:bCs/>
        </w:rPr>
        <w:t>SUD U ZAGREBU</w:t>
      </w:r>
    </w:p>
    <w:p w:rsidRDefault="00467371" w:rsidR="00A232E1" w:rsidRPr="003D5B98">
      <w:pPr>
        <w:rPr>
          <w:bCs/>
        </w:rPr>
      </w:pPr>
      <w:r w:rsidRPr="003D5B98">
        <w:rPr>
          <w:bCs/>
        </w:rPr>
        <w:t>Zagreb, Amruševa 2/II</w:t>
      </w:r>
      <w:r w:rsidR="006F7E66" w:rsidRPr="003D5B98">
        <w:rPr>
          <w:bCs/>
        </w:rPr>
        <w:tab/>
      </w:r>
      <w:r w:rsidR="006F7E66" w:rsidRPr="003D5B98">
        <w:rPr>
          <w:bCs/>
        </w:rPr>
        <w:tab/>
      </w:r>
      <w:r w:rsidR="006F7E66" w:rsidRPr="003D5B98">
        <w:rPr>
          <w:bCs/>
        </w:rPr>
        <w:tab/>
      </w:r>
      <w:r w:rsidR="006F7E66" w:rsidRPr="003D5B98">
        <w:rPr>
          <w:bCs/>
        </w:rPr>
        <w:tab/>
      </w:r>
      <w:r w:rsidR="006F7E66" w:rsidRPr="003D5B98">
        <w:rPr>
          <w:bCs/>
        </w:rPr>
        <w:tab/>
      </w:r>
      <w:r w:rsidR="0085029E" w:rsidRPr="003D5B98">
        <w:rPr>
          <w:bCs/>
        </w:rPr>
        <w:tab/>
      </w:r>
      <w:r w:rsidR="00074FC2" w:rsidRPr="003D5B98">
        <w:rPr>
          <w:bCs/>
        </w:rPr>
        <w:t xml:space="preserve">               </w:t>
      </w:r>
    </w:p>
    <w:p w:rsidRDefault="00A232E1" w:rsidP="00D96F52" w:rsidR="007356D2" w:rsidRPr="003D5B98">
      <w:pPr>
        <w:jc w:val="center"/>
        <w:rPr>
          <w:bCs/>
        </w:rPr>
      </w:pPr>
      <w:r w:rsidRPr="003D5B98">
        <w:rPr>
          <w:bCs/>
        </w:rPr>
        <w:t xml:space="preserve">R E P U B L I K A   H R V A T S K A </w:t>
      </w:r>
    </w:p>
    <w:p w:rsidRDefault="00AC528D" w:rsidP="00D96F52" w:rsidR="00AC528D" w:rsidRPr="003D5B98">
      <w:pPr>
        <w:jc w:val="center"/>
        <w:rPr>
          <w:bCs/>
        </w:rPr>
      </w:pPr>
    </w:p>
    <w:p w:rsidRDefault="00D96F52" w:rsidP="00D96F52" w:rsidR="00D96F52" w:rsidRPr="003D5B98">
      <w:pPr>
        <w:jc w:val="center"/>
        <w:rPr>
          <w:bCs/>
        </w:rPr>
      </w:pPr>
      <w:r w:rsidRPr="003D5B98">
        <w:rPr>
          <w:bCs/>
        </w:rPr>
        <w:t>R J E Š E NJ E</w:t>
      </w:r>
    </w:p>
    <w:p w:rsidRDefault="00AC528D" w:rsidP="00D96F52" w:rsidR="00AC528D" w:rsidRPr="003D5B98">
      <w:pPr>
        <w:jc w:val="center"/>
        <w:rPr>
          <w:bCs/>
        </w:rPr>
      </w:pPr>
    </w:p>
    <w:p w:rsidRDefault="00261EC2" w:rsidP="00261EC2" w:rsidR="00261EC2" w:rsidRPr="003D5B98">
      <w:pPr>
        <w:ind w:firstLine="708"/>
        <w:jc w:val="both"/>
      </w:pPr>
      <w:r w:rsidRPr="003D5B98">
        <w:t xml:space="preserve">TRGOVAČKI SUD U ZAGREBU, po sucu tog suda Vesni Sremac Šoštar, kao stečajnom sucu, u stečajnom postupku nad dužnikom PZ PETROVA GORA u stečaju, Gvozd, Križnoga puta 6, OIB: 69602856930,  dana </w:t>
      </w:r>
      <w:r w:rsidR="0025033E" w:rsidRPr="003D5B98">
        <w:t>26</w:t>
      </w:r>
      <w:r w:rsidR="00914FDC" w:rsidRPr="003D5B98">
        <w:t>. srpnja</w:t>
      </w:r>
      <w:r w:rsidRPr="003D5B98">
        <w:t xml:space="preserve"> 2018. godine</w:t>
      </w:r>
    </w:p>
    <w:p w:rsidRDefault="007A793A" w:rsidR="007A793A" w:rsidRPr="003D5B98">
      <w:pPr>
        <w:jc w:val="center"/>
        <w:rPr>
          <w:bCs/>
        </w:rPr>
      </w:pPr>
    </w:p>
    <w:p w:rsidRDefault="00D96F52" w:rsidR="00E70CFA" w:rsidRPr="003D5B98">
      <w:pPr>
        <w:jc w:val="center"/>
        <w:rPr>
          <w:bCs/>
        </w:rPr>
      </w:pPr>
      <w:r w:rsidRPr="003D5B98">
        <w:rPr>
          <w:bCs/>
        </w:rPr>
        <w:t>r i j e š i o</w:t>
      </w:r>
      <w:r w:rsidR="00E70CFA" w:rsidRPr="003D5B98">
        <w:rPr>
          <w:bCs/>
        </w:rPr>
        <w:t xml:space="preserve">   j e </w:t>
      </w:r>
    </w:p>
    <w:p w:rsidRDefault="00E70CFA" w:rsidR="00E70CFA" w:rsidRPr="003D5B98">
      <w:pPr>
        <w:jc w:val="center"/>
        <w:rPr>
          <w:bCs/>
        </w:rPr>
      </w:pPr>
    </w:p>
    <w:p w:rsidRDefault="00324EEA" w:rsidP="001B7547" w:rsidR="00261EC2" w:rsidRPr="003D5B98">
      <w:pPr>
        <w:jc w:val="both"/>
        <w:rPr>
          <w:bCs/>
        </w:rPr>
      </w:pPr>
      <w:r w:rsidRPr="003D5B98">
        <w:rPr>
          <w:bCs/>
        </w:rPr>
        <w:tab/>
      </w:r>
      <w:r w:rsidR="00D96F52" w:rsidRPr="003D5B98">
        <w:rPr>
          <w:bCs/>
        </w:rPr>
        <w:t xml:space="preserve">Ispravlja se rješenje ovog suda, poslovni broj </w:t>
      </w:r>
      <w:r w:rsidR="00AC528D" w:rsidRPr="003D5B98">
        <w:rPr>
          <w:bCs/>
        </w:rPr>
        <w:t>gornji,</w:t>
      </w:r>
      <w:r w:rsidR="00D96F52" w:rsidRPr="003D5B98">
        <w:rPr>
          <w:bCs/>
        </w:rPr>
        <w:t xml:space="preserve"> </w:t>
      </w:r>
      <w:r w:rsidR="00F77F57" w:rsidRPr="003D5B98">
        <w:rPr>
          <w:bCs/>
        </w:rPr>
        <w:t xml:space="preserve">od </w:t>
      </w:r>
      <w:r w:rsidR="001F4A1F">
        <w:rPr>
          <w:bCs/>
        </w:rPr>
        <w:t xml:space="preserve">18. prosinca </w:t>
      </w:r>
      <w:r w:rsidR="00CC1990" w:rsidRPr="003D5B98">
        <w:rPr>
          <w:bCs/>
        </w:rPr>
        <w:t>2017</w:t>
      </w:r>
      <w:r w:rsidR="00D96F52" w:rsidRPr="003D5B98">
        <w:rPr>
          <w:bCs/>
        </w:rPr>
        <w:t>.</w:t>
      </w:r>
      <w:r w:rsidR="00AC528D" w:rsidRPr="003D5B98">
        <w:rPr>
          <w:bCs/>
        </w:rPr>
        <w:t>,</w:t>
      </w:r>
      <w:r w:rsidR="00CC1990" w:rsidRPr="003D5B98">
        <w:rPr>
          <w:bCs/>
        </w:rPr>
        <w:t xml:space="preserve"> u toč. I</w:t>
      </w:r>
      <w:r w:rsidR="001750F8" w:rsidRPr="003D5B98">
        <w:rPr>
          <w:bCs/>
        </w:rPr>
        <w:t>. izreke</w:t>
      </w:r>
      <w:r w:rsidR="00D96F52" w:rsidRPr="003D5B98">
        <w:rPr>
          <w:bCs/>
        </w:rPr>
        <w:t xml:space="preserve"> </w:t>
      </w:r>
      <w:r w:rsidR="00261EC2" w:rsidRPr="003D5B98">
        <w:rPr>
          <w:bCs/>
        </w:rPr>
        <w:t>na način da isto glasi:</w:t>
      </w:r>
    </w:p>
    <w:p w:rsidRDefault="001750F8" w:rsidP="00020F0B" w:rsidR="001750F8" w:rsidRPr="003D5B98">
      <w:pPr>
        <w:ind w:firstLine="708"/>
        <w:jc w:val="both"/>
      </w:pPr>
    </w:p>
    <w:p w:rsidRDefault="003D5B98" w:rsidP="003D5B98" w:rsidR="003D5B98" w:rsidRPr="003D5B98">
      <w:pPr>
        <w:ind w:firstLine="680"/>
        <w:jc w:val="both"/>
      </w:pPr>
      <w:r w:rsidRPr="003D5B98">
        <w:t>I Utvrđuje se da je udovoljeno uvjetima za pravovaljanost prodaje, te se kupcu Marku Radovečkom, Kozjak Začretski 18, Sveti Križ Začretje,OIB: 39028211350 dosuđuju nekretnine stečajnog dužnika PZ PETROVA GORA u stečaju, Gvozd, Križnoga puta 6, OIB: 69602856930, i to:</w:t>
      </w:r>
    </w:p>
    <w:p w:rsidRDefault="00CC1990" w:rsidP="003D5B98" w:rsidR="00CC1990" w:rsidRPr="003D5B98"/>
    <w:p w:rsidRDefault="003D5B98" w:rsidP="003D5B98" w:rsidR="003D5B98" w:rsidRPr="003D5B98">
      <w:pPr>
        <w:pStyle w:val="Odlomakpopisa"/>
        <w:numPr>
          <w:ilvl w:val="0"/>
          <w:numId w:val="20"/>
        </w:numPr>
        <w:spacing w:lineRule="auto" w:line="276" w:after="200"/>
      </w:pPr>
      <w:r w:rsidRPr="003D5B98">
        <w:t xml:space="preserve">Nekretnine upisane kao suvlasništvo stečajnog dužnika: </w:t>
      </w:r>
    </w:p>
    <w:p w:rsidRDefault="003D5B98" w:rsidP="003D5B98" w:rsidR="003D5B98" w:rsidRPr="003D5B98">
      <w:pPr>
        <w:pStyle w:val="Odlomakpopisa"/>
      </w:pPr>
      <w:r w:rsidRPr="003D5B98">
        <w:t>Z.k.ul. 838, 714, 595, 128, 836, 366, 720, 221, 426, 626, 861, 894, 110 i 946  k.o. 333603 Lasinjsko Dugo Selo –  oranice, livade, vrtovi, vinogradi. Šume i pašnjaci ukupne površine 145.948,98 m2.</w:t>
      </w:r>
    </w:p>
    <w:p w:rsidRDefault="003D5B98" w:rsidP="003D5B98" w:rsidR="003D5B98" w:rsidRPr="003D5B98"/>
    <w:p w:rsidRDefault="003D5B98" w:rsidP="003D5B98" w:rsidR="003D5B98" w:rsidRPr="003D5B98">
      <w:pPr>
        <w:pStyle w:val="Odlomakpopisa"/>
      </w:pPr>
      <w:r w:rsidRPr="003D5B98">
        <w:t>k.o. Lasinjsko Dugo Selo</w:t>
      </w: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47"/>
        <w:gridCol w:w="991"/>
        <w:gridCol w:w="1276"/>
        <w:gridCol w:w="2977"/>
        <w:gridCol w:w="992"/>
      </w:tblGrid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Redni br.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zk uložak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k.č.br.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 xml:space="preserve">oznaka zemljišta 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m2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99/1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2003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1357/2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673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1364/2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2482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1376/2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155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1376/5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356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1383/3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1536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714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68/49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2338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595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68/12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Voćnjak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2316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595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68/13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13987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128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1268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809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128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1269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219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128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1270/18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12700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1357/1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691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1364/1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554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1378/2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1705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80/1K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Dvorište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2154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153/1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1985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153/2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1640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154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460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167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852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169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15671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1294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28604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1636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1296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1931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1297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345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1298/1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Voćnjak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1906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1299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687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1300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989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381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1309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8725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2176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1874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468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1316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755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1334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4014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720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182/1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 Kremešnica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26367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720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182/6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 Kremešnica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3298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720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182/9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 xml:space="preserve">Pašnjak Kremešnica  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3392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1355/1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888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1356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435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1360/2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1460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1381/2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575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1383/5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1752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1383/8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1770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1384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2474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382/2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 brdo do ceste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3143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536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 poluček u marjancu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1593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539/1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 polučak u rječici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719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539/2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 polučak u rječici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2518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539/3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 polučak u rječici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2043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549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 tepšić brdo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327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550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 tepšić brdo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1003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551/2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Vinograd brdo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176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162/5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773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162/7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7745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164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Voćnjak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174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1176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626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179/3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1097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902/1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295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902/2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158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903/2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723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942/2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183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942/3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79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944/2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1424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944/3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975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1024/2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1024/3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1025/2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331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1025/3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450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1109/2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1140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1109/3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3467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1109/5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Neplodno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820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1110/1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906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861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1110/2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1000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23/25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4960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34/24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24148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35/52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7308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35/66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3309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67/23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6442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511/27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5629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511/73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3597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548/2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1877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548/8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1104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554/1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842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894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600/3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1841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1277/6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Kuća br.110 i dvorište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791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1277/7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3935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1405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676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1417/2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2820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90.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 kućište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791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91.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1270/7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 kućište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1338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92.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1270/12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1043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93.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1270/15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2133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1270/19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806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95.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1270/22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3705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96.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1271/2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734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97.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1271/3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450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1277/3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575</w:t>
            </w:r>
          </w:p>
        </w:tc>
      </w:tr>
      <w:tr w:rsidTr="00302FD0" w:rsidR="003D5B98" w:rsidRPr="003D5B98">
        <w:trPr>
          <w:jc w:val="center"/>
        </w:trPr>
        <w:tc>
          <w:tcPr>
            <w:tcW w:type="dxa" w:w="84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99.</w:t>
            </w:r>
          </w:p>
        </w:tc>
        <w:tc>
          <w:tcPr>
            <w:tcW w:type="dxa" w:w="991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946</w:t>
            </w:r>
          </w:p>
        </w:tc>
        <w:tc>
          <w:tcPr>
            <w:tcW w:type="dxa" w:w="1276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3D5B98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1418/2</w:t>
            </w:r>
          </w:p>
        </w:tc>
        <w:tc>
          <w:tcPr>
            <w:tcW w:type="dxa" w:w="2977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992"/>
          </w:tcPr>
          <w:p w:rsidRDefault="003D5B98" w:rsidP="00302FD0" w:rsidR="003D5B98" w:rsidRPr="003D5B9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D5B98">
              <w:rPr>
                <w:rFonts w:hAnsi="Times New Roman" w:ascii="Times New Roman"/>
                <w:sz w:val="24"/>
                <w:szCs w:val="24"/>
              </w:rPr>
              <w:t>396</w:t>
            </w:r>
          </w:p>
        </w:tc>
      </w:tr>
    </w:tbl>
    <w:p w:rsidRDefault="003D5B98" w:rsidP="003D5B98" w:rsidR="003D5B98" w:rsidRPr="003D5B98">
      <w:pPr>
        <w:jc w:val="center"/>
      </w:pPr>
    </w:p>
    <w:p w:rsidRDefault="00423B9F" w:rsidP="001B7547" w:rsidR="00423B9F" w:rsidRPr="003D5B98">
      <w:pPr>
        <w:jc w:val="both"/>
      </w:pPr>
    </w:p>
    <w:p w:rsidRDefault="00D96F52" w:rsidP="00D96F52" w:rsidR="00D96F52" w:rsidRPr="003D5B98">
      <w:pPr>
        <w:rPr>
          <w:bCs/>
        </w:rPr>
      </w:pPr>
      <w:r w:rsidRPr="003D5B98">
        <w:rPr>
          <w:bCs/>
        </w:rPr>
        <w:t xml:space="preserve">                                                              </w:t>
      </w:r>
      <w:r w:rsidR="000151CA" w:rsidRPr="003D5B98">
        <w:rPr>
          <w:bCs/>
        </w:rPr>
        <w:t xml:space="preserve">   </w:t>
      </w:r>
      <w:r w:rsidRPr="003D5B98">
        <w:rPr>
          <w:bCs/>
        </w:rPr>
        <w:t>Obrazloženje</w:t>
      </w:r>
    </w:p>
    <w:p w:rsidRDefault="00797665" w:rsidP="00D96F52" w:rsidR="00797665" w:rsidRPr="003D5B98">
      <w:pPr>
        <w:rPr>
          <w:bCs/>
        </w:rPr>
      </w:pPr>
    </w:p>
    <w:p w:rsidRDefault="00D96F52" w:rsidP="00797665" w:rsidR="00095A3D" w:rsidRPr="003D5B98">
      <w:pPr>
        <w:jc w:val="both"/>
      </w:pPr>
      <w:r w:rsidRPr="003D5B98">
        <w:rPr>
          <w:bCs/>
        </w:rPr>
        <w:tab/>
        <w:t xml:space="preserve">U pisanju rješenja ovog suda, poslovni broj </w:t>
      </w:r>
      <w:r w:rsidR="00AC528D" w:rsidRPr="003D5B98">
        <w:rPr>
          <w:bCs/>
        </w:rPr>
        <w:t xml:space="preserve">gornji, od </w:t>
      </w:r>
      <w:r w:rsidR="001F4A1F">
        <w:rPr>
          <w:bCs/>
        </w:rPr>
        <w:t>18. prosinca</w:t>
      </w:r>
      <w:r w:rsidR="00CC1990" w:rsidRPr="003D5B98">
        <w:rPr>
          <w:bCs/>
        </w:rPr>
        <w:t xml:space="preserve"> 2017</w:t>
      </w:r>
      <w:r w:rsidR="00F81FE4" w:rsidRPr="003D5B98">
        <w:rPr>
          <w:bCs/>
        </w:rPr>
        <w:t xml:space="preserve">., </w:t>
      </w:r>
      <w:r w:rsidR="00FE676D" w:rsidRPr="003D5B98">
        <w:rPr>
          <w:bCs/>
        </w:rPr>
        <w:t xml:space="preserve">u </w:t>
      </w:r>
      <w:r w:rsidR="001750F8" w:rsidRPr="003D5B98">
        <w:rPr>
          <w:bCs/>
        </w:rPr>
        <w:t xml:space="preserve">izreci pod toč. I. </w:t>
      </w:r>
      <w:r w:rsidR="00FE676D" w:rsidRPr="003D5B98">
        <w:rPr>
          <w:bCs/>
        </w:rPr>
        <w:t xml:space="preserve">došlo je do očite greške </w:t>
      </w:r>
      <w:r w:rsidR="001750F8" w:rsidRPr="003D5B98">
        <w:rPr>
          <w:bCs/>
        </w:rPr>
        <w:t>u pisanju čestica i zk. uložaka</w:t>
      </w:r>
      <w:r w:rsidR="00FE676D" w:rsidRPr="003D5B98">
        <w:rPr>
          <w:bCs/>
        </w:rPr>
        <w:t xml:space="preserve">, </w:t>
      </w:r>
      <w:r w:rsidRPr="003D5B98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3D5B98">
        <w:rPr>
          <w:bCs/>
        </w:rPr>
        <w:t>, a u svezi s člankom 10 SZ-a (NN 71/15</w:t>
      </w:r>
      <w:r w:rsidR="00FE676D" w:rsidRPr="003D5B98">
        <w:rPr>
          <w:bCs/>
        </w:rPr>
        <w:t>, 104/17</w:t>
      </w:r>
      <w:r w:rsidR="00E014FF" w:rsidRPr="003D5B98">
        <w:rPr>
          <w:bCs/>
        </w:rPr>
        <w:t>),</w:t>
      </w:r>
      <w:r w:rsidRPr="003D5B98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3D5B98">
      <w:r w:rsidRPr="003D5B98">
        <w:t xml:space="preserve"> </w:t>
      </w:r>
    </w:p>
    <w:p w:rsidRDefault="008E55ED" w:rsidP="007014D3" w:rsidR="00901671" w:rsidRPr="003D5B98">
      <w:pPr>
        <w:jc w:val="center"/>
      </w:pPr>
      <w:r w:rsidRPr="003D5B98">
        <w:t xml:space="preserve">U Zagrebu, </w:t>
      </w:r>
      <w:r w:rsidR="0025033E" w:rsidRPr="003D5B98">
        <w:t>26</w:t>
      </w:r>
      <w:r w:rsidR="00914FDC" w:rsidRPr="003D5B98">
        <w:t>. srpnja</w:t>
      </w:r>
      <w:r w:rsidR="00AF7F37" w:rsidRPr="003D5B98">
        <w:t xml:space="preserve"> 2018</w:t>
      </w:r>
      <w:r w:rsidR="007B1F7D" w:rsidRPr="003D5B98">
        <w:t>.</w:t>
      </w:r>
      <w:r w:rsidR="00797665" w:rsidRPr="003D5B98">
        <w:t xml:space="preserve"> godine</w:t>
      </w:r>
      <w:r w:rsidR="007B1F7D" w:rsidRPr="003D5B98">
        <w:t xml:space="preserve"> </w:t>
      </w:r>
      <w:r w:rsidR="000F172F" w:rsidRPr="003D5B98">
        <w:t xml:space="preserve"> </w:t>
      </w:r>
      <w:r w:rsidR="0042103F" w:rsidRPr="003D5B98">
        <w:t xml:space="preserve"> </w:t>
      </w:r>
      <w:r w:rsidR="00824C2D" w:rsidRPr="003D5B98">
        <w:t xml:space="preserve"> </w:t>
      </w:r>
    </w:p>
    <w:p w:rsidRDefault="00AD5649" w:rsidP="007014D3" w:rsidR="00AD5649" w:rsidRPr="003D5B98">
      <w:pPr>
        <w:jc w:val="center"/>
      </w:pPr>
    </w:p>
    <w:p w:rsidRDefault="00E70CFA" w:rsidR="00E70CFA" w:rsidRPr="003D5B98">
      <w:r w:rsidRPr="003D5B98">
        <w:tab/>
      </w:r>
      <w:r w:rsidRPr="003D5B98">
        <w:tab/>
      </w:r>
      <w:r w:rsidRPr="003D5B98">
        <w:tab/>
      </w:r>
      <w:r w:rsidRPr="003D5B98">
        <w:tab/>
      </w:r>
      <w:r w:rsidRPr="003D5B98">
        <w:tab/>
      </w:r>
      <w:r w:rsidRPr="003D5B98">
        <w:tab/>
      </w:r>
      <w:r w:rsidRPr="003D5B98">
        <w:tab/>
      </w:r>
      <w:r w:rsidRPr="003D5B98">
        <w:tab/>
      </w:r>
      <w:r w:rsidR="00773C20" w:rsidRPr="003D5B98">
        <w:t xml:space="preserve">         </w:t>
      </w:r>
      <w:r w:rsidR="00797665" w:rsidRPr="003D5B98">
        <w:tab/>
      </w:r>
      <w:r w:rsidR="00797665" w:rsidRPr="003D5B98">
        <w:tab/>
      </w:r>
      <w:r w:rsidR="00797665" w:rsidRPr="003D5B98">
        <w:tab/>
      </w:r>
      <w:r w:rsidR="00773C20" w:rsidRPr="003D5B98">
        <w:t xml:space="preserve"> </w:t>
      </w:r>
      <w:r w:rsidRPr="003D5B98">
        <w:t>SUDAC</w:t>
      </w:r>
      <w:r w:rsidR="00773C20" w:rsidRPr="003D5B98">
        <w:t>:</w:t>
      </w:r>
    </w:p>
    <w:p w:rsidRDefault="008E70E5" w:rsidP="00E53D3D" w:rsidR="000C38DB">
      <w:pPr>
        <w:pStyle w:val="Uvuenotijeloteksta"/>
        <w:ind w:firstLine="141" w:left="1983"/>
        <w:jc w:val="right"/>
      </w:pPr>
      <w:r w:rsidRPr="003D5B98">
        <w:tab/>
      </w:r>
      <w:r w:rsidR="00013AA6" w:rsidRPr="003D5B98">
        <w:tab/>
      </w:r>
      <w:r w:rsidR="00013AA6" w:rsidRPr="003D5B98">
        <w:tab/>
      </w:r>
      <w:r w:rsidR="00013AA6" w:rsidRPr="003D5B98">
        <w:tab/>
      </w:r>
      <w:r w:rsidR="00013AA6" w:rsidRPr="003D5B98">
        <w:tab/>
      </w:r>
      <w:r w:rsidR="00074FC2" w:rsidRPr="003D5B98">
        <w:t>Vesna Sremac Šoštar</w:t>
      </w:r>
      <w:r w:rsidR="000C38DB">
        <w:t>,v.r.</w:t>
      </w:r>
    </w:p>
    <w:p w:rsidRDefault="000C38DB" w:rsidP="00D338FD" w:rsidR="000C38DB">
      <w:pPr>
        <w:pStyle w:val="Uvuenotijeloteksta"/>
        <w:ind w:firstLine="141" w:left="1983"/>
        <w:jc w:val="right"/>
      </w:pPr>
      <w:r>
        <w:t>Za točnost otpravka</w:t>
      </w:r>
    </w:p>
    <w:p w:rsidRDefault="000C38DB" w:rsidP="00D522F6" w:rsidR="00DA015A" w:rsidRPr="003D5B98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3D5B98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 w:rsidRPr="003D5B98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 w:rsidRPr="003D5B98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3D5B98">
      <w:pPr>
        <w:pStyle w:val="Naslov1"/>
        <w:rPr>
          <w:rFonts w:cs="Times New Roman" w:hAnsi="Times New Roman" w:ascii="Times New Roman"/>
          <w:b w:val="false"/>
        </w:rPr>
      </w:pPr>
      <w:r w:rsidRPr="003D5B98">
        <w:rPr>
          <w:rFonts w:cs="Times New Roman" w:hAnsi="Times New Roman" w:ascii="Times New Roman"/>
          <w:b w:val="false"/>
        </w:rPr>
        <w:t>POUKA O PRAVNOM LIJEKU</w:t>
      </w:r>
      <w:r w:rsidR="00D96F52" w:rsidRPr="003D5B98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3D5B98">
      <w:r w:rsidRPr="003D5B98">
        <w:t>Protiv ovog rješenja d</w:t>
      </w:r>
      <w:r w:rsidR="00DE12B9" w:rsidRPr="003D5B98">
        <w:t>opuštena je  žalba Visokom trgo</w:t>
      </w:r>
      <w:r w:rsidRPr="003D5B98">
        <w:t xml:space="preserve">ačkom sudu RH, a koja se podnosi u roku od 8 dana ovome sudu u 3 primjerka.  </w:t>
      </w:r>
    </w:p>
    <w:p w:rsidRDefault="00D522F6" w:rsidP="00D522F6" w:rsidR="00D522F6" w:rsidRPr="003D5B98">
      <w:pPr>
        <w:jc w:val="both"/>
      </w:pPr>
    </w:p>
    <w:p w:rsidRDefault="003D5B98" w:rsidR="003D5B98" w:rsidRPr="003D5B98"/>
    <w:sectPr w:rsidSect="00150B87" w:rsidR="003D5B98" w:rsidRPr="003D5B9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8D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</w:t>
    </w:r>
    <w:r w:rsidR="0025033E">
      <w:t>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261EC2">
          <w:t>901/13</w:t>
        </w:r>
        <w:r w:rsidR="00A0031C">
          <w:t>-138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734"/>
    <w:multiLevelType w:val="hybridMultilevel"/>
    <w:tmpl w:val="CAB4FF74"/>
    <w:lvl w:tplc="76CE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6012A4"/>
    <w:multiLevelType w:val="hybridMultilevel"/>
    <w:tmpl w:val="8F5AFFBC"/>
    <w:lvl w:tplc="EEF4A280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2740269"/>
    <w:multiLevelType w:val="hybridMultilevel"/>
    <w:tmpl w:val="507C1C66"/>
    <w:lvl w:tplc="F36E542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C33A09"/>
    <w:multiLevelType w:val="hybridMultilevel"/>
    <w:tmpl w:val="01F6AEDE"/>
    <w:lvl w:tplc="40A2F30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7">
    <w:nsid w:val="76C36A2D"/>
    <w:multiLevelType w:val="hybridMultilevel"/>
    <w:tmpl w:val="02B88F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8"/>
  </w:num>
  <w:num w:numId="5">
    <w:abstractNumId w:val="16"/>
  </w:num>
  <w:num w:numId="6">
    <w:abstractNumId w:val="4"/>
  </w:num>
  <w:num w:numId="7">
    <w:abstractNumId w:val="19"/>
  </w:num>
  <w:num w:numId="8">
    <w:abstractNumId w:val="10"/>
  </w:num>
  <w:num w:numId="9">
    <w:abstractNumId w:val="12"/>
  </w:num>
  <w:num w:numId="10">
    <w:abstractNumId w:val="1"/>
  </w:num>
  <w:num w:numId="11">
    <w:abstractNumId w:val="9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2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0F0B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C38DB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36E6C"/>
    <w:rsid w:val="001418C9"/>
    <w:rsid w:val="00150B87"/>
    <w:rsid w:val="00156693"/>
    <w:rsid w:val="00156915"/>
    <w:rsid w:val="00160055"/>
    <w:rsid w:val="001623F8"/>
    <w:rsid w:val="001649E2"/>
    <w:rsid w:val="00174FBC"/>
    <w:rsid w:val="001750F8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1F4A1F"/>
    <w:rsid w:val="0021172A"/>
    <w:rsid w:val="00213868"/>
    <w:rsid w:val="00217C20"/>
    <w:rsid w:val="00226055"/>
    <w:rsid w:val="00231882"/>
    <w:rsid w:val="0025033E"/>
    <w:rsid w:val="00257203"/>
    <w:rsid w:val="00257B3A"/>
    <w:rsid w:val="00261EC2"/>
    <w:rsid w:val="00264DAC"/>
    <w:rsid w:val="00270282"/>
    <w:rsid w:val="002913ED"/>
    <w:rsid w:val="00295AF6"/>
    <w:rsid w:val="002B57C5"/>
    <w:rsid w:val="002D076E"/>
    <w:rsid w:val="002D0F31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5B98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6CD4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353D0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4FDC"/>
    <w:rsid w:val="00934762"/>
    <w:rsid w:val="009454E3"/>
    <w:rsid w:val="0095380A"/>
    <w:rsid w:val="00957929"/>
    <w:rsid w:val="00964FEA"/>
    <w:rsid w:val="00970C98"/>
    <w:rsid w:val="00971A2A"/>
    <w:rsid w:val="00971E9F"/>
    <w:rsid w:val="00972861"/>
    <w:rsid w:val="00976D96"/>
    <w:rsid w:val="00977ED9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031C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1990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69F0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12B9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A22E6"/>
    <w:rsid w:val="00EB57B0"/>
    <w:rsid w:val="00EC1AB1"/>
    <w:rsid w:val="00ED1C3E"/>
    <w:rsid w:val="00ED53FA"/>
    <w:rsid w:val="00EF7218"/>
    <w:rsid w:val="00F11E60"/>
    <w:rsid w:val="00F167C3"/>
    <w:rsid w:val="00F179EE"/>
    <w:rsid w:val="00F17AD8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01C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Reetkatablice" w:type="table">
    <w:name w:val="Table Grid"/>
    <w:basedOn w:val="Obinatablica"/>
    <w:uiPriority w:val="59"/>
    <w:rsid w:val="00261EC2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3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8D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8D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8D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8D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Reetkatablice" w:type="table">
    <w:name w:val="Table Grid"/>
    <w:basedOn w:val="Obinatablica"/>
    <w:uiPriority w:val="59"/>
    <w:rsid w:val="00261EC2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3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8D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8D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8D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8D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2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1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3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52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839</properties:Words>
  <properties:Characters>3758</properties:Characters>
  <properties:Lines>620</properties:Lines>
  <properties:Paragraphs>521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2018-07-26T08:16:00Z</dcterms:created>
  <dc:creator>Nada Kraljić</dc:creator>
  <cp:lastModifiedBy>Matea Bizjak</cp:lastModifiedBy>
  <cp:lastPrinted>2018-07-26T08:55:00Z</cp:lastPrinted>
  <dcterms:modified xmlns:xsi="http://www.w3.org/2001/XMLSchema-instance" xsi:type="dcterms:W3CDTF">2018-07-26T08:56:00Z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(St-901-13- ispravak rješenja (dosude - 18.12.2017).docx)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