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da95" w14:paraId="967da9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2906F9">
        <w:t>68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019">
        <w:t>19.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906F9" w:rsidRPr="00B00A83">
        <w:t>SANDIEM d.o.o.</w:t>
      </w:r>
      <w:r w:rsidR="002906F9">
        <w:t xml:space="preserve"> Zagreb</w:t>
      </w:r>
      <w:r w:rsidR="002906F9" w:rsidRPr="00E43E3D">
        <w:t xml:space="preserve">, </w:t>
      </w:r>
      <w:r w:rsidR="002906F9" w:rsidRPr="00B00A83">
        <w:t>Korčulanska 3/D</w:t>
      </w:r>
      <w:r w:rsidR="002906F9">
        <w:t xml:space="preserve">, OIB: </w:t>
      </w:r>
      <w:r w:rsidR="002906F9" w:rsidRPr="00B00A83">
        <w:t>09457497460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2906F9">
        <w:t>107.044,00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019">
        <w:t xml:space="preserve">19.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684917">
        <w:t>,v.r.</w:t>
      </w:r>
    </w:p>
    <w:p w:rsidRDefault="00F8310C" w:rsidP="00572798" w:rsidR="00F8310C" w:rsidRPr="009C5689">
      <w:pPr>
        <w:jc w:val="right"/>
      </w:pPr>
    </w:p>
    <w:p w:rsidRDefault="00684917" w:rsidR="00684917" w:rsidRPr="00ED5ADF">
      <w:pPr>
        <w:jc w:val="right"/>
      </w:pPr>
    </w:p>
    <w:p w:rsidRDefault="00684917" w:rsidR="0068491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84917" w:rsidR="00684917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2568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5398"/>
    <w:rsid w:val="0038246E"/>
    <w:rsid w:val="00384CCE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84917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St-2568/2017</izvorni_sadrzaj>
    <derivirana_varijabla naziv="DomainObject.Predmet.OznakaBroj_1">St-2568/2017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SANDIEM d.o.o. zastupanog po punomoćniku Ivo Opačak</izvorni_sadrzaj>
    <derivirana_varijabla naziv="DomainObject.Predmet.ProtustrankaFormated_1">  SANDIEM d.o.o. zastupanog po punomoćniku Ivo Opačak</derivirana_varijabla>
  </DomainObject.Predmet.ProtustrankaFormated>
  <DomainObject.Predmet.ProtustrankaFormatedOIB>
    <izvorni_sadrzaj>  SANDIEM d.o.o., OIB 09457497460 zastupanog po punomoćniku Ivo Opačak</izvorni_sadrzaj>
    <derivirana_varijabla naziv="DomainObject.Predmet.ProtustrankaFormatedOIB_1">  SANDIEM d.o.o., OIB 09457497460 zastupanog po punomoćniku Ivo Opačak</derivirana_varijabla>
  </DomainObject.Predmet.ProtustrankaFormatedOIB>
  <DomainObject.Predmet.ProtustrankaFormatedWithAdress>
    <izvorni_sadrzaj> SANDIEM d.o.o., Korčulanska 3/D, 10000 Zagreb zastupanog po punomoćniku Ivo Opačak</izvorni_sadrzaj>
    <derivirana_varijabla naziv="DomainObject.Predmet.ProtustrankaFormatedWithAdress_1"> SANDIEM d.o.o., Korčulanska 3/D, 10000 Zagreb zastupanog po punomoćniku Ivo Opačak</derivirana_varijabla>
  </DomainObject.Predmet.ProtustrankaFormatedWithAdress>
  <DomainObject.Predmet.ProtustrankaFormatedWithAdressOIB>
    <izvorni_sadrzaj> SANDIEM d.o.o., OIB 09457497460, Korčulanska 3/D, 10000 Zagreb zastupanog po punomoćniku Ivo Opačak</izvorni_sadrzaj>
    <derivirana_varijabla naziv="DomainObject.Predmet.ProtustrankaFormatedWithAdressOIB_1"> SANDIEM d.o.o., OIB 09457497460, Korčulanska 3/D, 10000 Zagreb zastupanog po punomoćniku Ivo Opačak</derivirana_varijabla>
  </DomainObject.Predmet.ProtustrankaFormatedWithAdressOIB>
  <DomainObject.Predmet.ProtustrankaWithAdress>
    <izvorni_sadrzaj>SANDIEM d.o.o. Korčulanska 3/D, 10000 Zagreb</izvorni_sadrzaj>
    <derivirana_varijabla naziv="DomainObject.Predmet.ProtustrankaWithAdress_1">SANDIEM d.o.o. Korčulanska 3/D, 10000 Zagreb</derivirana_varijabla>
  </DomainObject.Predmet.ProtustrankaWithAdress>
  <DomainObject.Predmet.ProtustrankaWithAdressOIB>
    <izvorni_sadrzaj>SANDIEM d.o.o., OIB 09457497460, Korčulanska 3/D, 10000 Zagreb</izvorni_sadrzaj>
    <derivirana_varijabla naziv="DomainObject.Predmet.ProtustrankaWithAdressOIB_1">SANDIEM d.o.o., OIB 09457497460, Korčulanska 3/D, 10000 Zagreb</derivirana_varijabla>
  </DomainObject.Predmet.ProtustrankaWithAdressOIB>
  <DomainObject.Predmet.ProtustrankaNazivFormated>
    <izvorni_sadrzaj>SANDIEM d.o.o.</izvorni_sadrzaj>
    <derivirana_varijabla naziv="DomainObject.Predmet.ProtustrankaNazivFormated_1">SANDIEM d.o.o.</derivirana_varijabla>
  </DomainObject.Predmet.ProtustrankaNazivFormated>
  <DomainObject.Predmet.ProtustrankaNazivFormatedOIB>
    <izvorni_sadrzaj>SANDIEM d.o.o., OIB 09457497460</izvorni_sadrzaj>
    <derivirana_varijabla naziv="DomainObject.Predmet.ProtustrankaNazivFormatedOIB_1">SANDIEM d.o.o., OIB 09457497460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SANDIEM d.o.o. zastupanog po punomoćniku Ivo Opačak</item>
    </izvorni_sadrzaj>
    <derivirana_varijabla naziv="DomainObject.Predmet.ProtuStrankaListFormated_1">
      <item>SANDIEM d.o.o. zastupanog po punomoćniku Ivo Opačak</item>
    </derivirana_varijabla>
  </DomainObject.Predmet.ProtuStrankaListFormated>
  <DomainObject.Predmet.ProtuStrankaListFormatedOIB>
    <izvorni_sadrzaj>
      <item>SANDIEM d.o.o., OIB 09457497460 zastupanog po punomoćniku Ivo Opačak</item>
    </izvorni_sadrzaj>
    <derivirana_varijabla naziv="DomainObject.Predmet.ProtuStrankaListFormatedOIB_1">
      <item>SANDIEM d.o.o., OIB 09457497460 zastupanog po punomoćniku Ivo Opačak</item>
    </derivirana_varijabla>
  </DomainObject.Predmet.ProtuStrankaListFormatedOIB>
  <DomainObject.Predmet.ProtuStrankaListFormatedWithAdress>
    <izvorni_sadrzaj>
      <item>SANDIEM d.o.o., Korčulanska 3/D, 10000 Zagreb zastupanog po punomoćniku Ivo Opačak</item>
    </izvorni_sadrzaj>
    <derivirana_varijabla naziv="DomainObject.Predmet.ProtuStrankaListFormatedWithAdress_1">
      <item>SANDIEM d.o.o., Korčulanska 3/D, 10000 Zagreb zastupanog po punomoćniku Ivo Opačak</item>
    </derivirana_varijabla>
  </DomainObject.Predmet.ProtuStrankaListFormatedWithAdress>
  <DomainObject.Predmet.ProtuStrankaListFormatedWithAdressOIB>
    <izvorni_sadrzaj>
      <item>SANDIEM d.o.o., OIB 09457497460, Korčulanska 3/D, 10000 Zagreb zastupanog po punomoćniku Ivo Opačak</item>
    </izvorni_sadrzaj>
    <derivirana_varijabla naziv="DomainObject.Predmet.ProtuStrankaListFormatedWithAdressOIB_1">
      <item>SANDIEM d.o.o., OIB 09457497460, Korčulanska 3/D, 10000 Zagreb zastupanog po punomoćniku Ivo Opačak</item>
    </derivirana_varijabla>
  </DomainObject.Predmet.ProtuStrankaListFormatedWithAdressOIB>
  <DomainObject.Predmet.ProtuStrankaListNazivFormated>
    <izvorni_sadrzaj>
      <item>SANDIEM d.o.o.</item>
    </izvorni_sadrzaj>
    <derivirana_varijabla naziv="DomainObject.Predmet.ProtuStrankaListNazivFormated_1">
      <item>SANDIEM d.o.o.</item>
    </derivirana_varijabla>
  </DomainObject.Predmet.ProtuStrankaListNazivFormated>
  <DomainObject.Predmet.ProtuStrankaListNazivFormatedOIB>
    <izvorni_sadrzaj>
      <item>SANDIEM d.o.o., OIB 09457497460</item>
    </izvorni_sadrzaj>
    <derivirana_varijabla naziv="DomainObject.Predmet.ProtuStrankaListNazivFormatedOIB_1">
      <item>SANDIEM d.o.o., OIB 09457497460</item>
    </derivirana_varijabla>
  </DomainObject.Predmet.ProtuStrankaListNazivFormatedOIB>
  <DomainObject.Predmet.OstaliListFormated>
    <izvorni_sadrzaj>
      <item>Ivo Opačak punomoćnik sudionika u postupku SANDIEM d.o.o.</item>
    </izvorni_sadrzaj>
    <derivirana_varijabla naziv="DomainObject.Predmet.OstaliListFormated_1">
      <item>Ivo Opačak punomoćnik sudionika u postupku SANDIEM d.o.o.</item>
    </derivirana_varijabla>
  </DomainObject.Predmet.OstaliListFormated>
  <DomainObject.Predmet.OstaliListFormatedOIB>
    <izvorni_sadrzaj>
      <item>Ivo Opačak, OIB 97125067391 punomoćnik sudionika u postupku SANDIEM d.o.o.</item>
    </izvorni_sadrzaj>
    <derivirana_varijabla naziv="DomainObject.Predmet.OstaliListFormatedOIB_1">
      <item>Ivo Opačak, OIB 97125067391 punomoćnik sudionika u postupku SANDIEM d.o.o.</item>
    </derivirana_varijabla>
  </DomainObject.Predmet.OstaliListFormatedOIB>
  <DomainObject.Predmet.OstaliListFormatedWithAdress>
    <izvorni_sadrzaj>
      <item>Ivo Opačak, Ugljanska Ulica 9a, 10000 Zagreb punomoćnik sudionika u postupku SANDIEM d.o.o.</item>
    </izvorni_sadrzaj>
    <derivirana_varijabla naziv="DomainObject.Predmet.OstaliListFormatedWithAdress_1">
      <item>Ivo Opačak, Ugljanska Ulica 9a, 10000 Zagreb punomoćnik sudionika u postupku SANDIEM d.o.o.</item>
    </derivirana_varijabla>
  </DomainObject.Predmet.OstaliListFormatedWithAdress>
  <DomainObject.Predmet.OstaliListFormatedWithAdressOIB>
    <izvorni_sadrzaj>
      <item>Ivo Opačak, OIB 97125067391, Ugljanska Ulica 9a, 10000 Zagreb punomoćnik sudionika u postupku SANDIEM d.o.o.</item>
    </izvorni_sadrzaj>
    <derivirana_varijabla naziv="DomainObject.Predmet.OstaliListFormatedWithAdressOIB_1">
      <item>Ivo Opačak, OIB 97125067391, Ugljanska Ulica 9a, 10000 Zagreb punomoćnik sudionika u postupku SANDIEM d.o.o.</item>
    </derivirana_varijabla>
  </DomainObject.Predmet.OstaliListFormatedWithAdressOIB>
  <DomainObject.Predmet.OstaliListNazivFormated>
    <izvorni_sadrzaj>
      <item>Ivo Opačak</item>
    </izvorni_sadrzaj>
    <derivirana_varijabla naziv="DomainObject.Predmet.OstaliListNazivFormated_1">
      <item>Ivo Opačak</item>
    </derivirana_varijabla>
  </DomainObject.Predmet.OstaliListNazivFormated>
  <DomainObject.Predmet.OstaliListNazivFormatedOIB>
    <izvorni_sadrzaj>
      <item>Ivo Opačak, OIB 97125067391</item>
    </izvorni_sadrzaj>
    <derivirana_varijabla naziv="DomainObject.Predmet.OstaliListNazivFormatedOIB_1">
      <item>Ivo Opačak, OIB 97125067391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SANDIEM d.o.o.</izvorni_sadrzaj>
    <derivirana_varijabla naziv="DomainObject.Predmet.ProtustrankaIDrugi_1">SANDIEM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SANDIEM d.o.o., OIB 09457497460, Korčulanska 3/D, 10000 Zagreb</izvorni_sadrzaj>
    <derivirana_varijabla naziv="DomainObject.Predmet.ProtustrankaIDrugiAdressOIB_1">SANDIEM d.o.o., OIB 09457497460, Korčulanska 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SANDIEM d.o.o.</item>
      <item>Ivo Opačak</item>
    </izvorni_sadrzaj>
    <derivirana_varijabla naziv="DomainObject.Predmet.SudioniciListNaziv_1">
      <item>FINA Regionalni centar Zagreb</item>
      <item>SANDIEM d.o.o.</item>
      <item>Ivo Opačak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SANDIEM d.o.o., OIB 09457497460, Korčulanska 3/D,10000 Zagreb</item>
      <item>Ivo Opačak, OIB 97125067391, Ugljanska Ulica 9a,10000 Zagreb</item>
    </izvorni_sadrzaj>
    <derivirana_varijabla naziv="DomainObject.Predmet.SudioniciListAdressOIB_1">
      <item>FINA Regionalni centar Zagreb, OIB 85821130368, Trg svibanjskih žrtava 1995. 1,10000 Zagreb</item>
      <item>SANDIEM d.o.o., OIB 09457497460, Korčulanska 3/D,10000 Zagreb</item>
      <item>Ivo Opačak, OIB 97125067391, Ugljanska Ulica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09457497460</item>
      <item>, OIB 97125067391</item>
    </izvorni_sadrzaj>
    <derivirana_varijabla naziv="DomainObject.Predmet.SudioniciListNazivOIB_1">
      <item>, OIB 85821130368</item>
      <item>, OIB 09457497460</item>
      <item>, OIB 97125067391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C9E33-C5F5-4A5D-906F-514797EB0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1333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2017-12-19T08:03:00Z</dcterms:created>
  <dc:creator>ilukac</dc:creator>
  <cp:lastModifiedBy>Ljubica Radošević</cp:lastModifiedBy>
  <cp:lastPrinted>2017-12-19T09:09:00Z</cp:lastPrinted>
  <dcterms:modified xmlns:xsi="http://www.w3.org/2001/XMLSchema-instance" xsi:type="dcterms:W3CDTF">2017-12-19T09:10:00Z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